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70359" w14:paraId="27717341" w:rsidRDefault="00302615" w:rsidP="00302615" w:rsidR="0030261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65F3A69" w:rsidRDefault="00302615" w:rsidP="00302615" w:rsidR="0030261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4E50B805" w:rsidRDefault="00302615" w:rsidP="00302615" w:rsidR="0030261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9B0648C" w:rsidRDefault="00302615" w:rsidP="00302615" w:rsidR="00302615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St-1932/2017</w:t>
      </w:r>
    </w:p>
    <w:p w14:textId="77777777" w14:paraId="4F0E0256" w:rsidRDefault="00302615" w:rsidP="00302615" w:rsidR="00302615">
      <w:pPr>
        <w:rPr>
          <w:sz w:val="22"/>
          <w:szCs w:val="22"/>
        </w:rPr>
      </w:pPr>
    </w:p>
    <w:p w14:textId="77777777" w14:paraId="677C6EE9" w:rsidRDefault="00302615" w:rsidP="00302615" w:rsidR="00302615">
      <w:pPr>
        <w:rPr>
          <w:sz w:val="22"/>
          <w:szCs w:val="22"/>
        </w:rPr>
      </w:pPr>
    </w:p>
    <w:p w14:textId="77777777" w14:paraId="2BB7E066" w:rsidRDefault="00302615" w:rsidP="00302615" w:rsidR="00302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DREAM TEAM PICTURES j.d.o.o. za usluge, Zagreb, Jezerska ulica 55, OIB: 62074869258, dana 28. rujna 2017.g.          </w:t>
      </w:r>
    </w:p>
    <w:p w14:textId="77777777" w14:paraId="48287748" w:rsidRDefault="00302615" w:rsidP="00302615" w:rsidR="00302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5374D0E8" w:rsidRDefault="00302615" w:rsidP="00302615" w:rsidR="00302615">
      <w:pPr>
        <w:jc w:val="both"/>
        <w:rPr>
          <w:sz w:val="22"/>
          <w:szCs w:val="22"/>
        </w:rPr>
      </w:pPr>
    </w:p>
    <w:p w14:textId="77777777" w14:paraId="437F469F" w:rsidRDefault="00302615" w:rsidP="00302615" w:rsidR="0030261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4C522A6" w:rsidRDefault="00302615" w:rsidP="00302615" w:rsidR="00302615">
      <w:pPr>
        <w:jc w:val="center"/>
        <w:rPr>
          <w:sz w:val="22"/>
          <w:szCs w:val="22"/>
        </w:rPr>
      </w:pPr>
    </w:p>
    <w:p w14:textId="77777777" w14:paraId="19CEE877" w:rsidRDefault="00302615" w:rsidP="00302615" w:rsidR="00302615">
      <w:pPr>
        <w:rPr>
          <w:b/>
          <w:sz w:val="22"/>
          <w:szCs w:val="22"/>
        </w:rPr>
      </w:pPr>
    </w:p>
    <w:p w14:textId="77777777" w14:paraId="31B8CC83" w:rsidRDefault="00302615" w:rsidP="00302615" w:rsidR="003026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DREAM TEAM PICTURES j.d.o.o. za usluge, Zagreb, Jezerska ulica 55, OIB: 62074869258.</w:t>
      </w:r>
    </w:p>
    <w:p w14:textId="77777777" w14:paraId="198A88AC" w:rsidRDefault="00302615" w:rsidP="00302615" w:rsidR="003026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 Iznos duga evidentiran na temelju neizvršenih osnova za plaćanje 28.363,43 kn.</w:t>
      </w:r>
    </w:p>
    <w:p w14:textId="77777777" w14:paraId="72A9E21B" w:rsidRDefault="00302615" w:rsidP="00302615" w:rsidR="003026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A542BC7" w:rsidRDefault="00302615" w:rsidP="00302615" w:rsidR="003026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A2068CF" w:rsidRDefault="00302615" w:rsidP="00302615" w:rsidR="00302615">
      <w:pPr>
        <w:ind w:firstLine="708"/>
        <w:jc w:val="both"/>
        <w:rPr>
          <w:sz w:val="22"/>
          <w:szCs w:val="22"/>
        </w:rPr>
      </w:pPr>
    </w:p>
    <w:p w14:textId="77777777" w14:paraId="186175E3" w:rsidRDefault="00302615" w:rsidP="00302615" w:rsidR="0030261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DF45124" w:rsidRDefault="00302615" w:rsidP="00302615" w:rsidR="003026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50D9BD73" w:rsidRDefault="00302615" w:rsidP="00302615" w:rsidR="003026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C45C9DB" w:rsidRDefault="00302615" w:rsidP="00302615" w:rsidR="00302615">
      <w:pPr>
        <w:jc w:val="both"/>
        <w:rPr>
          <w:sz w:val="22"/>
          <w:szCs w:val="22"/>
        </w:rPr>
      </w:pPr>
    </w:p>
    <w:p w14:textId="77777777" w14:paraId="2C5DB1AC" w:rsidRDefault="00302615" w:rsidP="00302615" w:rsidR="003026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28. rujna 2017.g.   </w:t>
      </w:r>
    </w:p>
    <w:p w14:textId="77777777" w14:paraId="2175E888" w:rsidRDefault="00302615" w:rsidP="00302615" w:rsidR="00302615">
      <w:pPr>
        <w:jc w:val="center"/>
        <w:rPr>
          <w:sz w:val="22"/>
          <w:szCs w:val="22"/>
        </w:rPr>
      </w:pPr>
    </w:p>
    <w:p w14:textId="77777777" w14:paraId="4366631A" w:rsidRDefault="00302615" w:rsidP="00302615" w:rsidR="0030261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49F4B10A" w:rsidRDefault="00302615" w:rsidP="00302615" w:rsidR="00302615">
      <w:pPr>
        <w:ind w:firstLine="708" w:left="5664"/>
        <w:jc w:val="both"/>
        <w:rPr>
          <w:sz w:val="22"/>
          <w:szCs w:val="22"/>
        </w:rPr>
      </w:pPr>
    </w:p>
    <w:p w14:textId="77777777" w14:paraId="4B38A93E" w:rsidRDefault="00302615" w:rsidP="00302615" w:rsidR="0030261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57C19CD8" w:rsidRDefault="00302615" w:rsidP="00302615" w:rsidR="0030261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39AAE4D5" w:rsidRDefault="00302615" w:rsidP="00302615" w:rsidR="0030261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6C199B77" w:rsidRDefault="00302615" w:rsidP="00302615" w:rsidR="0030261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D6E0723" w:rsidRDefault="00302615" w:rsidP="00302615" w:rsidR="0030261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097B3298" w14:paraId="097B329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02615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02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0261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02615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26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261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02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0261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02615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26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261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69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1932</izvorni_sadrzaj>
    <derivirana_varijabla naziv="DomainObject.Predmet.Broj_1">1932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St-1932/2017</izvorni_sadrzaj>
    <derivirana_varijabla naziv="DomainObject.Predmet.OznakaBroj_1">St-1932/2017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 TEAM PICTURES j.d.o.o. za usluge</izvorni_sadrzaj>
    <derivirana_varijabla naziv="DomainObject.Predmet.ProtustrankaFormated_1">  DREAM TEAM PICTURES j.d.o.o. za usluge</derivirana_varijabla>
  </DomainObject.Predmet.ProtustrankaFormated>
  <DomainObject.Predmet.ProtustrankaFormatedOIB>
    <izvorni_sadrzaj>  DREAM TEAM PICTURES j.d.o.o. za usluge, OIB 62074869258</izvorni_sadrzaj>
    <derivirana_varijabla naziv="DomainObject.Predmet.ProtustrankaFormatedOIB_1">  DREAM TEAM PICTURES j.d.o.o. za usluge, OIB 62074869258</derivirana_varijabla>
  </DomainObject.Predmet.ProtustrankaFormatedOIB>
  <DomainObject.Predmet.ProtustrankaFormatedWithAdress>
    <izvorni_sadrzaj> DREAM TEAM PICTURES j.d.o.o. za usluge, Jezerska ulica 55, 10000 Zagreb</izvorni_sadrzaj>
    <derivirana_varijabla naziv="DomainObject.Predmet.ProtustrankaFormatedWithAdress_1"> DREAM TEAM PICTURES j.d.o.o. za usluge, Jezerska ulica 55, 10000 Zagreb</derivirana_varijabla>
  </DomainObject.Predmet.ProtustrankaFormatedWithAdress>
  <DomainObject.Predmet.ProtustrankaFormatedWithAdressOIB>
    <izvorni_sadrzaj> DREAM TEAM PICTURES j.d.o.o. za usluge, OIB 62074869258, Jezerska ulica 55, 10000 Zagreb</izvorni_sadrzaj>
    <derivirana_varijabla naziv="DomainObject.Predmet.ProtustrankaFormatedWithAdressOIB_1"> DREAM TEAM PICTURES j.d.o.o. za usluge, OIB 62074869258, Jezerska ulica 55, 10000 Zagreb</derivirana_varijabla>
  </DomainObject.Predmet.ProtustrankaFormatedWithAdressOIB>
  <DomainObject.Predmet.ProtustrankaWithAdress>
    <izvorni_sadrzaj>DREAM TEAM PICTURES j.d.o.o. za usluge Jezerska ulica 55, 10000 Zagreb</izvorni_sadrzaj>
    <derivirana_varijabla naziv="DomainObject.Predmet.ProtustrankaWithAdress_1">DREAM TEAM PICTURES j.d.o.o. za usluge Jezerska ulica 55, 10000 Zagreb</derivirana_varijabla>
  </DomainObject.Predmet.ProtustrankaWithAdress>
  <DomainObject.Predmet.ProtustrankaWithAdressOIB>
    <izvorni_sadrzaj>DREAM TEAM PICTURES j.d.o.o. za usluge, OIB 62074869258, Jezerska ulica 55, 10000 Zagreb</izvorni_sadrzaj>
    <derivirana_varijabla naziv="DomainObject.Predmet.ProtustrankaWithAdressOIB_1">DREAM TEAM PICTURES j.d.o.o. za usluge, OIB 62074869258, Jezerska ulica 55, 10000 Zagreb</derivirana_varijabla>
  </DomainObject.Predmet.ProtustrankaWithAdressOIB>
  <DomainObject.Predmet.ProtustrankaNazivFormated>
    <izvorni_sadrzaj>DREAM TEAM PICTURES j.d.o.o. za usluge</izvorni_sadrzaj>
    <derivirana_varijabla naziv="DomainObject.Predmet.ProtustrankaNazivFormated_1">DREAM TEAM PICTURES j.d.o.o. za usluge</derivirana_varijabla>
  </DomainObject.Predmet.ProtustrankaNazivFormated>
  <DomainObject.Predmet.ProtustrankaNazivFormatedOIB>
    <izvorni_sadrzaj>DREAM TEAM PICTURES j.d.o.o. za usluge, OIB 62074869258</izvorni_sadrzaj>
    <derivirana_varijabla naziv="DomainObject.Predmet.ProtustrankaNazivFormatedOIB_1">DREAM TEAM PICTURES j.d.o.o. za usluge, OIB 62074869258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DREAM TEAM PICTURES j.d.o.o. za usluge</item>
    </izvorni_sadrzaj>
    <derivirana_varijabla naziv="DomainObject.Predmet.ProtuStrankaListFormated_1">
      <item>DREAM TEAM PICTURES j.d.o.o. za usluge</item>
    </derivirana_varijabla>
  </DomainObject.Predmet.ProtuStrankaListFormated>
  <DomainObject.Predmet.ProtuStrankaListFormatedOIB>
    <izvorni_sadrzaj>
      <item>DREAM TEAM PICTURES j.d.o.o. za usluge, OIB 62074869258</item>
    </izvorni_sadrzaj>
    <derivirana_varijabla naziv="DomainObject.Predmet.ProtuStrankaListFormatedOIB_1">
      <item>DREAM TEAM PICTURES j.d.o.o. za usluge, OIB 62074869258</item>
    </derivirana_varijabla>
  </DomainObject.Predmet.ProtuStrankaListFormatedOIB>
  <DomainObject.Predmet.ProtuStrankaListFormatedWithAdress>
    <izvorni_sadrzaj>
      <item>DREAM TEAM PICTURES j.d.o.o. za usluge, Jezerska ulica 55, 10000 Zagreb</item>
    </izvorni_sadrzaj>
    <derivirana_varijabla naziv="DomainObject.Predmet.ProtuStrankaListFormatedWithAdress_1">
      <item>DREAM TEAM PICTURES j.d.o.o. za usluge, Jezerska ulica 55, 10000 Zagreb</item>
    </derivirana_varijabla>
  </DomainObject.Predmet.ProtuStrankaListFormatedWithAdress>
  <DomainObject.Predmet.ProtuStrankaListFormatedWithAdressOIB>
    <izvorni_sadrzaj>
      <item>DREAM TEAM PICTURES j.d.o.o. za usluge, OIB 62074869258, Jezerska ulica 55, 10000 Zagreb</item>
    </izvorni_sadrzaj>
    <derivirana_varijabla naziv="DomainObject.Predmet.ProtuStrankaListFormatedWithAdressOIB_1">
      <item>DREAM TEAM PICTURES j.d.o.o. za usluge, OIB 62074869258, Jezerska ulica 55, 10000 Zagreb</item>
    </derivirana_varijabla>
  </DomainObject.Predmet.ProtuStrankaListFormatedWithAdressOIB>
  <DomainObject.Predmet.ProtuStrankaListNazivFormated>
    <izvorni_sadrzaj>
      <item>DREAM TEAM PICTURES j.d.o.o. za usluge</item>
    </izvorni_sadrzaj>
    <derivirana_varijabla naziv="DomainObject.Predmet.ProtuStrankaListNazivFormated_1">
      <item>DREAM TEAM PICTURES j.d.o.o. za usluge</item>
    </derivirana_varijabla>
  </DomainObject.Predmet.ProtuStrankaListNazivFormated>
  <DomainObject.Predmet.ProtuStrankaListNazivFormatedOIB>
    <izvorni_sadrzaj>
      <item>DREAM TEAM PICTURES j.d.o.o. za usluge, OIB 62074869258</item>
    </izvorni_sadrzaj>
    <derivirana_varijabla naziv="DomainObject.Predmet.ProtuStrankaListNazivFormatedOIB_1">
      <item>DREAM TEAM PICTURES j.d.o.o. za usluge, OIB 62074869258</item>
    </derivirana_varijabla>
  </DomainObject.Predmet.ProtuStrankaListNazivFormatedOIB>
  <DomainObject.Predmet.OstaliListFormated>
    <izvorni_sadrzaj>
      <item>Hrvoje Žnidarić</item>
      <item>HRVATSKI ZAVOD ZA MIROVINSKO OSIGURANJE</item>
    </izvorni_sadrzaj>
    <derivirana_varijabla naziv="DomainObject.Predmet.OstaliListFormated_1">
      <item>Hrvoje Žnidarić</item>
      <item>HRVATSKI ZAVOD ZA MIROVINSKO OSIGURANJE</item>
    </derivirana_varijabla>
  </DomainObject.Predmet.OstaliListFormated>
  <DomainObject.Predmet.OstaliListFormatedOIB>
    <izvorni_sadrzaj>
      <item>Hrvoje Žnidarić, OIB 71752042040</item>
      <item>HRVATSKI ZAVOD ZA MIROVINSKO OSIGURANJE, OIB 84397956623</item>
    </izvorni_sadrzaj>
    <derivirana_varijabla naziv="DomainObject.Predmet.OstaliListFormatedOIB_1">
      <item>Hrvoje Žnidarić, OIB 71752042040</item>
      <item>HRVATSKI ZAVOD ZA MIROVINSKO OSIGURANJE, OIB 84397956623</item>
    </derivirana_varijabla>
  </DomainObject.Predmet.OstaliListFormatedOIB>
  <DomainObject.Predmet.OstaliListFormatedWithAdress>
    <izvorni_sadrzaj>
      <item>Hrvoje Žnidarić, Jezerska 55, 10000 Zagreb</item>
      <item>HRVATSKI ZAVOD ZA MIROVINSKO OSIGURANJE, Trpimirova 4, 10000 Zagreb</item>
    </izvorni_sadrzaj>
    <derivirana_varijabla naziv="DomainObject.Predmet.OstaliListFormatedWithAdress_1">
      <item>Hrvoje Žnidarić, Jezerska 55,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Hrvoje Žnidarić, OIB 71752042040, Jezerska 55, 10000 Zagreb</item>
      <item>HRVATSKI ZAVOD ZA MIROVINSKO OSIGURANJE, OIB 84397956623, Trpimirova 4, 10000 Zagreb</item>
    </izvorni_sadrzaj>
    <derivirana_varijabla naziv="DomainObject.Predmet.OstaliListFormatedWithAdressOIB_1">
      <item>Hrvoje Žnidarić, OIB 71752042040, Jezerska 55,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Hrvoje Žnidarić</item>
      <item>HRVATSKI ZAVOD ZA MIROVINSKO OSIGURANJE</item>
    </izvorni_sadrzaj>
    <derivirana_varijabla naziv="DomainObject.Predmet.OstaliListNazivFormated_1">
      <item>Hrvoje Žnidarić</item>
      <item>HRVATSKI ZAVOD ZA MIROVINSKO OSIGURANJE</item>
    </derivirana_varijabla>
  </DomainObject.Predmet.OstaliListNazivFormated>
  <DomainObject.Predmet.OstaliListNazivFormatedOIB>
    <izvorni_sadrzaj>
      <item>Hrvoje Žnidarić, OIB 71752042040</item>
      <item>HRVATSKI ZAVOD ZA MIROVINSKO OSIGURANJE, OIB 84397956623</item>
    </izvorni_sadrzaj>
    <derivirana_varijabla naziv="DomainObject.Predmet.OstaliListNazivFormatedOIB_1">
      <item>Hrvoje Žnidarić, OIB 71752042040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DREAM TEAM PICTURES j.d.o.o. za usluge</izvorni_sadrzaj>
    <derivirana_varijabla naziv="DomainObject.Predmet.ProtustrankaIDrugi_1">DREAM TEAM PICTURES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DREAM TEAM PICTURES j.d.o.o. za usluge, OIB 62074869258, Jezerska ulica 55, 10000 Zagreb</izvorni_sadrzaj>
    <derivirana_varijabla naziv="DomainObject.Predmet.ProtustrankaIDrugiAdressOIB_1">DREAM TEAM PICTURES j.d.o.o. za usluge, OIB 62074869258,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DREAM TEAM PICTURES j.d.o.o. za usluge</item>
      <item>Hrvoje Žnidarić</item>
      <item>HRVATSKI ZAVOD ZA MIROVINSKO OSIGURANJE</item>
    </izvorni_sadrzaj>
    <derivirana_varijabla naziv="DomainObject.Predmet.SudioniciListNaziv_1">
      <item>FINA Regionalni centar Zagreb</item>
      <item>DREAM TEAM PICTURES j.d.o.o. za usluge</item>
      <item>Hrvoje Žnidarić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DREAM TEAM PICTURES j.d.o.o. za usluge, OIB 62074869258, Jezerska ulica 55,10000 Zagreb</item>
      <item>Hrvoje Žnidarić, OIB 71752042040, Jezerska 55,10000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DREAM TEAM PICTURES j.d.o.o. za usluge, OIB 62074869258, Jezerska ulica 55,10000 Zagreb</item>
      <item>Hrvoje Žnidarić, OIB 71752042040, Jezerska 55,10000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62074869258</item>
      <item>, OIB 71752042040</item>
      <item>, OIB 84397956623</item>
    </izvorni_sadrzaj>
    <derivirana_varijabla naziv="DomainObject.Predmet.SudioniciListNazivOIB_1">
      <item>, OIB 85821130368</item>
      <item>, OIB 62074869258</item>
      <item>, OIB 71752042040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271</properties:Words>
  <properties:Characters>1480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2017-09-28T09:33:00Z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