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5bfc" w14:paraId="0bd5bfc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26466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2B652A">
        <w:t>JABLAN</w:t>
      </w:r>
      <w:r w:rsidR="00A329F3">
        <w:t xml:space="preserve"> </w:t>
      </w:r>
      <w:r w:rsidR="00E111B6">
        <w:t>j.</w:t>
      </w:r>
      <w:r>
        <w:t>d.o</w:t>
      </w:r>
      <w:r w:rsidR="00C77A96">
        <w:t>.o.</w:t>
      </w:r>
      <w:r>
        <w:t>,</w:t>
      </w:r>
      <w:r w:rsidR="00C77A96">
        <w:t xml:space="preserve"> </w:t>
      </w:r>
      <w:r w:rsidR="002B652A">
        <w:t>Križevci</w:t>
      </w:r>
      <w:r w:rsidR="00A329F3">
        <w:t xml:space="preserve">, </w:t>
      </w:r>
      <w:r w:rsidR="002B652A">
        <w:t>Biskupa J. Drohobeczkoga 2</w:t>
      </w:r>
      <w:r>
        <w:t xml:space="preserve">, OIB: </w:t>
      </w:r>
      <w:r w:rsidR="002B652A" w:rsidRPr="002B652A">
        <w:t>99600797422</w:t>
      </w:r>
      <w:r w:rsidR="002B6F2C">
        <w:t xml:space="preserve">, dana </w:t>
      </w:r>
      <w:r w:rsidR="00DD6237">
        <w:t>13</w:t>
      </w:r>
      <w:r w:rsidR="002B6F2C">
        <w:t xml:space="preserve">. </w:t>
      </w:r>
      <w:r w:rsidR="00DD6237">
        <w:t>srpnja</w:t>
      </w:r>
      <w:r w:rsidR="002B6F2C">
        <w:t xml:space="preserve"> 2016.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2B652A">
        <w:t xml:space="preserve">JABLAN j.d.o.o., Križevci, Biskupa J. Drohobeczkoga 2, OIB: </w:t>
      </w:r>
      <w:r w:rsidR="002B652A" w:rsidRPr="002B652A">
        <w:t>99600797422</w:t>
      </w:r>
      <w:r w:rsidR="002B6F2C">
        <w:t xml:space="preserve">, iznosi </w:t>
      </w:r>
      <w:r w:rsidR="002B652A">
        <w:t>10.993,57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2B652A">
        <w:t>Zdenko Grbolja</w:t>
      </w:r>
      <w:r w:rsidR="00A329F3">
        <w:t xml:space="preserve">, </w:t>
      </w:r>
      <w:r w:rsidR="002B652A">
        <w:t>Križevci</w:t>
      </w:r>
      <w:r w:rsidR="00E111B6">
        <w:t xml:space="preserve">, </w:t>
      </w:r>
      <w:r w:rsidR="002B652A">
        <w:t>Biskupa J. Drohobeczkoga 2</w:t>
      </w:r>
      <w:r w:rsidR="00A329F3">
        <w:t xml:space="preserve">, </w:t>
      </w:r>
      <w:r w:rsidR="00327E04">
        <w:t xml:space="preserve">OIB: </w:t>
      </w:r>
      <w:r w:rsidR="002B652A">
        <w:t>62711417593</w:t>
      </w:r>
      <w:r w:rsidR="00327E04">
        <w:t xml:space="preserve"> </w:t>
      </w:r>
      <w:r>
        <w:t>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DD6237" w:rsidRPr="00DD6237">
        <w:rPr>
          <w:i/>
        </w:rPr>
        <w:t>St-</w:t>
      </w:r>
      <w:r w:rsidR="002B652A">
        <w:rPr>
          <w:i/>
        </w:rPr>
        <w:t>888</w:t>
      </w:r>
      <w:r w:rsidR="00DD6237" w:rsidRPr="00DD6237">
        <w:rPr>
          <w:i/>
        </w:rPr>
        <w:t>/16</w:t>
      </w:r>
      <w:r w:rsidR="00496B2F">
        <w:t xml:space="preserve"> 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2B6F2C" w:rsidP="008B2E96" w:rsidR="008B2E96">
      <w:pPr>
        <w:spacing w:after="0"/>
        <w:jc w:val="both"/>
        <w:outlineLvl w:val="0"/>
      </w:pPr>
      <w:r>
        <w:tab/>
        <w:t xml:space="preserve">Dana </w:t>
      </w:r>
      <w:r w:rsidR="002B652A">
        <w:t>17</w:t>
      </w:r>
      <w:r>
        <w:t xml:space="preserve">. </w:t>
      </w:r>
      <w:r w:rsidR="002B652A">
        <w:t>lipnja</w:t>
      </w:r>
      <w:r>
        <w:t xml:space="preserve"> 201</w:t>
      </w:r>
      <w:r w:rsidR="00DD6237">
        <w:t>6</w:t>
      </w:r>
      <w:r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2B652A" w:rsidRPr="002B652A">
        <w:t>JABLAN j.d.o.o., Križevci, Biskupa J. D</w:t>
      </w:r>
      <w:r w:rsidR="002B652A">
        <w:t>rohobeczkoga 2</w:t>
      </w:r>
      <w:r w:rsidR="000D55D6">
        <w:t xml:space="preserve">, </w:t>
      </w:r>
      <w:r w:rsidR="0059452B">
        <w:t xml:space="preserve">navodeći da dužnik  na dan </w:t>
      </w:r>
      <w:r w:rsidR="002B652A">
        <w:t>15</w:t>
      </w:r>
      <w:r w:rsidR="008B2E96">
        <w:t xml:space="preserve">. </w:t>
      </w:r>
      <w:r w:rsidR="002B652A">
        <w:t>lipnja</w:t>
      </w:r>
      <w:r w:rsidR="0059452B">
        <w:t xml:space="preserve"> 2016</w:t>
      </w:r>
      <w:r w:rsidR="008B2E96">
        <w:t xml:space="preserve">. u Očevidniku redoslijeda osnova za plaćanje ima evidentirane neizvršene osnove za plaćanje u ukupnom iznosu </w:t>
      </w:r>
      <w:r w:rsidR="0059452B">
        <w:t xml:space="preserve">od </w:t>
      </w:r>
      <w:r w:rsidR="002B652A">
        <w:t>10.993,57</w:t>
      </w:r>
      <w:r w:rsidR="00C77A96" w:rsidRPr="00C77A96">
        <w:t xml:space="preserve"> </w:t>
      </w:r>
      <w:r w:rsidR="001A1451">
        <w:t>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 xml:space="preserve">U Varaždinu, </w:t>
      </w:r>
      <w:r w:rsidR="00DD6237">
        <w:t>13</w:t>
      </w:r>
      <w:r>
        <w:t xml:space="preserve">. </w:t>
      </w:r>
      <w:r w:rsidR="00DD6237">
        <w:t>srpnja</w:t>
      </w:r>
      <w:r w:rsidR="002B6F2C">
        <w:t xml:space="preserve"> 2016.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903" w:rsidP="00537B78" w:rsidR="00561903">
      <w:r>
        <w:separator/>
      </w:r>
    </w:p>
  </w:endnote>
  <w:endnote w:id="0" w:type="continuationSeparator">
    <w:p w:rsidRDefault="00561903" w:rsidP="00537B78" w:rsidR="00561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662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903" w:rsidP="00537B78" w:rsidR="00561903">
      <w:r>
        <w:separator/>
      </w:r>
    </w:p>
  </w:footnote>
  <w:footnote w:id="0" w:type="continuationSeparator">
    <w:p w:rsidRDefault="00561903" w:rsidP="00537B78" w:rsidR="005619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</w:t>
    </w:r>
    <w:r w:rsidR="002B652A">
      <w:rPr>
        <w:rStyle w:val="PozadinaSvijetloCrvena"/>
        <w:shd w:fill="auto" w:color="auto" w:val="clear"/>
      </w:rPr>
      <w:t>888</w:t>
    </w:r>
    <w:r>
      <w:rPr>
        <w:rStyle w:val="PozadinaSvijetloCrvena"/>
        <w:shd w:fill="auto" w:color="auto" w:val="clear"/>
      </w:rPr>
      <w:t>/16-</w:t>
    </w:r>
    <w:r w:rsidR="0059452B">
      <w:rPr>
        <w:rStyle w:val="PozadinaSvijetloCrvena"/>
        <w:shd w:fill="auto" w:color="auto" w:val="clear"/>
      </w:rPr>
      <w:t>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971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8F"/>
    <w:rsid w:val="000D4BEE"/>
    <w:rsid w:val="000D55D6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1F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C79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66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5C3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52A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304"/>
    <w:rsid w:val="00327E04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09D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A60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C6B"/>
    <w:rsid w:val="00560909"/>
    <w:rsid w:val="00561903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52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12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FB0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75D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7FF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34B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9F3"/>
    <w:rsid w:val="00A341A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2BE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09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7E5"/>
    <w:rsid w:val="00C04275"/>
    <w:rsid w:val="00C067D4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9B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A96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23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1B6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1E2"/>
    <w:rsid w:val="00E302E0"/>
    <w:rsid w:val="00E377C2"/>
    <w:rsid w:val="00E41C9B"/>
    <w:rsid w:val="00E421F8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BB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7C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JABLAN jednostavno društvo s ograničenom odgovornošću za proizvodnju, trgovinu i usluge</izvorni_sadrzaj>
    <derivirana_varijabla naziv="DomainObject.Predmet.ProtustrankaFormated_1">  JABLAN jednostavno društvo s ograničenom odgovornošću za proizvodnju, trgovinu i usluge</derivirana_varijabla>
  </DomainObject.Predmet.ProtustrankaFormated>
  <DomainObject.Predmet.ProtustrankaFormatedOIB>
    <izvorni_sadrzaj>  JABLAN jednostavno društvo s ograničenom odgovornošću za proizvodnju, trgovinu i usluge, OIB 99600797422</izvorni_sadrzaj>
    <derivirana_varijabla naziv="DomainObject.Predmet.ProtustrankaFormatedOIB_1">  JABLAN jednostavno društvo s ograničenom odgovornošću za proizvodnju, trgovinu i usluge, OIB 99600797422</derivirana_varijabla>
  </DomainObject.Predmet.ProtustrankaFormatedOIB>
  <DomainObject.Predmet.ProtustrankaFormatedWithAdress>
    <izvorni_sadrzaj> JABLAN jednostavno društvo s ograničenom odgovornošću za proizvodnju, trgovinu i usluge, Biskupa J. Drohobeczkoga 2, 48260 Križevci</izvorni_sadrzaj>
    <derivirana_varijabla naziv="DomainObject.Predmet.ProtustrankaFormatedWithAdress_1"> JABLAN jednostavno društvo s ograničenom odgovornošću za proizvodnju, trgovinu i usluge, Biskupa J. Drohobeczkoga 2, 48260 Križevci</derivirana_varijabla>
  </DomainObject.Predmet.ProtustrankaFormatedWithAdress>
  <DomainObject.Predmet.ProtustrankaFormatedWithAdressOIB>
    <izvorni_sadrzaj> JABLAN jednostavno društvo s ograničenom odgovornošću za proizvodnju, trgovinu i usluge, OIB 99600797422, Biskupa J. Drohobeczkoga 2, 48260 Križevci</izvorni_sadrzaj>
    <derivirana_varijabla naziv="DomainObject.Predmet.ProtustrankaFormatedWithAdressOIB_1"> JABLAN jednostavno društvo s ograničenom odgovornošću za proizvodnju, trgovinu i usluge, OIB 99600797422, Biskupa J. Drohobeczkoga 2, 48260 Križevci</derivirana_varijabla>
  </DomainObject.Predmet.ProtustrankaFormatedWithAdressOIB>
  <DomainObject.Predmet.ProtustrankaWithAdress>
    <izvorni_sadrzaj>JABLAN jednostavno društvo s ograničenom odgovornošću za proizvodnju, trgovinu i usluge Biskupa J. Drohobeczkoga 2, 48260 Križevci</izvorni_sadrzaj>
    <derivirana_varijabla naziv="DomainObject.Predmet.ProtustrankaWithAdress_1">JABLAN jednostavno društvo s ograničenom odgovornošću za proizvodnju, trgovinu i usluge Biskupa J. Drohobeczkoga 2, 48260 Križevci</derivirana_varijabla>
  </DomainObject.Predmet.ProtustrankaWithAdress>
  <DomainObject.Predmet.ProtustrankaWithAdressOIB>
    <izvorni_sadrzaj>JABLAN jednostavno društvo s ograničenom odgovornošću za proizvodnju, trgovinu i usluge, OIB 99600797422, Biskupa J. Drohobeczkoga 2, 48260 Križevci</izvorni_sadrzaj>
    <derivirana_varijabla naziv="DomainObject.Predmet.ProtustrankaWithAdressOIB_1">JABLAN jednostavno društvo s ograničenom odgovornošću za proizvodnju, trgovinu i usluge, OIB 99600797422, Biskupa J. Drohobeczkoga 2, 48260 Križevci</derivirana_varijabla>
  </DomainObject.Predmet.ProtustrankaWithAdressOIB>
  <DomainObject.Predmet.ProtustrankaNazivFormated>
    <izvorni_sadrzaj>JABLAN jednostavno društvo s ograničenom odgovornošću za proizvodnju, trgovinu i usluge</izvorni_sadrzaj>
    <derivirana_varijabla naziv="DomainObject.Predmet.ProtustrankaNazivFormated_1">JABLAN jednostavno društvo s ograničenom odgovornošću za proizvodnju, trgovinu i usluge</derivirana_varijabla>
  </DomainObject.Predmet.ProtustrankaNazivFormated>
  <DomainObject.Predmet.ProtustrankaNazivFormatedOIB>
    <izvorni_sadrzaj>JABLAN jednostavno društvo s ograničenom odgovornošću za proizvodnju, trgovinu i usluge, OIB 99600797422</izvorni_sadrzaj>
    <derivirana_varijabla naziv="DomainObject.Predmet.ProtustrankaNazivFormatedOIB_1">JABLAN jednostavno društvo s ograničenom odgovornošću za proizvodnju, trgovinu i usluge, OIB 99600797422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10993.57</izvorni_sadrzaj>
    <derivirana_varijabla naziv="DomainObject.Predmet.TrenutnaVrijednost_1">10993.57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JABLAN jednostavno društvo s ograničenom odgovornošću za proizvodnju, trgovinu i usluge</item>
    </izvorni_sadrzaj>
    <derivirana_varijabla naziv="DomainObject.Predmet.ProtuStrankaListFormated_1">
      <item>JABLAN jednostavno društvo s ograničenom odgovornošću za proizvodnju, trgovinu i usluge</item>
    </derivirana_varijabla>
  </DomainObject.Predmet.ProtuStrankaListFormated>
  <DomainObject.Predmet.ProtuStrankaListFormatedOIB>
    <izvorni_sadrzaj>
      <item>JABLAN jednostavno društvo s ograničenom odgovornošću za proizvodnju, trgovinu i usluge, OIB 99600797422</item>
    </izvorni_sadrzaj>
    <derivirana_varijabla naziv="DomainObject.Predmet.ProtuStrankaListFormatedOIB_1">
      <item>JABLAN jednostavno društvo s ograničenom odgovornošću za proizvodnju, trgovinu i usluge, OIB 99600797422</item>
    </derivirana_varijabla>
  </DomainObject.Predmet.ProtuStrankaListFormatedOIB>
  <DomainObject.Predmet.ProtuStrankaListFormatedWithAdress>
    <izvorni_sadrzaj>
      <item>JABLAN jednostavno društvo s ograničenom odgovornošću za proizvodnju, trgovinu i usluge, Biskupa J. Drohobeczkoga 2, 48260 Križevci</item>
    </izvorni_sadrzaj>
    <derivirana_varijabla naziv="DomainObject.Predmet.ProtuStrankaListFormatedWithAdress_1">
      <item>JABLAN jednostavno društvo s ograničenom odgovornošću za proizvodnju, trgovinu i usluge, Biskupa J. Drohobeczkoga 2, 48260 Križevci</item>
    </derivirana_varijabla>
  </DomainObject.Predmet.ProtuStrankaListFormatedWithAdress>
  <DomainObject.Predmet.ProtuStrankaListFormatedWithAdressOIB>
    <izvorni_sadrzaj>
      <item>JABLAN jednostavno društvo s ograničenom odgovornošću za proizvodnju, trgovinu i usluge, OIB 99600797422, Biskupa J. Drohobeczkoga 2, 48260 Križevci</item>
    </izvorni_sadrzaj>
    <derivirana_varijabla naziv="DomainObject.Predmet.ProtuStrankaListFormatedWithAdressOIB_1">
      <item>JABLAN jednostavno društvo s ograničenom odgovornošću za proizvodnju, trgovinu i usluge, OIB 99600797422, Biskupa J. Drohobeczkoga 2, 48260 Križevci</item>
    </derivirana_varijabla>
  </DomainObject.Predmet.ProtuStrankaListFormatedWithAdressOIB>
  <DomainObject.Predmet.ProtuStrankaListNazivFormated>
    <izvorni_sadrzaj>
      <item>JABLAN jednostavno društvo s ograničenom odgovornošću za proizvodnju, trgovinu i usluge</item>
    </izvorni_sadrzaj>
    <derivirana_varijabla naziv="DomainObject.Predmet.ProtuStrankaListNazivFormated_1">
      <item>JABLAN jednostavno društvo s ograničenom odgovornošću za proizvodnju, trgovinu i usluge</item>
    </derivirana_varijabla>
  </DomainObject.Predmet.ProtuStrankaListNazivFormated>
  <DomainObject.Predmet.ProtuStrankaListNazivFormatedOIB>
    <izvorni_sadrzaj>
      <item>JABLAN jednostavno društvo s ograničenom odgovornošću za proizvodnju, trgovinu i usluge, OIB 99600797422</item>
    </izvorni_sadrzaj>
    <derivirana_varijabla naziv="DomainObject.Predmet.ProtuStrankaListNazivFormatedOIB_1">
      <item>JABLAN jednostavno društvo s ograničenom odgovornošću za proizvodnju, trgovinu i usluge, OIB 99600797422</item>
    </derivirana_varijabla>
  </DomainObject.Predmet.ProtuStrankaListNazivFormatedOIB>
  <DomainObject.Predmet.OstaliListFormated>
    <izvorni_sadrzaj>
      <item>sudski registar</item>
      <item>Zdenko Grbolja</item>
    </izvorni_sadrzaj>
    <derivirana_varijabla naziv="DomainObject.Predmet.OstaliListFormated_1">
      <item>sudski registar</item>
      <item>Zdenko Grbolja</item>
    </derivirana_varijabla>
  </DomainObject.Predmet.OstaliListFormated>
  <DomainObject.Predmet.OstaliListFormatedOIB>
    <izvorni_sadrzaj>
      <item>sudski registar</item>
      <item>Zdenko Grbolja, OIB 62711417593</item>
    </izvorni_sadrzaj>
    <derivirana_varijabla naziv="DomainObject.Predmet.OstaliListFormatedOIB_1">
      <item>sudski registar</item>
      <item>Zdenko Grbolja, OIB 62711417593</item>
    </derivirana_varijabla>
  </DomainObject.Predmet.OstaliListFormatedOIB>
  <DomainObject.Predmet.OstaliListFormatedWithAdress>
    <izvorni_sadrzaj>
      <item>sudski registar</item>
      <item>Zdenko Grbolja, Biskupa Julija Drohobeczkoga 2, 48260 Križevci</item>
    </izvorni_sadrzaj>
    <derivirana_varijabla naziv="DomainObject.Predmet.OstaliListFormatedWithAdress_1">
      <item>sudski registar</item>
      <item>Zdenko Grbolja, Biskupa Julija Drohobeczkoga 2, 48260 Križevci</item>
    </derivirana_varijabla>
  </DomainObject.Predmet.OstaliListFormatedWithAdress>
  <DomainObject.Predmet.OstaliListFormatedWithAdressOIB>
    <izvorni_sadrzaj>
      <item>sudski registar</item>
      <item>Zdenko Grbolja, OIB 62711417593, Biskupa Julija Drohobeczkoga 2, 48260 Križevci</item>
    </izvorni_sadrzaj>
    <derivirana_varijabla naziv="DomainObject.Predmet.OstaliListFormatedWithAdressOIB_1">
      <item>sudski registar</item>
      <item>Zdenko Grbolja, OIB 62711417593, Biskupa Julija Drohobeczkoga 2, 48260 Križevci</item>
    </derivirana_varijabla>
  </DomainObject.Predmet.OstaliListFormatedWithAdressOIB>
  <DomainObject.Predmet.OstaliListNazivFormated>
    <izvorni_sadrzaj>
      <item>sudski registar</item>
      <item>Zdenko Grbolja</item>
    </izvorni_sadrzaj>
    <derivirana_varijabla naziv="DomainObject.Predmet.OstaliListNazivFormated_1">
      <item>sudski registar</item>
      <item>Zdenko Grbolja</item>
    </derivirana_varijabla>
  </DomainObject.Predmet.OstaliListNazivFormated>
  <DomainObject.Predmet.OstaliListNazivFormatedOIB>
    <izvorni_sadrzaj>
      <item>sudski registar</item>
      <item>Zdenko Grbolja, OIB 62711417593</item>
    </izvorni_sadrzaj>
    <derivirana_varijabla naziv="DomainObject.Predmet.OstaliListNazivFormatedOIB_1">
      <item>sudski registar</item>
      <item>Zdenko Grbolja, OIB 62711417593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JABLAN jednostavno društvo s ograničenom odgovornošću za proizvodnju, trgovinu i usluge</izvorni_sadrzaj>
    <derivirana_varijabla naziv="DomainObject.Predmet.ProtustrankaIDrugi_1">JABLAN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JABLAN jednostavno društvo s ograničenom odgovornošću za proizvodnju, trgovinu i usluge, OIB 99600797422, Biskupa J. Drohobeczkoga 2, 48260 Križevci</izvorni_sadrzaj>
    <derivirana_varijabla naziv="DomainObject.Predmet.ProtustrankaIDrugiAdressOIB_1">JABLAN jednostavno društvo s ograničenom odgovornošću za proizvodnju, trgovinu i usluge, OIB 99600797422, Biskupa J. Drohobeczkoga 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JABLAN jednostavno društvo s ograničenom odgovornošću za proizvodnju, trgovinu i usluge</item>
      <item>sudski registar</item>
      <item>Zdenko Grbolja</item>
    </izvorni_sadrzaj>
    <derivirana_varijabla naziv="DomainObject.Predmet.SudioniciListNaziv_1">
      <item>Financijska agencija</item>
      <item>JABLAN jednostavno društvo s ograničenom odgovornošću za proizvodnju, trgovinu i usluge</item>
      <item>sudski registar</item>
      <item>Zdenko Grbolja</item>
    </derivirana_varijabla>
  </DomainObject.Predmet.SudioniciListNaziv>
  <DomainObject.Predmet.SudioniciListAdressOIB>
    <izvorni_sadrzaj>
      <item>Financijska agencija, OIB 85821130368</item>
      <item>JABLAN jednostavno društvo s ograničenom odgovornošću za proizvodnju, trgovinu i usluge, OIB 99600797422, Biskupa J. Drohobeczkoga 2,48260 Križevci</item>
      <item>sudski registar</item>
      <item>Zdenko Grbolja, OIB 62711417593, Biskupa Julija Drohobeczkoga 2,48260 Križevci</item>
    </izvorni_sadrzaj>
    <derivirana_varijabla naziv="DomainObject.Predmet.SudioniciListAdressOIB_1">
      <item>Financijska agencija, OIB 85821130368</item>
      <item>JABLAN jednostavno društvo s ograničenom odgovornošću za proizvodnju, trgovinu i usluge, OIB 99600797422, Biskupa J. Drohobeczkoga 2,48260 Križevci</item>
      <item>sudski registar</item>
      <item>Zdenko Grbolja, OIB 62711417593, Biskupa Julija Drohobeczkoga 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B15A8-630A-4D69-86AE-2E8CFFA53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2578</properties:Characters>
  <properties:Lines>70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2016-07-13T12:15:00Z</dcterms:created>
  <dc:creator>Ratko Gospodnetić, ZI5 d.o.o. Zagreb</dc:creator>
  <dc:description>Ovaj predložak služi kao osnova za kreiranje novih eSPIS predložaka tijekom obrade sudskih dokumenata.</dc:description>
  <cp:lastModifiedBy>Nevenka Vuković</cp:lastModifiedBy>
  <cp:lastPrinted>2016-07-13T12:22:00Z</cp:lastPrinted>
  <dcterms:modified xmlns:xsi="http://www.w3.org/2001/XMLSchema-instance" xsi:type="dcterms:W3CDTF">2016-07-13T12:23:00Z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