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b6afe" w14:paraId="70b6afe" w:rsidRDefault="006752AD" w:rsidP="006752AD" w:rsidR="006752AD">
      <w:pPr>
        <w15:collapsed w:val="false"/>
      </w:pPr>
      <w:bookmarkStart w:name="_GoBack" w:id="0"/>
      <w:bookmarkEnd w:id="0"/>
      <w:r>
        <w:rPr>
          <w:noProof/>
        </w:rPr>
        <w:drawing>
          <wp:inline distR="0" distL="0" distB="0" distT="0">
            <wp:extent cy="714375" cx="571500"/>
            <wp:effectExtent b="9525" r="0" t="0" l="0"/>
            <wp:docPr descr="Opis: grb rh" name="Slika 1" id="1"/>
            <wp:cNvGraphicFramePr>
              <a:graphicFrameLocks noChangeAspect="true"/>
            </wp:cNvGraphicFramePr>
            <a:graphic>
              <a:graphicData uri="http://schemas.openxmlformats.org/drawingml/2006/picture">
                <pic:pic>
                  <pic:nvPicPr>
                    <pic:cNvPr descr="Opis: grb rh"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71500"/>
                    </a:xfrm>
                    <a:prstGeom prst="rect">
                      <a:avLst/>
                    </a:prstGeom>
                    <a:noFill/>
                    <a:ln>
                      <a:noFill/>
                    </a:ln>
                  </pic:spPr>
                </pic:pic>
              </a:graphicData>
            </a:graphic>
          </wp:inline>
        </w:drawing>
      </w:r>
    </w:p>
    <w:p w:rsidRDefault="006752AD" w:rsidP="006752AD" w:rsidR="006752AD">
      <w:pPr>
        <w:rPr>
          <w:b/>
        </w:rPr>
      </w:pPr>
      <w:r>
        <w:rPr>
          <w:b/>
        </w:rPr>
        <w:t xml:space="preserve">REPUBLIKA HRVATSKA                                                                   </w:t>
      </w:r>
    </w:p>
    <w:p w:rsidRDefault="006752AD" w:rsidP="006752AD" w:rsidR="006752AD">
      <w:pPr>
        <w:rPr>
          <w:b/>
        </w:rPr>
      </w:pPr>
      <w:r>
        <w:rPr>
          <w:b/>
        </w:rPr>
        <w:t>TRGOVAČKI SUD U OSIJEKU</w:t>
      </w:r>
    </w:p>
    <w:p w:rsidRDefault="006752AD" w:rsidP="006752AD" w:rsidR="006752AD">
      <w:pPr>
        <w:rPr>
          <w:b/>
        </w:rPr>
      </w:pPr>
      <w:r>
        <w:rPr>
          <w:b/>
        </w:rPr>
        <w:t xml:space="preserve">STALNA SLUŽBA  U SLAVONSKOM BRODU                     </w:t>
      </w:r>
      <w:r>
        <w:rPr>
          <w:b/>
        </w:rPr>
        <w:tab/>
      </w:r>
      <w:r>
        <w:rPr>
          <w:b/>
        </w:rPr>
        <w:tab/>
      </w:r>
      <w:r>
        <w:rPr>
          <w:b/>
        </w:rPr>
        <w:tab/>
      </w:r>
      <w:r>
        <w:rPr>
          <w:b/>
        </w:rPr>
        <w:tab/>
      </w:r>
    </w:p>
    <w:p w:rsidRDefault="006752AD" w:rsidP="006752AD" w:rsidR="006752AD">
      <w:pPr>
        <w:rPr>
          <w:b/>
        </w:rPr>
      </w:pPr>
      <w:r>
        <w:rPr>
          <w:b/>
        </w:rPr>
        <w:t xml:space="preserve">Trg pobjede 13  </w:t>
      </w:r>
      <w:r>
        <w:rPr>
          <w:b/>
        </w:rPr>
        <w:tab/>
      </w:r>
      <w:r>
        <w:rPr>
          <w:b/>
        </w:rPr>
        <w:tab/>
      </w:r>
      <w:r>
        <w:rPr>
          <w:b/>
        </w:rPr>
        <w:tab/>
      </w:r>
      <w:r>
        <w:rPr>
          <w:b/>
        </w:rPr>
        <w:tab/>
      </w:r>
      <w:r>
        <w:rPr>
          <w:b/>
        </w:rPr>
        <w:tab/>
      </w:r>
      <w:r>
        <w:rPr>
          <w:b/>
        </w:rPr>
        <w:tab/>
      </w:r>
      <w:r>
        <w:rPr>
          <w:b/>
        </w:rPr>
        <w:tab/>
      </w:r>
      <w:r w:rsidR="003F287E">
        <w:rPr>
          <w:b/>
        </w:rPr>
        <w:t>Broj:7/St-130</w:t>
      </w:r>
      <w:r>
        <w:rPr>
          <w:b/>
        </w:rPr>
        <w:t>/201</w:t>
      </w:r>
      <w:r w:rsidR="003F287E">
        <w:rPr>
          <w:b/>
        </w:rPr>
        <w:t>6-</w:t>
      </w:r>
      <w:r w:rsidR="00BF1C0B">
        <w:rPr>
          <w:b/>
        </w:rPr>
        <w:t>53</w:t>
      </w:r>
    </w:p>
    <w:p w:rsidRDefault="006752AD" w:rsidP="006752AD" w:rsidR="006752AD">
      <w:pPr>
        <w:rPr>
          <w:b/>
        </w:rPr>
      </w:pPr>
      <w:r>
        <w:rPr>
          <w:b/>
        </w:rPr>
        <w:t>SLAVONSKI BROD</w:t>
      </w:r>
    </w:p>
    <w:p w:rsidRDefault="006752AD" w:rsidP="006752AD" w:rsidR="006752AD">
      <w:pPr>
        <w:rPr>
          <w:b/>
        </w:rPr>
      </w:pPr>
    </w:p>
    <w:p w:rsidRDefault="006752AD" w:rsidP="006752AD" w:rsidR="006752AD">
      <w:pPr>
        <w:jc w:val="center"/>
        <w:rPr>
          <w:b/>
        </w:rPr>
      </w:pPr>
      <w:r>
        <w:rPr>
          <w:b/>
        </w:rPr>
        <w:t>Z A K L J U Č A K</w:t>
      </w:r>
    </w:p>
    <w:p w:rsidRDefault="006752AD" w:rsidP="006752AD" w:rsidR="006752AD"/>
    <w:p w:rsidRDefault="006752AD" w:rsidP="006752AD" w:rsidR="006752AD">
      <w:pPr>
        <w:ind w:firstLine="708"/>
        <w:jc w:val="both"/>
      </w:pPr>
      <w:r>
        <w:t xml:space="preserve"> </w:t>
      </w:r>
      <w:r>
        <w:tab/>
        <w:t xml:space="preserve"> TRGOVAČKI SUD U OSIJEKU, STALNA SLUŽBA U SLAVONSKOM BRODU, po stečajnoj sutkinji Mirni Vujčić, u stečajnom postupku nad stečajnim dužnikom </w:t>
      </w:r>
      <w:r w:rsidR="00511A54" w:rsidRPr="00511A54">
        <w:t>T-C oktan d.o.o. za trgovinu i usluge "u stečaju", skraćena tvrtka: T-C oktan d.o.o. "u stečaju", Slavonski Brod, Osječka 180, OIB 79590857519</w:t>
      </w:r>
      <w:r w:rsidR="003F287E">
        <w:t>, dana 30</w:t>
      </w:r>
      <w:r>
        <w:t xml:space="preserve">. </w:t>
      </w:r>
      <w:r w:rsidR="003F287E">
        <w:t>siječnja</w:t>
      </w:r>
      <w:r>
        <w:t xml:space="preserve"> 201</w:t>
      </w:r>
      <w:r w:rsidR="003F287E">
        <w:t>7</w:t>
      </w:r>
      <w:r>
        <w:t>. godine</w:t>
      </w:r>
    </w:p>
    <w:p w:rsidRDefault="006752AD" w:rsidP="006752AD" w:rsidR="006752AD"/>
    <w:p w:rsidRDefault="006752AD" w:rsidP="006752AD" w:rsidR="006752AD">
      <w:pPr>
        <w:jc w:val="center"/>
      </w:pPr>
      <w:r>
        <w:t>z a k l j u č i o     j e</w:t>
      </w:r>
    </w:p>
    <w:p w:rsidRDefault="006752AD" w:rsidP="006752AD" w:rsidR="006752AD"/>
    <w:p w:rsidRDefault="006752AD" w:rsidP="006752AD" w:rsidR="006752AD">
      <w:pPr>
        <w:ind w:firstLine="708"/>
        <w:jc w:val="both"/>
      </w:pPr>
      <w:r>
        <w:t xml:space="preserve"> </w:t>
      </w:r>
      <w:r>
        <w:tab/>
      </w:r>
      <w:r>
        <w:rPr>
          <w:b/>
        </w:rPr>
        <w:t>I.</w:t>
      </w:r>
      <w:r>
        <w:t xml:space="preserve"> Po osnovi pravomoćnog rješenja o prodaji </w:t>
      </w:r>
      <w:r w:rsidR="003F287E">
        <w:t xml:space="preserve"> ovoga suda poslovni broj 7/St-130</w:t>
      </w:r>
      <w:r>
        <w:t>/201</w:t>
      </w:r>
      <w:r w:rsidR="003F287E">
        <w:t>6</w:t>
      </w:r>
      <w:r>
        <w:t>-</w:t>
      </w:r>
      <w:r w:rsidR="003F287E">
        <w:t>41 od 05.</w:t>
      </w:r>
      <w:r>
        <w:t xml:space="preserve"> </w:t>
      </w:r>
      <w:r w:rsidR="003F287E">
        <w:t>prosinca</w:t>
      </w:r>
      <w:r>
        <w:t xml:space="preserve"> 2016. godine utvrđuje se vrijednost predmeta stečajne mase stečajnog dužnika u stečajnom postupku koje se izlažu prodaji i to nekretnin</w:t>
      </w:r>
      <w:r w:rsidR="002C2B67">
        <w:t>a</w:t>
      </w:r>
      <w:r>
        <w:t>:</w:t>
      </w:r>
    </w:p>
    <w:p w:rsidRDefault="006752AD" w:rsidP="006752AD" w:rsidR="006752AD">
      <w:pPr>
        <w:ind w:firstLine="708"/>
        <w:jc w:val="both"/>
      </w:pPr>
    </w:p>
    <w:p w:rsidRDefault="006752AD" w:rsidP="003F287E" w:rsidR="003F287E" w:rsidRPr="003F287E">
      <w:pPr>
        <w:ind w:firstLine="708"/>
        <w:jc w:val="both"/>
      </w:pPr>
      <w:r>
        <w:t xml:space="preserve"> </w:t>
      </w:r>
      <w:r>
        <w:tab/>
        <w:t xml:space="preserve">- </w:t>
      </w:r>
      <w:r w:rsidR="003F287E" w:rsidRPr="003F287E">
        <w:t xml:space="preserve">  kč.br. 6125 – benzinska crpka i spremnik plina u Osječkoj ulici sa 2056 m2</w:t>
      </w:r>
    </w:p>
    <w:p w:rsidRDefault="003F287E" w:rsidP="003F287E" w:rsidR="003F287E" w:rsidRPr="003F287E">
      <w:pPr>
        <w:ind w:firstLine="708"/>
        <w:jc w:val="both"/>
      </w:pPr>
    </w:p>
    <w:p w:rsidRDefault="002C2B67" w:rsidP="002C2B67" w:rsidR="003F287E">
      <w:pPr>
        <w:ind w:firstLine="708"/>
        <w:jc w:val="both"/>
      </w:pPr>
      <w:r>
        <w:t xml:space="preserve">         </w:t>
      </w:r>
      <w:r w:rsidR="003F287E">
        <w:t xml:space="preserve">  </w:t>
      </w:r>
      <w:r w:rsidR="003F287E" w:rsidRPr="003F287E">
        <w:t xml:space="preserve">    upisane u  zk.ul. 11214 K.O. Slavonski Brod</w:t>
      </w:r>
    </w:p>
    <w:p w:rsidRDefault="002C2B67" w:rsidP="002C2B67" w:rsidR="002C2B67" w:rsidRPr="003F287E">
      <w:pPr>
        <w:ind w:firstLine="708"/>
        <w:jc w:val="both"/>
      </w:pPr>
    </w:p>
    <w:p w:rsidRDefault="003F287E" w:rsidP="003F287E" w:rsidR="006752AD">
      <w:pPr>
        <w:jc w:val="both"/>
      </w:pPr>
      <w:r>
        <w:t xml:space="preserve">                         </w:t>
      </w:r>
      <w:r w:rsidRPr="003F287E">
        <w:t>koja je opterećena razlučnim pravom u korist Euro-Petrol d.o.o, Rijeka, Martinkovac br. 143 b, H-Abduco d.o.o., Zagreb, Slavonska avenija 6/A i Republike Hrvatske, Ministarstva financija, Porezne uprave, Područnog ureda Slavonski Brod</w:t>
      </w:r>
      <w:r w:rsidR="006752AD">
        <w:t>,</w:t>
      </w:r>
    </w:p>
    <w:p w:rsidRDefault="006752AD" w:rsidP="006752AD" w:rsidR="006752AD">
      <w:pPr>
        <w:ind w:firstLine="708"/>
        <w:jc w:val="both"/>
      </w:pPr>
    </w:p>
    <w:p w:rsidRDefault="006752AD" w:rsidP="006752AD" w:rsidR="006752AD">
      <w:pPr>
        <w:ind w:firstLine="708"/>
        <w:jc w:val="both"/>
      </w:pPr>
      <w:r>
        <w:t xml:space="preserve">            u vrijednosti od </w:t>
      </w:r>
      <w:r w:rsidR="003F287E" w:rsidRPr="00BF1C0B">
        <w:t>2.400.000,00</w:t>
      </w:r>
      <w:r w:rsidRPr="00BF1C0B">
        <w:t>Kn</w:t>
      </w:r>
      <w:r>
        <w:t>.</w:t>
      </w:r>
    </w:p>
    <w:p w:rsidRDefault="006752AD" w:rsidP="006752AD" w:rsidR="006752AD">
      <w:pPr>
        <w:jc w:val="both"/>
      </w:pPr>
    </w:p>
    <w:p w:rsidRDefault="006752AD" w:rsidP="006752AD" w:rsidR="006752AD">
      <w:pPr>
        <w:ind w:firstLine="708"/>
        <w:jc w:val="both"/>
      </w:pPr>
      <w:r>
        <w:t xml:space="preserve">      </w:t>
      </w:r>
      <w:r>
        <w:tab/>
      </w:r>
      <w:r>
        <w:rPr>
          <w:b/>
        </w:rPr>
        <w:t>II.</w:t>
      </w:r>
      <w:r>
        <w:t xml:space="preserve"> Prodaju će provesti Financijska agencija elektroničkom javnom dražbom. </w:t>
      </w:r>
    </w:p>
    <w:p w:rsidRDefault="006752AD" w:rsidP="006752AD" w:rsidR="006752AD">
      <w:pPr>
        <w:ind w:firstLine="708"/>
        <w:jc w:val="both"/>
      </w:pPr>
      <w:r>
        <w:t xml:space="preserve">            U svrhu prodaje Financijskoj agenciji dostavit će se posebna obavijest sa svim propisanim ispravama kako bi se prodaja provela.</w:t>
      </w:r>
    </w:p>
    <w:p w:rsidRDefault="006752AD" w:rsidP="006752AD" w:rsidR="006752AD">
      <w:pPr>
        <w:ind w:firstLine="708"/>
        <w:jc w:val="both"/>
      </w:pPr>
    </w:p>
    <w:p w:rsidRDefault="006752AD" w:rsidP="006752AD" w:rsidR="006752AD">
      <w:pPr>
        <w:ind w:firstLine="708"/>
        <w:jc w:val="both"/>
      </w:pPr>
      <w:r>
        <w:t xml:space="preserve"> </w:t>
      </w:r>
      <w:r>
        <w:tab/>
      </w:r>
      <w:r>
        <w:rPr>
          <w:b/>
        </w:rPr>
        <w:t xml:space="preserve">III. </w:t>
      </w:r>
      <w:r>
        <w:t xml:space="preserve">Nekretnina iz točke I. izreke ovog zaključka upisana u  zk.ul. </w:t>
      </w:r>
      <w:r w:rsidR="003F287E">
        <w:t>11214</w:t>
      </w:r>
      <w:r>
        <w:t xml:space="preserve">. k.o. </w:t>
      </w:r>
      <w:r w:rsidR="003F287E">
        <w:t>Slavonski Brod</w:t>
      </w:r>
      <w:r>
        <w:t xml:space="preserve"> ne može se prodati:</w:t>
      </w:r>
    </w:p>
    <w:p w:rsidRDefault="006752AD" w:rsidP="006752AD" w:rsidR="006752AD">
      <w:pPr>
        <w:numPr>
          <w:ilvl w:val="0"/>
          <w:numId w:val="1"/>
        </w:numPr>
        <w:jc w:val="both"/>
      </w:pPr>
      <w:r>
        <w:t xml:space="preserve">na prvoj dražbi ispod tri četvrtine utvrđene vrijednosti nekretnina odnosno ispod iznosa od </w:t>
      </w:r>
      <w:r w:rsidR="003F287E">
        <w:t>1.800.000,00</w:t>
      </w:r>
      <w:r>
        <w:t xml:space="preserve"> Kn</w:t>
      </w:r>
    </w:p>
    <w:p w:rsidRDefault="006752AD" w:rsidP="006752AD" w:rsidR="006752AD">
      <w:pPr>
        <w:numPr>
          <w:ilvl w:val="0"/>
          <w:numId w:val="1"/>
        </w:numPr>
        <w:jc w:val="both"/>
      </w:pPr>
      <w:r>
        <w:t xml:space="preserve">na drugoj dražbi ispod jedne polovine utvrđene vrijednosti nekretnina odnosno ispod iznosa od </w:t>
      </w:r>
      <w:r w:rsidR="003F287E">
        <w:t>1.200.000,00</w:t>
      </w:r>
      <w:r>
        <w:t xml:space="preserve"> Kn</w:t>
      </w:r>
    </w:p>
    <w:p w:rsidRDefault="006752AD" w:rsidP="006752AD" w:rsidR="006752AD">
      <w:pPr>
        <w:numPr>
          <w:ilvl w:val="0"/>
          <w:numId w:val="1"/>
        </w:numPr>
        <w:jc w:val="both"/>
      </w:pPr>
      <w:r>
        <w:t xml:space="preserve">na trećoj dražbi ispod jedne četvrtine utvrđene vrijednosti nekretnina odnosno ispod iznosa od </w:t>
      </w:r>
      <w:r w:rsidR="003F287E">
        <w:t>600.000,00</w:t>
      </w:r>
      <w:r>
        <w:t xml:space="preserve"> Kn </w:t>
      </w:r>
      <w:r>
        <w:tab/>
      </w:r>
    </w:p>
    <w:p w:rsidRDefault="006752AD" w:rsidP="006752AD" w:rsidR="006752AD">
      <w:pPr>
        <w:ind w:firstLine="708"/>
        <w:jc w:val="both"/>
      </w:pPr>
      <w:r>
        <w:t xml:space="preserve">            Na četvrtoj dražbi nekretnine se prodaju po početnoj cijeni od  1,00 Kn.</w:t>
      </w:r>
    </w:p>
    <w:p w:rsidRDefault="00511A54" w:rsidP="006752AD" w:rsidR="00511A54">
      <w:pPr>
        <w:ind w:firstLine="708"/>
        <w:jc w:val="both"/>
      </w:pPr>
    </w:p>
    <w:p w:rsidRDefault="003F287E" w:rsidP="006752AD" w:rsidR="003F287E">
      <w:pPr>
        <w:ind w:firstLine="708"/>
        <w:jc w:val="both"/>
      </w:pPr>
    </w:p>
    <w:p w:rsidRDefault="003F287E" w:rsidP="006752AD" w:rsidR="003F287E">
      <w:pPr>
        <w:ind w:firstLine="708"/>
        <w:jc w:val="both"/>
      </w:pPr>
    </w:p>
    <w:p w:rsidRDefault="003F287E" w:rsidP="006752AD" w:rsidR="003F287E">
      <w:pPr>
        <w:ind w:firstLine="708"/>
        <w:jc w:val="both"/>
      </w:pPr>
    </w:p>
    <w:p w:rsidRDefault="007838CE" w:rsidP="007838CE" w:rsidR="007838CE" w:rsidRPr="007838CE">
      <w:pPr>
        <w:ind w:firstLine="708"/>
        <w:jc w:val="right"/>
        <w:rPr>
          <w:b/>
        </w:rPr>
      </w:pPr>
      <w:r w:rsidRPr="007838CE">
        <w:rPr>
          <w:b/>
        </w:rPr>
        <w:lastRenderedPageBreak/>
        <w:t>Broj:7/St-130/2016-53</w:t>
      </w:r>
    </w:p>
    <w:p w:rsidRDefault="006752AD" w:rsidP="006752AD" w:rsidR="006752AD">
      <w:pPr>
        <w:ind w:firstLine="708"/>
        <w:jc w:val="right"/>
      </w:pPr>
    </w:p>
    <w:p w:rsidRDefault="006752AD" w:rsidP="006752AD" w:rsidR="006752AD">
      <w:pPr>
        <w:ind w:firstLine="708"/>
        <w:jc w:val="both"/>
      </w:pPr>
    </w:p>
    <w:p w:rsidRDefault="006752AD" w:rsidP="006752AD" w:rsidR="006752AD">
      <w:pPr>
        <w:ind w:firstLine="708"/>
        <w:jc w:val="both"/>
      </w:pPr>
      <w:r>
        <w:tab/>
        <w:t xml:space="preserve">Prvi razlučni vjerovnik u prednosnom redu može izjaviti da kupuje nekretninu i da stavlja u prijeboj svoju tražbinu s protutražbinom stečajnog dužnika po osnovi cijene u visini utvrđene vrijednosti nekretnine. </w:t>
      </w:r>
    </w:p>
    <w:p w:rsidRDefault="006752AD" w:rsidP="006752AD" w:rsidR="006752AD">
      <w:pPr>
        <w:ind w:firstLine="708"/>
        <w:jc w:val="both"/>
      </w:pPr>
    </w:p>
    <w:p w:rsidRDefault="006752AD" w:rsidP="006752AD" w:rsidR="006752AD">
      <w:pPr>
        <w:jc w:val="both"/>
      </w:pPr>
      <w:r>
        <w:rPr>
          <w:b/>
        </w:rPr>
        <w:t xml:space="preserve"> </w:t>
      </w:r>
      <w:r>
        <w:rPr>
          <w:b/>
        </w:rPr>
        <w:tab/>
        <w:t xml:space="preserve"> </w:t>
      </w:r>
      <w:r>
        <w:rPr>
          <w:b/>
        </w:rPr>
        <w:tab/>
      </w:r>
      <w:r>
        <w:t xml:space="preserve"> </w:t>
      </w:r>
      <w:r>
        <w:rPr>
          <w:b/>
        </w:rPr>
        <w:t>IV</w:t>
      </w:r>
      <w:r>
        <w:t>.  UVJETI PRODAJE:</w:t>
      </w:r>
    </w:p>
    <w:p w:rsidRDefault="006752AD" w:rsidP="006752AD" w:rsidR="006752AD">
      <w:pPr>
        <w:ind w:firstLine="708"/>
        <w:jc w:val="both"/>
      </w:pPr>
    </w:p>
    <w:p w:rsidRDefault="006752AD" w:rsidP="006752AD" w:rsidR="006752AD">
      <w:pPr>
        <w:ind w:firstLine="708"/>
        <w:jc w:val="both"/>
      </w:pPr>
      <w:r>
        <w:rPr>
          <w:b/>
        </w:rPr>
        <w:t xml:space="preserve">           - </w:t>
      </w:r>
      <w:r>
        <w:t xml:space="preserve">Početna cijena predmeta prodaje - nekretnine od koje počinje postupak nadmetanja koji se izlaže prodaji utvrđena je u točci III. izreke ovoga zaključka, a sukladno odredbi čl. </w:t>
      </w:r>
      <w:smartTag w:element="metricconverter" w:uri="urn:schemas-microsoft-com:office:smarttags">
        <w:smartTagPr>
          <w:attr w:val="247. st" w:name="ProductID"/>
        </w:smartTagPr>
        <w:r>
          <w:t>247. st</w:t>
        </w:r>
      </w:smartTag>
      <w:r>
        <w:t>. 5. Stečajnog zakona ( NN 71/15 ) i uz primjenu odredbe čl. 21. Pravilnika o načinu i postupku provedbe prodaje pokretnina i nekretnina u ovršnom postupku ( NN 156/14 ).</w:t>
      </w:r>
    </w:p>
    <w:p w:rsidRDefault="006752AD" w:rsidP="006752AD" w:rsidR="006752AD">
      <w:pPr>
        <w:ind w:firstLine="708"/>
        <w:jc w:val="both"/>
      </w:pPr>
      <w:r>
        <w:t xml:space="preserve"> </w:t>
      </w:r>
      <w:r>
        <w:tab/>
        <w:t>- Dražbeni korak za nekretninu koji je predmetom prodaje određuje se sukladno odredbi čl. 20. Pravilnika o načinu i postupku provedbe prodaje pokretnina i nekretnina u ovršnom postupku.</w:t>
      </w:r>
    </w:p>
    <w:p w:rsidRDefault="006752AD" w:rsidP="006752AD" w:rsidR="006752AD">
      <w:pPr>
        <w:ind w:firstLine="708"/>
        <w:jc w:val="both"/>
      </w:pPr>
      <w:r>
        <w:t xml:space="preserve">   </w:t>
      </w:r>
      <w:r>
        <w:tab/>
        <w:t>- Prodaja se obavlja po načelu viđeno – kupljeno, te se naknadne pritužbe isključuju. Porez na dodanu vrijednost plaća se sukladno pozitivnim propisima.</w:t>
      </w:r>
    </w:p>
    <w:p w:rsidRDefault="006752AD" w:rsidP="006752AD" w:rsidR="006752AD">
      <w:pPr>
        <w:ind w:firstLine="708"/>
        <w:jc w:val="both"/>
      </w:pPr>
      <w:r>
        <w:t xml:space="preserve">           -   Nekretnina nije slobodna od osoba i stvari, te je u zakupu do prodaje.</w:t>
      </w:r>
    </w:p>
    <w:p w:rsidRDefault="006752AD" w:rsidP="006752AD" w:rsidR="006752AD">
      <w:pPr>
        <w:ind w:firstLine="708"/>
        <w:jc w:val="both"/>
      </w:pPr>
      <w:r>
        <w:t xml:space="preserve">      </w:t>
      </w:r>
      <w:r>
        <w:tab/>
        <w:t xml:space="preserve">- Na dražbi mogu sudjelovati ponuditelji koji prije dražbe uplate jamčevinu u iznosu od 10% od utvrđene vrijednosti nekretnine na poseban račun Financijske agencije, a u iznosu, roku i na način utvrđen u pozivu na sudjelovanje u elektroničkoj javnoj dražbi. </w:t>
      </w:r>
    </w:p>
    <w:p w:rsidRDefault="006752AD" w:rsidP="006752AD" w:rsidR="006752AD">
      <w:pPr>
        <w:ind w:firstLine="708"/>
        <w:jc w:val="both"/>
      </w:pPr>
      <w:r>
        <w:t xml:space="preserve">         </w:t>
      </w:r>
      <w:r>
        <w:tab/>
        <w:t>- Ponuditeljima čija ponuda ne bude prihvaćena, vratiti će se iznos jamčevine nakon završetka elektroničke javne dražbe. Punomoćnici ponuditelja mogu sudjelovati na dražbi samo uz  specijalnu punomoć za pristup sustavu elektroničke javne dražbe.</w:t>
      </w:r>
    </w:p>
    <w:p w:rsidRDefault="006752AD" w:rsidP="006752AD" w:rsidR="006752AD">
      <w:pPr>
        <w:jc w:val="both"/>
      </w:pPr>
      <w:r>
        <w:t xml:space="preserve"> </w:t>
      </w:r>
      <w:r>
        <w:tab/>
        <w:t xml:space="preserve"> </w:t>
      </w:r>
      <w:r>
        <w:tab/>
        <w:t>- Kupac je dužan položiti kupovninu u roku od 30 dana od dana završetka elektroničke javne dražbe. Valjanom uplatom smatrat će se i uplata uplaćena u roku i evidentirana na računu Financijske agencije u roku od osam dana od isteka roka za uplatu.</w:t>
      </w:r>
    </w:p>
    <w:p w:rsidRDefault="006752AD" w:rsidP="006752AD" w:rsidR="006752AD">
      <w:pPr>
        <w:ind w:firstLine="708"/>
        <w:jc w:val="both"/>
        <w:rPr>
          <w:b/>
        </w:rPr>
      </w:pPr>
      <w:r>
        <w:t xml:space="preserve">              Ukoliko u tom roku kupac ne položi kupovninu, isti gubi pravo na povrat osiguranja - jamčevine, a sud će odrediti da će se predmetne nekretnine dosuditi kupcu koji je ponudio prvu nižu cijenu prema veličini ponuđene cijene. Prodavateljima čija ponuda nije prihvaćena vratit će se jamčevina odmah nakon zaključenja dražbe</w:t>
      </w:r>
      <w:r>
        <w:rPr>
          <w:b/>
        </w:rPr>
        <w:t>.</w:t>
      </w:r>
    </w:p>
    <w:p w:rsidRDefault="006752AD" w:rsidP="006752AD" w:rsidR="006752AD">
      <w:pPr>
        <w:ind w:firstLine="708"/>
        <w:jc w:val="both"/>
      </w:pPr>
      <w:r>
        <w:t xml:space="preserve">          - Porez na promet nekretnina i druge pristojbe i poreze  plaća kupac, a eventualni porez na dodanu vrijednost plaća se sukladno pozitivnim propisima.</w:t>
      </w:r>
    </w:p>
    <w:p w:rsidRDefault="006752AD" w:rsidP="006752AD" w:rsidR="006752AD">
      <w:pPr>
        <w:ind w:firstLine="708"/>
        <w:jc w:val="both"/>
      </w:pPr>
      <w:r>
        <w:t xml:space="preserve">           </w:t>
      </w:r>
    </w:p>
    <w:p w:rsidRDefault="006752AD" w:rsidP="006752AD" w:rsidR="006752AD">
      <w:pPr>
        <w:ind w:firstLine="708"/>
        <w:jc w:val="both"/>
      </w:pPr>
      <w:r>
        <w:t xml:space="preserve">          </w:t>
      </w:r>
      <w:r>
        <w:tab/>
      </w:r>
      <w:r>
        <w:rPr>
          <w:b/>
        </w:rPr>
        <w:t>V</w:t>
      </w:r>
      <w:r>
        <w:t>. Na nekretnini iz toč. I. ovog zaključka upisana su založna prava i tereti, čije će brisanje biti određeno nakon što rješenje o dosudi postane pravomoćno i nakon što kupac položi kupovninu i nekretnina mu budu predana.</w:t>
      </w:r>
    </w:p>
    <w:p w:rsidRDefault="006752AD" w:rsidP="006752AD" w:rsidR="006752AD">
      <w:pPr>
        <w:ind w:firstLine="708"/>
        <w:jc w:val="both"/>
      </w:pPr>
    </w:p>
    <w:p w:rsidRDefault="006752AD" w:rsidP="003F287E" w:rsidR="006752AD">
      <w:pPr>
        <w:ind w:firstLine="708"/>
        <w:jc w:val="both"/>
      </w:pPr>
      <w:r>
        <w:t xml:space="preserve"> </w:t>
      </w:r>
      <w:r>
        <w:tab/>
      </w:r>
      <w:r>
        <w:rPr>
          <w:b/>
        </w:rPr>
        <w:t>VI.</w:t>
      </w:r>
      <w:r>
        <w:t xml:space="preserve">  Zainteresirane osobe mogu razgledati nekretninu i dokumentaciju vezanu uz nekretninu u vrijeme dogovoreno sa stečajn</w:t>
      </w:r>
      <w:r w:rsidR="003F287E">
        <w:t>om</w:t>
      </w:r>
      <w:r>
        <w:t xml:space="preserve"> upravitelj</w:t>
      </w:r>
      <w:r w:rsidR="003F287E">
        <w:t>icom</w:t>
      </w:r>
      <w:r>
        <w:t xml:space="preserve"> </w:t>
      </w:r>
      <w:r w:rsidR="003F287E">
        <w:t>Katom Rašić iz Vinkovaca</w:t>
      </w:r>
      <w:r>
        <w:t xml:space="preserve"> uz prethodni dogovor na telefon </w:t>
      </w:r>
      <w:r w:rsidR="00511A54" w:rsidRPr="00BF1C0B">
        <w:t>098-690-729</w:t>
      </w:r>
      <w:r w:rsidRPr="003F287E">
        <w:rPr>
          <w:b/>
        </w:rPr>
        <w:t>.</w:t>
      </w:r>
    </w:p>
    <w:p w:rsidRDefault="006752AD" w:rsidP="006752AD" w:rsidR="006752AD">
      <w:pPr>
        <w:ind w:firstLine="708"/>
        <w:jc w:val="both"/>
      </w:pPr>
    </w:p>
    <w:p w:rsidRDefault="006752AD" w:rsidP="006752AD" w:rsidR="006752AD">
      <w:pPr>
        <w:ind w:firstLine="708"/>
        <w:jc w:val="both"/>
      </w:pPr>
      <w:r>
        <w:t xml:space="preserve"> </w:t>
      </w:r>
      <w:r>
        <w:tab/>
      </w:r>
      <w:r>
        <w:rPr>
          <w:b/>
        </w:rPr>
        <w:t>VII.</w:t>
      </w:r>
      <w:r>
        <w:t xml:space="preserve">   Ovaj zaključak će se objaviti na mrežnoj stranici e-Oglasna ploča suda te na web-stranicama Visokog trgovačkog suda Republike Hrvatske Zagreb (www.sudacka-mreza.hr/stecaj ili na www.vts.hr. u rubrici "web stečaj").</w:t>
      </w:r>
    </w:p>
    <w:p w:rsidRDefault="006752AD" w:rsidP="006752AD" w:rsidR="006752AD">
      <w:pPr>
        <w:ind w:firstLine="708"/>
        <w:jc w:val="both"/>
        <w:rPr>
          <w:b/>
        </w:rPr>
      </w:pPr>
      <w:r>
        <w:t xml:space="preserve"> </w:t>
      </w:r>
      <w:r>
        <w:tab/>
        <w:t>Zaključak će se objaviti i na mrežnim stranicama Financijske agencije uz objavu poziva na sudjelovanje u elektroničkoj javnoj dražbi</w:t>
      </w:r>
      <w:r>
        <w:rPr>
          <w:b/>
        </w:rPr>
        <w:t xml:space="preserve">. </w:t>
      </w:r>
    </w:p>
    <w:p w:rsidRDefault="006752AD" w:rsidP="006752AD" w:rsidR="006752AD">
      <w:pPr>
        <w:ind w:firstLine="708"/>
        <w:jc w:val="both"/>
        <w:rPr>
          <w:b/>
        </w:rPr>
      </w:pPr>
    </w:p>
    <w:p w:rsidRDefault="006752AD" w:rsidP="006752AD" w:rsidR="006752AD">
      <w:pPr>
        <w:ind w:firstLine="708"/>
        <w:jc w:val="both"/>
        <w:rPr>
          <w:b/>
        </w:rPr>
      </w:pPr>
    </w:p>
    <w:p w:rsidRDefault="007838CE" w:rsidP="007838CE" w:rsidR="007838CE" w:rsidRPr="007838CE">
      <w:pPr>
        <w:ind w:firstLine="708"/>
        <w:jc w:val="right"/>
        <w:rPr>
          <w:b/>
        </w:rPr>
      </w:pPr>
      <w:r w:rsidRPr="007838CE">
        <w:rPr>
          <w:b/>
        </w:rPr>
        <w:t>Broj:7/St-130/2016-53</w:t>
      </w:r>
    </w:p>
    <w:p w:rsidRDefault="006752AD" w:rsidP="006752AD" w:rsidR="006752AD">
      <w:pPr>
        <w:ind w:firstLine="708"/>
        <w:jc w:val="right"/>
      </w:pPr>
    </w:p>
    <w:p w:rsidRDefault="006752AD" w:rsidP="006752AD" w:rsidR="006752AD">
      <w:pPr>
        <w:ind w:firstLine="708"/>
        <w:jc w:val="center"/>
      </w:pPr>
      <w:r>
        <w:t>Obrazloženje</w:t>
      </w:r>
    </w:p>
    <w:p w:rsidRDefault="006752AD" w:rsidP="006752AD" w:rsidR="006752AD">
      <w:pPr>
        <w:ind w:firstLine="708"/>
        <w:jc w:val="both"/>
      </w:pPr>
    </w:p>
    <w:p w:rsidRDefault="006752AD" w:rsidP="006752AD" w:rsidR="006752AD">
      <w:pPr>
        <w:ind w:firstLine="708"/>
        <w:jc w:val="both"/>
      </w:pPr>
      <w:r>
        <w:t xml:space="preserve"> </w:t>
      </w:r>
      <w:r>
        <w:tab/>
        <w:t>Na prijedlog stečajn</w:t>
      </w:r>
      <w:r w:rsidR="003F287E">
        <w:t>e</w:t>
      </w:r>
      <w:r>
        <w:t xml:space="preserve"> upravitelj</w:t>
      </w:r>
      <w:r w:rsidR="003F287E">
        <w:t>ice</w:t>
      </w:r>
      <w:r>
        <w:t xml:space="preserve"> sud je donio pravomoćno rješenje poslovni broj 7/St-</w:t>
      </w:r>
      <w:r w:rsidR="003F287E">
        <w:t>130</w:t>
      </w:r>
      <w:r>
        <w:t>/201</w:t>
      </w:r>
      <w:r w:rsidR="003F287E">
        <w:t>6-41</w:t>
      </w:r>
      <w:r>
        <w:t xml:space="preserve"> od </w:t>
      </w:r>
      <w:r w:rsidR="003F287E">
        <w:t>05.</w:t>
      </w:r>
      <w:r>
        <w:t xml:space="preserve"> </w:t>
      </w:r>
      <w:r w:rsidR="003F287E">
        <w:t>prosinca</w:t>
      </w:r>
      <w:r>
        <w:t xml:space="preserve"> 2016. godine o prodaji  nekretnin</w:t>
      </w:r>
      <w:r w:rsidR="005E20FA">
        <w:t>a</w:t>
      </w:r>
      <w:r>
        <w:t xml:space="preserve"> naveden</w:t>
      </w:r>
      <w:r w:rsidR="003F287E">
        <w:t>ih</w:t>
      </w:r>
      <w:r>
        <w:t xml:space="preserve"> u točci I.  izreke ovog zaključka, a koj</w:t>
      </w:r>
      <w:r w:rsidR="005E20FA">
        <w:t>e</w:t>
      </w:r>
      <w:r>
        <w:t xml:space="preserve"> čin</w:t>
      </w:r>
      <w:r w:rsidR="005E20FA">
        <w:t>e</w:t>
      </w:r>
      <w:r>
        <w:t xml:space="preserve"> stečajnu masu stečajnog dužnika i na koj</w:t>
      </w:r>
      <w:r w:rsidR="005E20FA">
        <w:t>ima</w:t>
      </w:r>
      <w:r>
        <w:t xml:space="preserve"> postoji pravo odvojenog namirenja, a na način da će se ist</w:t>
      </w:r>
      <w:r w:rsidR="005E20FA">
        <w:t>e</w:t>
      </w:r>
      <w:r>
        <w:t xml:space="preserve"> prodavati elektroničkom javnom dražbom.</w:t>
      </w:r>
    </w:p>
    <w:p w:rsidRDefault="006752AD" w:rsidP="006752AD" w:rsidR="006752AD">
      <w:pPr>
        <w:ind w:firstLine="708"/>
        <w:jc w:val="both"/>
      </w:pPr>
      <w:r>
        <w:t xml:space="preserve">       </w:t>
      </w:r>
      <w:r>
        <w:tab/>
        <w:t>Nakon održanog ročišta, vrijednost nekretnin</w:t>
      </w:r>
      <w:r w:rsidR="005E20FA">
        <w:t>a</w:t>
      </w:r>
      <w:r>
        <w:t xml:space="preserve"> radi prodaje u stečajnom postupku, utvrđena je na temelju izvršene procjene po vještaku </w:t>
      </w:r>
      <w:r w:rsidR="003F287E">
        <w:t>Centru za vještačenje i procjene d.o.o., Vinkovci</w:t>
      </w:r>
      <w:r>
        <w:t xml:space="preserve"> </w:t>
      </w:r>
      <w:r w:rsidR="003F287E">
        <w:t>za koje</w:t>
      </w:r>
      <w:r w:rsidR="005E20FA">
        <w:t xml:space="preserve"> društvo </w:t>
      </w:r>
      <w:r w:rsidR="003F287E">
        <w:t>je vještačenje proveo stalni sudski vještak Krešimir Kršul ing.građ.</w:t>
      </w:r>
      <w:r>
        <w:t xml:space="preserve"> u iznosu od </w:t>
      </w:r>
      <w:r w:rsidR="003F287E">
        <w:t>2.400.000,00</w:t>
      </w:r>
      <w:r>
        <w:t xml:space="preserve"> Kn.</w:t>
      </w:r>
      <w:r w:rsidR="00C8160B">
        <w:t xml:space="preserve"> Razlučni vjerovnik </w:t>
      </w:r>
      <w:r w:rsidR="00140AE1">
        <w:t>H-A</w:t>
      </w:r>
      <w:r w:rsidR="00B7641D">
        <w:t>bduco</w:t>
      </w:r>
      <w:r w:rsidR="00140AE1">
        <w:t xml:space="preserve"> d.o.o. Zagreb očitovao se da je suglasan da se nekretnine procjene u vrijednosti od 2.400.000,00 Kn </w:t>
      </w:r>
      <w:r w:rsidR="005E20FA">
        <w:t xml:space="preserve"> kako je to utvrdio vještak </w:t>
      </w:r>
      <w:r w:rsidR="00140AE1">
        <w:t>dok se ostali razlučni vjerovnici nisu očitovali</w:t>
      </w:r>
      <w:r w:rsidR="00B7641D">
        <w:t xml:space="preserve"> u pogledu vrijednosti</w:t>
      </w:r>
      <w:r w:rsidR="00140AE1">
        <w:t xml:space="preserve">. Kako iz </w:t>
      </w:r>
      <w:r w:rsidR="005E20FA">
        <w:t>E</w:t>
      </w:r>
      <w:r w:rsidR="00140AE1">
        <w:t>laborata procjene vrijednost nekretnin</w:t>
      </w:r>
      <w:r w:rsidR="005E20FA">
        <w:t>a</w:t>
      </w:r>
      <w:r w:rsidR="00140AE1">
        <w:t xml:space="preserve"> od 27. prosinca 2016. </w:t>
      </w:r>
      <w:r w:rsidR="005E20FA">
        <w:t>godine koji</w:t>
      </w:r>
      <w:r w:rsidR="00140AE1">
        <w:t xml:space="preserve"> je sačinio vještak proizlazi da je vještak utvrdio tržišnu vrijednosti nekretnina u trenutku izlaganja nekretnina prodaji</w:t>
      </w:r>
      <w:r w:rsidR="005E20FA">
        <w:t>,</w:t>
      </w:r>
      <w:r w:rsidR="00140AE1">
        <w:t xml:space="preserve"> to je vrijednost nekretnina utvrđena sukladno procjeni vještaka</w:t>
      </w:r>
      <w:r w:rsidR="005E20FA">
        <w:t xml:space="preserve"> tj. u iznosu od 2.400.000,00 Kn</w:t>
      </w:r>
      <w:r w:rsidR="00B7641D">
        <w:t>.</w:t>
      </w:r>
      <w:r>
        <w:t xml:space="preserve"> </w:t>
      </w:r>
    </w:p>
    <w:p w:rsidRDefault="006752AD" w:rsidP="006752AD" w:rsidR="006752AD">
      <w:pPr>
        <w:ind w:firstLine="708"/>
        <w:jc w:val="both"/>
      </w:pPr>
      <w:r>
        <w:t xml:space="preserve"> </w:t>
      </w:r>
      <w:r>
        <w:tab/>
        <w:t xml:space="preserve">Početna cijena nekretnine od koje počinje postupak nadmetanja određena na temelju odredbe čl. </w:t>
      </w:r>
      <w:smartTag w:element="metricconverter" w:uri="urn:schemas-microsoft-com:office:smarttags">
        <w:smartTagPr>
          <w:attr w:val="247. st" w:name="ProductID"/>
        </w:smartTagPr>
        <w:r>
          <w:t>247. st</w:t>
        </w:r>
      </w:smartTag>
      <w:r>
        <w:t>. 5. Stečajnog zakona ( NN 71/15 ) i uz primjenu odredbe čl. 21. Pravilnika o načinu i postupku provedbe prodaje pokretnina i nekretnina u ovršnom postupku ( NN 156/14 ).</w:t>
      </w:r>
    </w:p>
    <w:p w:rsidRDefault="006752AD" w:rsidP="006752AD" w:rsidR="006752AD">
      <w:pPr>
        <w:ind w:firstLine="708"/>
        <w:jc w:val="both"/>
      </w:pPr>
      <w:r>
        <w:t xml:space="preserve">   </w:t>
      </w:r>
      <w:r>
        <w:tab/>
        <w:t xml:space="preserve">Stoga je na temelju odredbe čl. 247. Stečajnog zakona  i  uz primjenu odredbi čl. 92. do 100. Ovršnog zakona  (NN  112/12 , 25/13  i 93/14 ) odlučeno kao u izreci zaključka.      </w:t>
      </w:r>
    </w:p>
    <w:p w:rsidRDefault="006752AD" w:rsidP="006752AD" w:rsidR="006752AD"/>
    <w:p w:rsidRDefault="00511A54" w:rsidP="006752AD" w:rsidR="006752AD">
      <w:pPr>
        <w:jc w:val="center"/>
      </w:pPr>
      <w:r>
        <w:t>U Slavonskom Brodu, 30</w:t>
      </w:r>
      <w:r w:rsidR="006752AD">
        <w:t xml:space="preserve">. </w:t>
      </w:r>
      <w:r>
        <w:t>siječnja</w:t>
      </w:r>
      <w:r w:rsidR="006752AD">
        <w:t xml:space="preserve"> 201</w:t>
      </w:r>
      <w:r>
        <w:t>7</w:t>
      </w:r>
      <w:r w:rsidR="006752AD">
        <w:t>. godine</w:t>
      </w:r>
    </w:p>
    <w:p w:rsidRDefault="006752AD" w:rsidP="006752AD" w:rsidR="006752AD">
      <w:pPr>
        <w:jc w:val="center"/>
      </w:pPr>
    </w:p>
    <w:p w:rsidRDefault="006752AD" w:rsidP="006752AD" w:rsidR="006752AD">
      <w:r>
        <w:t xml:space="preserve">                            </w:t>
      </w:r>
      <w:r>
        <w:tab/>
      </w:r>
      <w:r>
        <w:tab/>
      </w:r>
      <w:r>
        <w:tab/>
      </w:r>
      <w:r>
        <w:tab/>
      </w:r>
      <w:r>
        <w:tab/>
      </w:r>
      <w:r>
        <w:tab/>
      </w:r>
      <w:r>
        <w:tab/>
      </w:r>
      <w:r>
        <w:tab/>
      </w:r>
      <w:r>
        <w:tab/>
      </w:r>
      <w:r>
        <w:tab/>
      </w:r>
      <w:r>
        <w:tab/>
      </w:r>
      <w:r>
        <w:tab/>
      </w:r>
      <w:r>
        <w:tab/>
      </w:r>
      <w:r>
        <w:tab/>
      </w:r>
      <w:r>
        <w:tab/>
      </w:r>
      <w:r>
        <w:tab/>
      </w:r>
      <w:r>
        <w:tab/>
      </w:r>
      <w:r>
        <w:tab/>
        <w:t xml:space="preserve">        Stečajna sutkinja:</w:t>
      </w:r>
      <w:r>
        <w:tab/>
      </w:r>
      <w:r>
        <w:tab/>
        <w:t xml:space="preserve">        </w:t>
      </w:r>
      <w:r>
        <w:tab/>
      </w:r>
      <w:r>
        <w:tab/>
      </w:r>
      <w:r>
        <w:tab/>
      </w:r>
      <w:r>
        <w:tab/>
      </w:r>
      <w:r>
        <w:tab/>
      </w:r>
      <w:r>
        <w:tab/>
        <w:t xml:space="preserve">                       Mirna Vujčić</w:t>
      </w:r>
    </w:p>
    <w:p w:rsidRDefault="006752AD" w:rsidP="006752AD" w:rsidR="006752AD"/>
    <w:p w:rsidRDefault="006752AD" w:rsidP="006752AD" w:rsidR="006752AD"/>
    <w:p w:rsidRDefault="006752AD" w:rsidP="006752AD" w:rsidR="006752AD"/>
    <w:p w:rsidRDefault="006752AD" w:rsidP="006752AD" w:rsidR="006752AD">
      <w:r>
        <w:t xml:space="preserve">                                                                        </w:t>
      </w:r>
    </w:p>
    <w:p w:rsidRDefault="006752AD" w:rsidP="006752AD" w:rsidR="006752AD">
      <w:pPr>
        <w:rPr>
          <w:sz w:val="20"/>
          <w:szCs w:val="20"/>
        </w:rPr>
      </w:pPr>
      <w:r>
        <w:rPr>
          <w:sz w:val="20"/>
          <w:szCs w:val="20"/>
        </w:rPr>
        <w:t>POUKA O PRAVNOM LIJEKU:</w:t>
      </w:r>
    </w:p>
    <w:p w:rsidRDefault="006752AD" w:rsidP="006752AD" w:rsidR="006752AD">
      <w:pPr>
        <w:rPr>
          <w:sz w:val="20"/>
          <w:szCs w:val="20"/>
        </w:rPr>
      </w:pPr>
      <w:r>
        <w:rPr>
          <w:sz w:val="20"/>
          <w:szCs w:val="20"/>
        </w:rPr>
        <w:t>Protiv ovog zaključka nije dopušten pravni lijek.</w:t>
      </w:r>
    </w:p>
    <w:p w:rsidRDefault="006752AD" w:rsidP="006752AD" w:rsidR="006752AD"/>
    <w:p w:rsidRDefault="006752AD" w:rsidP="006752AD" w:rsidR="006752AD"/>
    <w:p w:rsidRDefault="006752AD" w:rsidP="006752AD" w:rsidR="006752AD"/>
    <w:p w:rsidRDefault="006752AD" w:rsidP="006752AD" w:rsidR="006752AD"/>
    <w:p w:rsidRDefault="006752AD" w:rsidP="006752AD" w:rsidR="006752AD">
      <w:r>
        <w:t>DNA:</w:t>
      </w:r>
    </w:p>
    <w:p w:rsidRDefault="006752AD" w:rsidP="006752AD" w:rsidR="006752AD">
      <w:r>
        <w:t>- objaviti na mrežnoj stranici e-Oglasnoj ploči sudova i web stranici Stečaj</w:t>
      </w:r>
    </w:p>
    <w:p w:rsidRDefault="006752AD" w:rsidP="006752AD" w:rsidR="006752AD">
      <w:r>
        <w:t>Dostaviti:</w:t>
      </w:r>
    </w:p>
    <w:p w:rsidRDefault="006752AD" w:rsidP="006752AD" w:rsidR="006752AD">
      <w:r>
        <w:t xml:space="preserve">- stečajnom upravitelju </w:t>
      </w:r>
    </w:p>
    <w:p w:rsidRDefault="006752AD" w:rsidP="006752AD" w:rsidR="006752AD">
      <w:r>
        <w:t xml:space="preserve">- FINI Regionalnom centru Osijek, L. Jager 1-3 zajedno sa zahtjevom za prodaju nekretnine u stečajnom postupku, rješenjem o određivanju prodaje, te </w:t>
      </w:r>
      <w:r w:rsidR="00244826">
        <w:t xml:space="preserve">izvornikom </w:t>
      </w:r>
      <w:r>
        <w:t>ZK izvatk</w:t>
      </w:r>
      <w:r w:rsidR="00244826">
        <w:t>a</w:t>
      </w:r>
      <w:r>
        <w:t xml:space="preserve"> za nekretnin</w:t>
      </w:r>
      <w:r w:rsidR="00244826">
        <w:t>e</w:t>
      </w:r>
      <w:r>
        <w:t xml:space="preserve"> </w:t>
      </w:r>
    </w:p>
    <w:p w:rsidRDefault="00DB052E" w:rsidP="006752AD" w:rsidR="00DB052E" w:rsidRPr="006752AD"/>
    <w:sectPr w:rsidR="00DB052E" w:rsidRPr="006752A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4BF07B4"/>
    <w:multiLevelType w:val="hybridMultilevel"/>
    <w:tmpl w:val="4CE8E16E"/>
    <w:lvl w:tplc="F6A60AD0" w:ilvl="0">
      <w:start w:val="3"/>
      <w:numFmt w:val="bullet"/>
      <w:lvlText w:val="-"/>
      <w:lvlJc w:val="left"/>
      <w:pPr>
        <w:tabs>
          <w:tab w:pos="1773" w:val="num"/>
        </w:tabs>
        <w:ind w:hanging="360" w:left="1773"/>
      </w:pPr>
      <w:rPr>
        <w:rFonts w:cs="Times New Roman" w:eastAsia="Times New Roman" w:hAnsi="Times New Roman" w:ascii="Times New Roman" w:hint="default"/>
      </w:rPr>
    </w:lvl>
    <w:lvl w:tplc="041A0003" w:ilvl="1">
      <w:start w:val="1"/>
      <w:numFmt w:val="bullet"/>
      <w:lvlText w:val="o"/>
      <w:lvlJc w:val="left"/>
      <w:pPr>
        <w:tabs>
          <w:tab w:pos="2493" w:val="num"/>
        </w:tabs>
        <w:ind w:hanging="360" w:left="2493"/>
      </w:pPr>
      <w:rPr>
        <w:rFonts w:cs="Courier New" w:hAnsi="Courier New" w:ascii="Courier New" w:hint="default"/>
      </w:rPr>
    </w:lvl>
    <w:lvl w:tplc="041A0005" w:ilvl="2">
      <w:start w:val="1"/>
      <w:numFmt w:val="bullet"/>
      <w:lvlText w:val=""/>
      <w:lvlJc w:val="left"/>
      <w:pPr>
        <w:tabs>
          <w:tab w:pos="3213" w:val="num"/>
        </w:tabs>
        <w:ind w:hanging="360" w:left="3213"/>
      </w:pPr>
      <w:rPr>
        <w:rFonts w:hAnsi="Wingdings" w:ascii="Wingdings" w:hint="default"/>
      </w:rPr>
    </w:lvl>
    <w:lvl w:tplc="041A0001" w:ilvl="3">
      <w:start w:val="1"/>
      <w:numFmt w:val="bullet"/>
      <w:lvlText w:val=""/>
      <w:lvlJc w:val="left"/>
      <w:pPr>
        <w:tabs>
          <w:tab w:pos="3933" w:val="num"/>
        </w:tabs>
        <w:ind w:hanging="360" w:left="3933"/>
      </w:pPr>
      <w:rPr>
        <w:rFonts w:hAnsi="Symbol" w:ascii="Symbol" w:hint="default"/>
      </w:rPr>
    </w:lvl>
    <w:lvl w:tplc="041A0003" w:ilvl="4">
      <w:start w:val="1"/>
      <w:numFmt w:val="bullet"/>
      <w:lvlText w:val="o"/>
      <w:lvlJc w:val="left"/>
      <w:pPr>
        <w:tabs>
          <w:tab w:pos="4653" w:val="num"/>
        </w:tabs>
        <w:ind w:hanging="360" w:left="4653"/>
      </w:pPr>
      <w:rPr>
        <w:rFonts w:cs="Courier New" w:hAnsi="Courier New" w:ascii="Courier New" w:hint="default"/>
      </w:rPr>
    </w:lvl>
    <w:lvl w:tplc="041A0005" w:ilvl="5">
      <w:start w:val="1"/>
      <w:numFmt w:val="bullet"/>
      <w:lvlText w:val=""/>
      <w:lvlJc w:val="left"/>
      <w:pPr>
        <w:tabs>
          <w:tab w:pos="5373" w:val="num"/>
        </w:tabs>
        <w:ind w:hanging="360" w:left="5373"/>
      </w:pPr>
      <w:rPr>
        <w:rFonts w:hAnsi="Wingdings" w:ascii="Wingdings" w:hint="default"/>
      </w:rPr>
    </w:lvl>
    <w:lvl w:tplc="041A0001" w:ilvl="6">
      <w:start w:val="1"/>
      <w:numFmt w:val="bullet"/>
      <w:lvlText w:val=""/>
      <w:lvlJc w:val="left"/>
      <w:pPr>
        <w:tabs>
          <w:tab w:pos="6093" w:val="num"/>
        </w:tabs>
        <w:ind w:hanging="360" w:left="6093"/>
      </w:pPr>
      <w:rPr>
        <w:rFonts w:hAnsi="Symbol" w:ascii="Symbol" w:hint="default"/>
      </w:rPr>
    </w:lvl>
    <w:lvl w:tplc="041A0003" w:ilvl="7">
      <w:start w:val="1"/>
      <w:numFmt w:val="bullet"/>
      <w:lvlText w:val="o"/>
      <w:lvlJc w:val="left"/>
      <w:pPr>
        <w:tabs>
          <w:tab w:pos="6813" w:val="num"/>
        </w:tabs>
        <w:ind w:hanging="360" w:left="6813"/>
      </w:pPr>
      <w:rPr>
        <w:rFonts w:cs="Courier New" w:hAnsi="Courier New" w:ascii="Courier New" w:hint="default"/>
      </w:rPr>
    </w:lvl>
    <w:lvl w:tplc="041A0005" w:ilvl="8">
      <w:start w:val="1"/>
      <w:numFmt w:val="bullet"/>
      <w:lvlText w:val=""/>
      <w:lvlJc w:val="left"/>
      <w:pPr>
        <w:tabs>
          <w:tab w:pos="7533" w:val="num"/>
        </w:tabs>
        <w:ind w:hanging="360" w:left="7533"/>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752AD"/>
    <w:rsid w:val="00140AE1"/>
    <w:rsid w:val="00244826"/>
    <w:rsid w:val="002C2B67"/>
    <w:rsid w:val="003F287E"/>
    <w:rsid w:val="00511A54"/>
    <w:rsid w:val="005E20FA"/>
    <w:rsid w:val="006752AD"/>
    <w:rsid w:val="007838CE"/>
    <w:rsid w:val="00B7641D"/>
    <w:rsid w:val="00BF1C0B"/>
    <w:rsid w:val="00C8160B"/>
    <w:rsid w:val="00D104B2"/>
    <w:rsid w:val="00DB052E"/>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752AD"/>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6752A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52AD"/>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D104B2"/>
    <w:rPr>
      <w:color w:val="808080"/>
      <w:bdr w:space="0" w:sz="0" w:color="auto" w:val="none"/>
      <w:shd w:fill="auto" w:color="auto" w:val="clear"/>
    </w:rPr>
  </w:style>
  <w:style w:customStyle="true" w:styleId="eSPISCCParagraphDefaultFont" w:type="character">
    <w:name w:val="eSPIS_CC_Paragraph Default Font"/>
    <w:basedOn w:val="Zadanifontodlomka"/>
    <w:rsid w:val="00D104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104B2"/>
    <w:rPr>
      <w:bdr w:space="0" w:sz="0" w:color="auto" w:val="none"/>
      <w:shd w:fill="FFFFCC" w:color="auto" w:val="clear"/>
      <w:lang w:val="hr-HR"/>
    </w:rPr>
  </w:style>
  <w:style w:customStyle="true" w:styleId="PozadinaSvijetloCrvena" w:type="character">
    <w:name w:val="Pozadina_SvijetloCrvena"/>
    <w:basedOn w:val="eSPISCCParagraphDefaultFont"/>
    <w:rsid w:val="00D104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104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752AD"/>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752AD"/>
    <w:rPr>
      <w:rFonts w:ascii="Tahoma" w:cs="Tahoma" w:hAnsi="Tahoma"/>
      <w:sz w:val="16"/>
      <w:szCs w:val="16"/>
    </w:rPr>
  </w:style>
  <w:style w:customStyle="1" w:styleId="TekstbaloniaChar" w:type="character">
    <w:name w:val="Tekst balončića Char"/>
    <w:basedOn w:val="Zadanifontodlomka"/>
    <w:link w:val="Tekstbalonia"/>
    <w:uiPriority w:val="99"/>
    <w:semiHidden/>
    <w:rsid w:val="006752AD"/>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D104B2"/>
    <w:rPr>
      <w:color w:val="808080"/>
      <w:bdr w:color="auto" w:space="0" w:sz="0" w:val="none"/>
      <w:shd w:color="auto" w:fill="auto" w:val="clear"/>
    </w:rPr>
  </w:style>
  <w:style w:customStyle="1" w:styleId="eSPISCCParagraphDefaultFont" w:type="character">
    <w:name w:val="eSPIS_CC_Paragraph Default Font"/>
    <w:basedOn w:val="Zadanifontodlomka"/>
    <w:rsid w:val="00D104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104B2"/>
    <w:rPr>
      <w:bdr w:color="auto" w:space="0" w:sz="0" w:val="none"/>
      <w:shd w:color="auto" w:fill="FFFFCC" w:val="clear"/>
      <w:lang w:val="hr-HR"/>
    </w:rPr>
  </w:style>
  <w:style w:customStyle="1" w:styleId="PozadinaSvijetloCrvena" w:type="character">
    <w:name w:val="Pozadina_SvijetloCrvena"/>
    <w:basedOn w:val="eSPISCCParagraphDefaultFont"/>
    <w:rsid w:val="00D104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104B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4782095">
      <w:bodyDiv w:val="true"/>
      <w:marLeft w:val="0"/>
      <w:marRight w:val="0"/>
      <w:marTop w:val="0"/>
      <w:marBottom w:val="0"/>
      <w:divBdr>
        <w:top w:space="0" w:sz="0" w:color="auto" w:val="none"/>
        <w:left w:space="0" w:sz="0" w:color="auto" w:val="none"/>
        <w:bottom w:space="0" w:sz="0" w:color="auto" w:val="none"/>
        <w:right w:space="0" w:sz="0" w:color="auto" w:val="none"/>
      </w:divBdr>
    </w:div>
    <w:div w:id="12399433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siječnja 2017.</izvorni_sadrzaj>
    <derivirana_varijabla naziv="DomainObject.DatumDonosenjaOdluke_1">30.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izvorni_sadrzaj>
    <derivirana_varijabla naziv="DomainObject.Predmet.Broj_1">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kal.  23.  1.</izvorni_sadrzaj>
    <derivirana_varijabla naziv="DomainObject.Predmet.Opis_1">kal.  23.  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St-130/2016</izvorni_sadrzaj>
    <derivirana_varijabla naziv="DomainObject.Predmet.OznakaBroj_1">St-130/2016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POSLANA VISOKOM TRGOVAČKOM SUDU   s</izvorni_sadrzaj>
    <derivirana_varijabla naziv="DomainObject.Predmet.PrimjedbaSuca_1">PRESLIKA DIJELA SPISA POSLANA VISOKOM TRGOVAČKOM SUDU   s</derivirana_varijabla>
  </DomainObject.Predmet.PrimjedbaSuca>
  <DomainObject.Predmet.PrimjedbaUpisnicara>
    <izvorni_sadrzaj/>
    <derivirana_varijabla naziv="DomainObject.Predmet.PrimjedbaUpisnicara_1"/>
  </DomainObject.Predmet.PrimjedbaUpisnicara>
  <DomainObject.Predmet.ProtustrankaFormated>
    <izvorni_sadrzaj>  T-C oktan d.o.o. za trgovinu i usluge zastupanog po punomoćniku Kata Rašić</izvorni_sadrzaj>
    <derivirana_varijabla naziv="DomainObject.Predmet.ProtustrankaFormated_1">  T-C oktan d.o.o. za trgovinu i usluge zastupanog po punomoćniku Kata Rašić</derivirana_varijabla>
  </DomainObject.Predmet.ProtustrankaFormated>
  <DomainObject.Predmet.ProtustrankaFormatedOIB>
    <izvorni_sadrzaj>  T-C oktan d.o.o. za trgovinu i usluge, OIB 79590857519 zastupanog po punomoćniku Kata Rašić</izvorni_sadrzaj>
    <derivirana_varijabla naziv="DomainObject.Predmet.ProtustrankaFormatedOIB_1">  T-C oktan d.o.o. za trgovinu i usluge, OIB 79590857519 zastupanog po punomoćniku Kata Rašić</derivirana_varijabla>
  </DomainObject.Predmet.ProtustrankaFormatedOIB>
  <DomainObject.Predmet.ProtustrankaFormatedWithAdress>
    <izvorni_sadrzaj> T-C oktan d.o.o. za trgovinu i usluge, Osječka 180, 35000 Slavonski Brod zastupanog po punomoćniku Kata Rašić</izvorni_sadrzaj>
    <derivirana_varijabla naziv="DomainObject.Predmet.ProtustrankaFormatedWithAdress_1"> T-C oktan d.o.o. za trgovinu i usluge, Osječka 180, 35000 Slavonski Brod zastupanog po punomoćniku Kata Rašić</derivirana_varijabla>
  </DomainObject.Predmet.ProtustrankaFormatedWithAdress>
  <DomainObject.Predmet.ProtustrankaFormatedWithAdressOIB>
    <izvorni_sadrzaj> T-C oktan d.o.o. za trgovinu i usluge, OIB 79590857519, Osječka 180, 35000 Slavonski Brod zastupanog po punomoćniku Kata Rašić</izvorni_sadrzaj>
    <derivirana_varijabla naziv="DomainObject.Predmet.ProtustrankaFormatedWithAdressOIB_1"> T-C oktan d.o.o. za trgovinu i usluge, OIB 79590857519, Osječka 180, 35000 Slavonski Brod zastupanog po punomoćniku Kata Rašić</derivirana_varijabla>
  </DomainObject.Predmet.ProtustrankaFormatedWithAdressOIB>
  <DomainObject.Predmet.ProtustrankaWithAdress>
    <izvorni_sadrzaj>T-C oktan d.o.o. za trgovinu i usluge Osječka 180, 35000 Slavonski Brod</izvorni_sadrzaj>
    <derivirana_varijabla naziv="DomainObject.Predmet.ProtustrankaWithAdress_1">T-C oktan d.o.o. za trgovinu i usluge Osječka 180, 35000 Slavonski Brod</derivirana_varijabla>
  </DomainObject.Predmet.ProtustrankaWithAdress>
  <DomainObject.Predmet.ProtustrankaWithAdressOIB>
    <izvorni_sadrzaj>T-C oktan d.o.o. za trgovinu i usluge, OIB 79590857519, Osječka 180, 35000 Slavonski Brod</izvorni_sadrzaj>
    <derivirana_varijabla naziv="DomainObject.Predmet.ProtustrankaWithAdressOIB_1">T-C oktan d.o.o. za trgovinu i usluge, OIB 79590857519, Osječka 180, 35000 Slavonski Brod</derivirana_varijabla>
  </DomainObject.Predmet.ProtustrankaWithAdressOIB>
  <DomainObject.Predmet.ProtustrankaNazivFormated>
    <izvorni_sadrzaj>T-C oktan d.o.o. za trgovinu i usluge</izvorni_sadrzaj>
    <derivirana_varijabla naziv="DomainObject.Predmet.ProtustrankaNazivFormated_1">T-C oktan d.o.o. za trgovinu i usluge</derivirana_varijabla>
  </DomainObject.Predmet.ProtustrankaNazivFormated>
  <DomainObject.Predmet.ProtustrankaNazivFormatedOIB>
    <izvorni_sadrzaj>T-C oktan d.o.o. za trgovinu i usluge, OIB 79590857519</izvorni_sadrzaj>
    <derivirana_varijabla naziv="DomainObject.Predmet.ProtustrankaNazivFormatedOIB_1">T-C oktan d.o.o. za trgovinu i usluge, OIB 79590857519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H-ABDUCO  d.o.o. Zagreb; RH MINISTARSTVO FINANCIJA , POREZNA UPRAVA SLAVONSKI BROD</izvorni_sadrzaj>
    <derivirana_varijabla naziv="DomainObject.Predmet.StrankaFormated_1">  H-ABDUCO  d.o.o. Zagreb; RH MINISTARSTVO FINANCIJA , POREZNA UPRAVA SLAVONSKI BROD</derivirana_varijabla>
  </DomainObject.Predmet.StrankaFormated>
  <DomainObject.Predmet.StrankaFormatedOIB>
    <izvorni_sadrzaj>  H-ABDUCO  d.o.o. Zagreb, OIB 13667298928; RH MINISTARSTVO FINANCIJA , POREZNA UPRAVA SLAVONSKI BROD, OIB 18683136487</izvorni_sadrzaj>
    <derivirana_varijabla naziv="DomainObject.Predmet.StrankaFormatedOIB_1">  H-ABDUCO  d.o.o. Zagreb, OIB 13667298928; RH MINISTARSTVO FINANCIJA , POREZNA UPRAVA SLAVONSKI BROD, OIB 18683136487</derivirana_varijabla>
  </DomainObject.Predmet.StrankaFormatedOIB>
  <DomainObject.Predmet.StrankaFormatedWithAdress>
    <izvorni_sadrzaj> H-ABDUCO  d.o.o. Zagreb, Slavonska avenija 6a, 10000 Zagreb; RH MINISTARSTVO FINANCIJA , POREZNA UPRAVA SLAVONSKI BROD, Svačićeva 2, 35000 Slavonski Brod</izvorni_sadrzaj>
    <derivirana_varijabla naziv="DomainObject.Predmet.StrankaFormatedWithAdress_1"> H-ABDUCO  d.o.o. Zagreb, Slavonska avenija 6a, 10000 Zagreb; RH MINISTARSTVO FINANCIJA , POREZNA UPRAVA SLAVONSKI BROD, Svačićeva 2, 35000 Slavonski Brod</derivirana_varijabla>
  </DomainObject.Predmet.StrankaFormatedWithAdress>
  <DomainObject.Predmet.StrankaFormatedWithAdressOIB>
    <izvorni_sadrzaj> H-ABDUCO  d.o.o. Zagreb, OIB 13667298928, Slavonska avenija 6a, 10000 Zagreb; RH MINISTARSTVO FINANCIJA , POREZNA UPRAVA SLAVONSKI BROD, OIB 18683136487, Svačićeva 2, 35000 Slavonski Brod</izvorni_sadrzaj>
    <derivirana_varijabla naziv="DomainObject.Predmet.StrankaFormatedWithAdressOIB_1"> H-ABDUCO  d.o.o. Zagreb, OIB 13667298928, Slavonska avenija 6a, 10000 Zagreb; RH MINISTARSTVO FINANCIJA , POREZNA UPRAVA SLAVONSKI BROD, OIB 18683136487, Svačićeva 2, 35000 Slavonski Brod</derivirana_varijabla>
  </DomainObject.Predmet.StrankaFormatedWithAdressOIB>
  <DomainObject.Predmet.StrankaWithAdress>
    <izvorni_sadrzaj>H-ABDUCO  d.o.o. Zagreb Slavonska avenija 6a,10000 Zagreb,RH MINISTARSTVO FINANCIJA , POREZNA UPRAVA SLAVONSKI BROD Svačićeva 2,35000 Slavonski Brod</izvorni_sadrzaj>
    <derivirana_varijabla naziv="DomainObject.Predmet.StrankaWithAdress_1">H-ABDUCO  d.o.o. Zagreb Slavonska avenija 6a,10000 Zagreb,RH MINISTARSTVO FINANCIJA , POREZNA UPRAVA SLAVONSKI BROD Svačićeva 2,35000 Slavonski Brod</derivirana_varijabla>
  </DomainObject.Predmet.StrankaWithAdress>
  <DomainObject.Predmet.StrankaWithAdressOIB>
    <izvorni_sadrzaj>H-ABDUCO  d.o.o. Zagreb, OIB 13667298928, Slavonska avenija 6a,10000 Zagreb,RH MINISTARSTVO FINANCIJA , POREZNA UPRAVA SLAVONSKI BROD, OIB 18683136487, Svačićeva 2,35000 Slavonski Brod</izvorni_sadrzaj>
    <derivirana_varijabla naziv="DomainObject.Predmet.StrankaWithAdressOIB_1">H-ABDUCO  d.o.o. Zagreb, OIB 13667298928, Slavonska avenija 6a,10000 Zagreb,RH MINISTARSTVO FINANCIJA , POREZNA UPRAVA SLAVONSKI BROD, OIB 18683136487, Svačićeva 2,35000 Slavonski Brod</derivirana_varijabla>
  </DomainObject.Predmet.StrankaWithAdressOIB>
  <DomainObject.Predmet.StrankaNazivFormated>
    <izvorni_sadrzaj>H-ABDUCO  d.o.o. Zagreb,RH MINISTARSTVO FINANCIJA , POREZNA UPRAVA SLAVONSKI BROD</izvorni_sadrzaj>
    <derivirana_varijabla naziv="DomainObject.Predmet.StrankaNazivFormated_1">H-ABDUCO  d.o.o. Zagreb,RH MINISTARSTVO FINANCIJA , POREZNA UPRAVA SLAVONSKI BROD</derivirana_varijabla>
  </DomainObject.Predmet.StrankaNazivFormated>
  <DomainObject.Predmet.StrankaNazivFormatedOIB>
    <izvorni_sadrzaj>H-ABDUCO  d.o.o. Zagreb, OIB 13667298928,RH MINISTARSTVO FINANCIJA , POREZNA UPRAVA SLAVONSKI BROD, OIB 18683136487</izvorni_sadrzaj>
    <derivirana_varijabla naziv="DomainObject.Predmet.StrankaNazivFormatedOIB_1">H-ABDUCO  d.o.o. Zagreb, OIB 13667298928,RH MINISTARSTVO FINANCIJA , POREZNA UPRAVA SLAVONSKI BROD, OIB 18683136487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19926966.60</izvorni_sadrzaj>
    <derivirana_varijabla naziv="DomainObject.Predmet.TrenutnaVrijednost_1">19926966.60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Sočković</izvorni_sadrzaj>
    <derivirana_varijabla naziv="DomainObject.Predmet.Zapisnicar_1">Željka Sočković</derivirana_varijabla>
  </DomainObject.Predmet.Zapisnicar>
  <DomainObject.Predmet.StrankaListFormated>
    <izvorni_sadrzaj>
      <item>H-ABDUCO  d.o.o. Zagreb</item>
      <item>RH MINISTARSTVO FINANCIJA , POREZNA UPRAVA SLAVONSKI BROD</item>
    </izvorni_sadrzaj>
    <derivirana_varijabla naziv="DomainObject.Predmet.StrankaListFormated_1">
      <item>H-ABDUCO  d.o.o. Zagreb</item>
      <item>RH MINISTARSTVO FINANCIJA , POREZNA UPRAVA SLAVONSKI BROD</item>
    </derivirana_varijabla>
  </DomainObject.Predmet.StrankaListFormated>
  <DomainObject.Predmet.StrankaListFormatedOIB>
    <izvorni_sadrzaj>
      <item>H-ABDUCO  d.o.o. Zagreb, OIB 13667298928</item>
      <item>RH MINISTARSTVO FINANCIJA , POREZNA UPRAVA SLAVONSKI BROD, OIB 18683136487</item>
    </izvorni_sadrzaj>
    <derivirana_varijabla naziv="DomainObject.Predmet.StrankaListFormatedOIB_1">
      <item>H-ABDUCO  d.o.o. Zagreb, OIB 13667298928</item>
      <item>RH MINISTARSTVO FINANCIJA , POREZNA UPRAVA SLAVONSKI BROD, OIB 18683136487</item>
    </derivirana_varijabla>
  </DomainObject.Predmet.StrankaListFormatedOIB>
  <DomainObject.Predmet.StrankaListFormatedWithAdress>
    <izvorni_sadrzaj>
      <item>H-ABDUCO  d.o.o. Zagreb, Slavonska avenija 6a, 10000 Zagreb</item>
      <item>RH MINISTARSTVO FINANCIJA , POREZNA UPRAVA SLAVONSKI BROD, Svačićeva 2, 35000 Slavonski Brod</item>
    </izvorni_sadrzaj>
    <derivirana_varijabla naziv="DomainObject.Predmet.StrankaListFormatedWithAdress_1">
      <item>H-ABDUCO  d.o.o. Zagreb, Slavonska avenija 6a, 10000 Zagreb</item>
      <item>RH MINISTARSTVO FINANCIJA , POREZNA UPRAVA SLAVONSKI BROD, Svačićeva 2, 35000 Slavonski Brod</item>
    </derivirana_varijabla>
  </DomainObject.Predmet.StrankaListFormatedWithAdress>
  <DomainObject.Predmet.StrankaListFormatedWithAdressOIB>
    <izvorni_sadrzaj>
      <item>H-ABDUCO  d.o.o. Zagreb, OIB 13667298928, Slavonska avenija 6a, 10000 Zagreb</item>
      <item>RH MINISTARSTVO FINANCIJA , POREZNA UPRAVA SLAVONSKI BROD, OIB 18683136487, Svačićeva 2, 35000 Slavonski Brod</item>
    </izvorni_sadrzaj>
    <derivirana_varijabla naziv="DomainObject.Predmet.StrankaListFormatedWithAdressOIB_1">
      <item>H-ABDUCO  d.o.o. Zagreb, OIB 13667298928, Slavonska avenija 6a, 10000 Zagreb</item>
      <item>RH MINISTARSTVO FINANCIJA , POREZNA UPRAVA SLAVONSKI BROD, OIB 18683136487, Svačićeva 2, 35000 Slavonski Brod</item>
    </derivirana_varijabla>
  </DomainObject.Predmet.StrankaListFormatedWithAdressOIB>
  <DomainObject.Predmet.StrankaListNazivFormated>
    <izvorni_sadrzaj>
      <item>H-ABDUCO  d.o.o. Zagreb</item>
      <item>RH MINISTARSTVO FINANCIJA , POREZNA UPRAVA SLAVONSKI BROD</item>
    </izvorni_sadrzaj>
    <derivirana_varijabla naziv="DomainObject.Predmet.StrankaListNazivFormated_1">
      <item>H-ABDUCO  d.o.o. Zagreb</item>
      <item>RH MINISTARSTVO FINANCIJA , POREZNA UPRAVA SLAVONSKI BROD</item>
    </derivirana_varijabla>
  </DomainObject.Predmet.StrankaListNazivFormated>
  <DomainObject.Predmet.StrankaListNazivFormatedOIB>
    <izvorni_sadrzaj>
      <item>H-ABDUCO  d.o.o. Zagreb, OIB 13667298928</item>
      <item>RH MINISTARSTVO FINANCIJA , POREZNA UPRAVA SLAVONSKI BROD, OIB 18683136487</item>
    </izvorni_sadrzaj>
    <derivirana_varijabla naziv="DomainObject.Predmet.StrankaListNazivFormatedOIB_1">
      <item>H-ABDUCO  d.o.o. Zagreb, OIB 13667298928</item>
      <item>RH MINISTARSTVO FINANCIJA , POREZNA UPRAVA SLAVONSKI BROD, OIB 18683136487</item>
    </derivirana_varijabla>
  </DomainObject.Predmet.StrankaListNazivFormatedOIB>
  <DomainObject.Predmet.ProtuStrankaListFormated>
    <izvorni_sadrzaj>
      <item>T-C oktan d.o.o. za trgovinu i usluge zastupanog po punomoćniku Kata Rašić</item>
    </izvorni_sadrzaj>
    <derivirana_varijabla naziv="DomainObject.Predmet.ProtuStrankaListFormated_1">
      <item>T-C oktan d.o.o. za trgovinu i usluge zastupanog po punomoćniku Kata Rašić</item>
    </derivirana_varijabla>
  </DomainObject.Predmet.ProtuStrankaListFormated>
  <DomainObject.Predmet.ProtuStrankaListFormatedOIB>
    <izvorni_sadrzaj>
      <item>T-C oktan d.o.o. za trgovinu i usluge, OIB 79590857519 zastupanog po punomoćniku Kata Rašić</item>
    </izvorni_sadrzaj>
    <derivirana_varijabla naziv="DomainObject.Predmet.ProtuStrankaListFormatedOIB_1">
      <item>T-C oktan d.o.o. za trgovinu i usluge, OIB 79590857519 zastupanog po punomoćniku Kata Rašić</item>
    </derivirana_varijabla>
  </DomainObject.Predmet.ProtuStrankaListFormatedOIB>
  <DomainObject.Predmet.ProtuStrankaListFormatedWithAdress>
    <izvorni_sadrzaj>
      <item>T-C oktan d.o.o. za trgovinu i usluge, Osječka 180, 35000 Slavonski Brod zastupanog po punomoćniku Kata Rašić</item>
    </izvorni_sadrzaj>
    <derivirana_varijabla naziv="DomainObject.Predmet.ProtuStrankaListFormatedWithAdress_1">
      <item>T-C oktan d.o.o. za trgovinu i usluge, Osječka 180, 35000 Slavonski Brod zastupanog po punomoćniku Kata Rašić</item>
    </derivirana_varijabla>
  </DomainObject.Predmet.ProtuStrankaListFormatedWithAdress>
  <DomainObject.Predmet.ProtuStrankaListFormatedWithAdressOIB>
    <izvorni_sadrzaj>
      <item>T-C oktan d.o.o. za trgovinu i usluge, OIB 79590857519, Osječka 180, 35000 Slavonski Brod zastupanog po punomoćniku Kata Rašić</item>
    </izvorni_sadrzaj>
    <derivirana_varijabla naziv="DomainObject.Predmet.ProtuStrankaListFormatedWithAdressOIB_1">
      <item>T-C oktan d.o.o. za trgovinu i usluge, OIB 79590857519, Osječka 180, 35000 Slavonski Brod zastupanog po punomoćniku Kata Rašić</item>
    </derivirana_varijabla>
  </DomainObject.Predmet.ProtuStrankaListFormatedWithAdressOIB>
  <DomainObject.Predmet.ProtuStrankaListNazivFormated>
    <izvorni_sadrzaj>
      <item>T-C oktan d.o.o. za trgovinu i usluge</item>
    </izvorni_sadrzaj>
    <derivirana_varijabla naziv="DomainObject.Predmet.ProtuStrankaListNazivFormated_1">
      <item>T-C oktan d.o.o. za trgovinu i usluge</item>
    </derivirana_varijabla>
  </DomainObject.Predmet.ProtuStrankaListNazivFormated>
  <DomainObject.Predmet.ProtuStrankaListNazivFormatedOIB>
    <izvorni_sadrzaj>
      <item>T-C oktan d.o.o. za trgovinu i usluge, OIB 79590857519</item>
    </izvorni_sadrzaj>
    <derivirana_varijabla naziv="DomainObject.Predmet.ProtuStrankaListNazivFormatedOIB_1">
      <item>T-C oktan d.o.o. za trgovinu i usluge, OIB 79590857519</item>
    </derivirana_varijabla>
  </DomainObject.Predmet.ProtuStrankaListNazivFormatedOIB>
  <DomainObject.Predmet.OstaliListFormated>
    <izvorni_sadrzaj>
      <item>ŽUPANIJSKO DRŽAVNO ODVJETNIŠTVO U SLAVONSKOM BRODU</item>
      <item>Željko Terzić</item>
      <item>Vesna Lazarić</item>
      <item>Karlo Suk</item>
      <item>Tanja Sljepčević</item>
      <item>Marijan Guberac</item>
      <item>Gabriel Zovak</item>
      <item>Ružica Zmaić</item>
      <item>Mateja Turkman</item>
      <item>Sofija Brkić</item>
      <item>Kata Rašić punomoćnik sudionika u postupku T-C oktan d.o.o. za trgovinu i usluge</item>
    </izvorni_sadrzaj>
    <derivirana_varijabla naziv="DomainObject.Predmet.OstaliListFormated_1">
      <item>ŽUPANIJSKO DRŽAVNO ODVJETNIŠTVO U SLAVONSKOM BRODU</item>
      <item>Željko Terzić</item>
      <item>Vesna Lazarić</item>
      <item>Karlo Suk</item>
      <item>Tanja Sljepčević</item>
      <item>Marijan Guberac</item>
      <item>Gabriel Zovak</item>
      <item>Ružica Zmaić</item>
      <item>Mateja Turkman</item>
      <item>Sofija Brkić</item>
      <item>Kata Rašić punomoćnik sudionika u postupku T-C oktan d.o.o. za trgovinu i usluge</item>
    </derivirana_varijabla>
  </DomainObject.Predmet.OstaliListFormated>
  <DomainObject.Predmet.OstaliListFormatedOIB>
    <izvorni_sadrzaj>
      <item>ŽUPANIJSKO DRŽAVNO ODVJETNIŠTVO U SLAVONSKOM BRODU</item>
      <item>Željko Terzić, OIB 63154007306</item>
      <item>Vesna Lazarić</item>
      <item>Karlo Suk</item>
      <item>Tanja Sljepčević</item>
      <item>Marijan Guberac</item>
      <item>Gabriel Zovak</item>
      <item>Ružica Zmaić</item>
      <item>Mateja Turkman</item>
      <item>Sofija Brkić</item>
      <item>Kata Rašić punomoćnik sudionika u postupku T-C oktan d.o.o. za trgovinu i usluge</item>
    </izvorni_sadrzaj>
    <derivirana_varijabla naziv="DomainObject.Predmet.OstaliListFormatedOIB_1">
      <item>ŽUPANIJSKO DRŽAVNO ODVJETNIŠTVO U SLAVONSKOM BRODU</item>
      <item>Željko Terzić, OIB 63154007306</item>
      <item>Vesna Lazarić</item>
      <item>Karlo Suk</item>
      <item>Tanja Sljepčević</item>
      <item>Marijan Guberac</item>
      <item>Gabriel Zovak</item>
      <item>Ružica Zmaić</item>
      <item>Mateja Turkman</item>
      <item>Sofija Brkić</item>
      <item>Kata Rašić punomoćnik sudionika u postupku T-C oktan d.o.o. za trgovinu i usluge</item>
    </derivirana_varijabla>
  </DomainObject.Predmet.OstaliListFormatedOIB>
  <DomainObject.Predmet.OstaliListFormatedWithAdress>
    <izvorni_sadrzaj>
      <item>ŽUPANIJSKO DRŽAVNO ODVJETNIŠTVO U SLAVONSKOM BRODU</item>
      <item>Željko Terzić, Lička 16, 35000 Slavonski Brod</item>
      <item>Vesna Lazarić</item>
      <item>Karlo Suk</item>
      <item>Tanja Sljepčević</item>
      <item>Marijan Guberac</item>
      <item>Gabriel Zovak</item>
      <item>Ružica Zmaić</item>
      <item>Mateja Turkman</item>
      <item>Sofija Brkić</item>
      <item>Kata Rašić punomoćnik sudionika u postupku T-C oktan d.o.o. za trgovinu i usluge</item>
    </izvorni_sadrzaj>
    <derivirana_varijabla naziv="DomainObject.Predmet.OstaliListFormatedWithAdress_1">
      <item>ŽUPANIJSKO DRŽAVNO ODVJETNIŠTVO U SLAVONSKOM BRODU</item>
      <item>Željko Terzić, Lička 16, 35000 Slavonski Brod</item>
      <item>Vesna Lazarić</item>
      <item>Karlo Suk</item>
      <item>Tanja Sljepčević</item>
      <item>Marijan Guberac</item>
      <item>Gabriel Zovak</item>
      <item>Ružica Zmaić</item>
      <item>Mateja Turkman</item>
      <item>Sofija Brkić</item>
      <item>Kata Rašić punomoćnik sudionika u postupku T-C oktan d.o.o. za trgovinu i usluge</item>
    </derivirana_varijabla>
  </DomainObject.Predmet.OstaliListFormatedWithAdress>
  <DomainObject.Predmet.OstaliListFormatedWithAdressOIB>
    <izvorni_sadrzaj>
      <item>ŽUPANIJSKO DRŽAVNO ODVJETNIŠTVO U SLAVONSKOM BRODU</item>
      <item>Željko Terzić, OIB 63154007306, Lička 16, 35000 Slavonski Brod</item>
      <item>Vesna Lazarić</item>
      <item>Karlo Suk</item>
      <item>Tanja Sljepčević</item>
      <item>Marijan Guberac</item>
      <item>Gabriel Zovak</item>
      <item>Ružica Zmaić</item>
      <item>Mateja Turkman</item>
      <item>Sofija Brkić</item>
      <item>Kata Rašić punomoćnik sudionika u postupku T-C oktan d.o.o. za trgovinu i usluge</item>
    </izvorni_sadrzaj>
    <derivirana_varijabla naziv="DomainObject.Predmet.OstaliListFormatedWithAdressOIB_1">
      <item>ŽUPANIJSKO DRŽAVNO ODVJETNIŠTVO U SLAVONSKOM BRODU</item>
      <item>Željko Terzić, OIB 63154007306, Lička 16, 35000 Slavonski Brod</item>
      <item>Vesna Lazarić</item>
      <item>Karlo Suk</item>
      <item>Tanja Sljepčević</item>
      <item>Marijan Guberac</item>
      <item>Gabriel Zovak</item>
      <item>Ružica Zmaić</item>
      <item>Mateja Turkman</item>
      <item>Sofija Brkić</item>
      <item>Kata Rašić punomoćnik sudionika u postupku T-C oktan d.o.o. za trgovinu i usluge</item>
    </derivirana_varijabla>
  </DomainObject.Predmet.OstaliListFormatedWithAdressOIB>
  <DomainObject.Predmet.OstaliListNazivFormated>
    <izvorni_sadrzaj>
      <item>ŽUPANIJSKO DRŽAVNO ODVJETNIŠTVO U SLAVONSKOM BRODU</item>
      <item>Željko Terzić</item>
      <item>Vesna Lazarić</item>
      <item>Karlo Suk</item>
      <item>Tanja Sljepčević</item>
      <item>Marijan Guberac</item>
      <item>Gabriel Zovak</item>
      <item>Ružica Zmaić</item>
      <item>Mateja Turkman</item>
      <item>Sofija Brkić</item>
      <item>Kata Rašić</item>
    </izvorni_sadrzaj>
    <derivirana_varijabla naziv="DomainObject.Predmet.OstaliListNazivFormated_1">
      <item>ŽUPANIJSKO DRŽAVNO ODVJETNIŠTVO U SLAVONSKOM BRODU</item>
      <item>Željko Terzić</item>
      <item>Vesna Lazarić</item>
      <item>Karlo Suk</item>
      <item>Tanja Sljepčević</item>
      <item>Marijan Guberac</item>
      <item>Gabriel Zovak</item>
      <item>Ružica Zmaić</item>
      <item>Mateja Turkman</item>
      <item>Sofija Brkić</item>
      <item>Kata Rašić</item>
    </derivirana_varijabla>
  </DomainObject.Predmet.OstaliListNazivFormated>
  <DomainObject.Predmet.OstaliListNazivFormatedOIB>
    <izvorni_sadrzaj>
      <item>ŽUPANIJSKO DRŽAVNO ODVJETNIŠTVO U SLAVONSKOM BRODU</item>
      <item>Željko Terzić, OIB 63154007306</item>
      <item>Vesna Lazarić</item>
      <item>Karlo Suk</item>
      <item>Tanja Sljepčević</item>
      <item>Marijan Guberac</item>
      <item>Gabriel Zovak</item>
      <item>Ružica Zmaić</item>
      <item>Mateja Turkman</item>
      <item>Sofija Brkić</item>
      <item>Kata Rašić</item>
    </izvorni_sadrzaj>
    <derivirana_varijabla naziv="DomainObject.Predmet.OstaliListNazivFormatedOIB_1">
      <item>ŽUPANIJSKO DRŽAVNO ODVJETNIŠTVO U SLAVONSKOM BRODU</item>
      <item>Željko Terzić, OIB 63154007306</item>
      <item>Vesna Lazarić</item>
      <item>Karlo Suk</item>
      <item>Tanja Sljepčević</item>
      <item>Marijan Guberac</item>
      <item>Gabriel Zovak</item>
      <item>Ružica Zmaić</item>
      <item>Mateja Turkman</item>
      <item>Sofija Brkić</item>
      <item>Kata Rašić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2017.</izvorni_sadrzaj>
    <derivirana_varijabla naziv="DomainObject.Datum_1">30. siječnja 2017.</derivirana_varijabla>
  </DomainObject.Datum>
  <DomainObject.PoslovniBrojDokumenta>
    <izvorni_sadrzaj/>
    <derivirana_varijabla naziv="DomainObject.PoslovniBrojDokumenta_1"/>
  </DomainObject.PoslovniBrojDokumenta>
  <DomainObject.Predmet.StrankaIDrugi>
    <izvorni_sadrzaj>H-ABDUCO  d.o.o. Zagreb i dr.</izvorni_sadrzaj>
    <derivirana_varijabla naziv="DomainObject.Predmet.StrankaIDrugi_1">H-ABDUCO  d.o.o. Zagreb i dr.</derivirana_varijabla>
  </DomainObject.Predmet.StrankaIDrugi>
  <DomainObject.Predmet.ProtustrankaIDrugi>
    <izvorni_sadrzaj>T-C oktan d.o.o. za trgovinu i usluge</izvorni_sadrzaj>
    <derivirana_varijabla naziv="DomainObject.Predmet.ProtustrankaIDrugi_1">T-C oktan d.o.o. za trgovinu i usluge</derivirana_varijabla>
  </DomainObject.Predmet.ProtustrankaIDrugi>
  <DomainObject.Predmet.StrankaIDrugiAdressOIB>
    <izvorni_sadrzaj>H-ABDUCO  d.o.o. Zagreb, OIB 13667298928, Slavonska avenija 6a, 10000 Zagreb i dr.</izvorni_sadrzaj>
    <derivirana_varijabla naziv="DomainObject.Predmet.StrankaIDrugiAdressOIB_1">H-ABDUCO  d.o.o. Zagreb, OIB 13667298928, Slavonska avenija 6a, 10000 Zagreb i dr.</derivirana_varijabla>
  </DomainObject.Predmet.StrankaIDrugiAdressOIB>
  <DomainObject.Predmet.ProtustrankaIDrugiAdressOIB>
    <izvorni_sadrzaj>T-C oktan d.o.o. za trgovinu i usluge, OIB 79590857519, Osječka 180, 35000 Slavonski Brod</izvorni_sadrzaj>
    <derivirana_varijabla naziv="DomainObject.Predmet.ProtustrankaIDrugiAdressOIB_1">T-C oktan d.o.o. za trgovinu i usluge, OIB 79590857519, Osječka 180,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T-C oktan d.o.o. za trgovinu i usluge</item>
      <item>H-ABDUCO  d.o.o. Zagreb</item>
      <item>RH MINISTARSTVO FINANCIJA , POREZNA UPRAVA SLAVONSKI BROD</item>
      <item>ŽUPANIJSKO DRŽAVNO ODVJETNIŠTVO U SLAVONSKOM BRODU</item>
      <item>Željko Terzić</item>
      <item>Vesna Lazarić</item>
      <item>Karlo Suk</item>
      <item>Tanja Sljepčević</item>
      <item>Marijan Guberac</item>
      <item>Gabriel Zovak</item>
      <item>Ružica Zmaić</item>
      <item>Mateja Turkman</item>
      <item>Sofija Brkić</item>
      <item>Kata Rašić</item>
    </izvorni_sadrzaj>
    <derivirana_varijabla naziv="DomainObject.Predmet.SudioniciListNaziv_1">
      <item>T-C oktan d.o.o. za trgovinu i usluge</item>
      <item>H-ABDUCO  d.o.o. Zagreb</item>
      <item>RH MINISTARSTVO FINANCIJA , POREZNA UPRAVA SLAVONSKI BROD</item>
      <item>ŽUPANIJSKO DRŽAVNO ODVJETNIŠTVO U SLAVONSKOM BRODU</item>
      <item>Željko Terzić</item>
      <item>Vesna Lazarić</item>
      <item>Karlo Suk</item>
      <item>Tanja Sljepčević</item>
      <item>Marijan Guberac</item>
      <item>Gabriel Zovak</item>
      <item>Ružica Zmaić</item>
      <item>Mateja Turkman</item>
      <item>Sofija Brkić</item>
      <item>Kata Rašić</item>
    </derivirana_varijabla>
  </DomainObject.Predmet.SudioniciListNaziv>
  <DomainObject.Predmet.SudioniciListAdressOIB>
    <izvorni_sadrzaj>
      <item>T-C oktan d.o.o. za trgovinu i usluge, OIB 79590857519, Osječka 180,35000 Slavonski Brod</item>
      <item>H-ABDUCO  d.o.o. Zagreb, OIB 13667298928, Slavonska avenija 6a,10000 Zagreb</item>
      <item>RH MINISTARSTVO FINANCIJA , POREZNA UPRAVA SLAVONSKI BROD, OIB 18683136487, Svačićeva 2,35000 Slavonski Brod</item>
      <item>ŽUPANIJSKO DRŽAVNO ODVJETNIŠTVO U SLAVONSKOM BRODU</item>
      <item>Željko Terzić, OIB 63154007306, Lička 16,35000 Slavonski Brod</item>
      <item>Vesna Lazarić</item>
      <item>Karlo Suk</item>
      <item>Tanja Sljepčević</item>
      <item>Marijan Guberac</item>
      <item>Gabriel Zovak</item>
      <item>Ružica Zmaić</item>
      <item>Mateja Turkman</item>
      <item>Sofija Brkić</item>
      <item>Kata Rašić</item>
    </izvorni_sadrzaj>
    <derivirana_varijabla naziv="DomainObject.Predmet.SudioniciListAdressOIB_1">
      <item>T-C oktan d.o.o. za trgovinu i usluge, OIB 79590857519, Osječka 180,35000 Slavonski Brod</item>
      <item>H-ABDUCO  d.o.o. Zagreb, OIB 13667298928, Slavonska avenija 6a,10000 Zagreb</item>
      <item>RH MINISTARSTVO FINANCIJA , POREZNA UPRAVA SLAVONSKI BROD, OIB 18683136487, Svačićeva 2,35000 Slavonski Brod</item>
      <item>ŽUPANIJSKO DRŽAVNO ODVJETNIŠTVO U SLAVONSKOM BRODU</item>
      <item>Željko Terzić, OIB 63154007306, Lička 16,35000 Slavonski Brod</item>
      <item>Vesna Lazarić</item>
      <item>Karlo Suk</item>
      <item>Tanja Sljepčević</item>
      <item>Marijan Guberac</item>
      <item>Gabriel Zovak</item>
      <item>Ružica Zmaić</item>
      <item>Mateja Turkman</item>
      <item>Sofija Brkić</item>
      <item>Kata Rašić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79590857519</item>
      <item>, OIB 13667298928</item>
      <item>, OIB 18683136487</item>
      <item>, OIB null</item>
      <item>, OIB 63154007306</item>
      <item>, OIB null</item>
      <item>, OIB null</item>
      <item>, OIB null</item>
      <item>, OIB null</item>
      <item>, OIB null</item>
      <item>, OIB null</item>
      <item>, OIB null</item>
      <item>, OIB null</item>
      <item>, OIB null</item>
    </izvorni_sadrzaj>
    <derivirana_varijabla naziv="DomainObject.Predmet.SudioniciListNazivOIB_1">
      <item>, OIB 79590857519</item>
      <item>, OIB 13667298928</item>
      <item>, OIB 18683136487</item>
      <item>, OIB null</item>
      <item>, OIB 63154007306</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 Rašić, OIB 84450283675, S. S. Kranjčevića 31 Vinkovci</item>
    </izvorni_sadrzaj>
    <derivirana_varijabla naziv="DomainObject.Predmet.StecajniUpraviteljiListAddressOIB_1">
      <item>Kata Rašić, OIB 84450283675, S. S. Kranjčevića 31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1055</properties:Words>
  <properties:Characters>5907</properties:Characters>
  <properties:Lines>145</properties:Lines>
  <properties:Paragraphs>51</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7434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2017-01-30T08:05:00Z</dcterms:created>
  <dc:creator>wsadmin</dc:creator>
  <cp:lastModifiedBy>wsadmin</cp:lastModifiedBy>
  <cp:lastPrinted>2017-01-30T09:09:00Z</cp:lastPrinted>
  <dcterms:modified xmlns:xsi="http://www.w3.org/2001/XMLSchema-instance" xsi:type="dcterms:W3CDTF">2017-01-30T09:43:00Z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