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9a1d" w14:paraId="2ba9a1d" w:rsidRDefault="00EF311F" w:rsidP="00126F44" w:rsidR="00E543AD">
      <w:pPr>
        <w15:collapsed w:val="false"/>
      </w:pPr>
      <w:bookmarkStart w:name="_GoBack" w:id="0"/>
      <w:bookmarkEnd w:id="0"/>
      <w:r>
        <w:tab/>
      </w:r>
      <w:r>
        <w:tab/>
      </w:r>
      <w:r>
        <w:tab/>
      </w:r>
      <w:r>
        <w:tab/>
      </w:r>
      <w:r>
        <w:tab/>
      </w:r>
      <w:r>
        <w:tab/>
      </w:r>
      <w:r>
        <w:tab/>
      </w:r>
      <w:r>
        <w:tab/>
      </w:r>
      <w:r>
        <w:tab/>
      </w:r>
      <w:r>
        <w:tab/>
        <w:t>14 St-</w:t>
      </w:r>
      <w:r w:rsidR="005806F2">
        <w:t>44</w:t>
      </w:r>
      <w:r w:rsidR="00C6573E">
        <w:t>1</w:t>
      </w:r>
      <w:r>
        <w:t>/1</w:t>
      </w:r>
      <w:r w:rsidR="004109AE">
        <w:t>6</w:t>
      </w:r>
      <w:r>
        <w:t>-</w:t>
      </w:r>
      <w:r w:rsidR="00F01C9A">
        <w:t>2</w:t>
      </w:r>
      <w:r w:rsidR="005806F2">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5806F2" w:rsidRPr="005806F2">
        <w:t>TEPIDO jednostavno društvo s ograničenom odgovornošću za trgovinu i usluge, Osijek, Vidove gore 12, MBS: 030137592, OIB: 78707963359</w:t>
      </w:r>
      <w:r w:rsidR="00625D51" w:rsidRPr="000B1DB2">
        <w:t xml:space="preserve">, dana </w:t>
      </w:r>
      <w:r w:rsidR="00B871ED">
        <w:t>1</w:t>
      </w:r>
      <w:r w:rsidR="000B5076">
        <w:t>1</w:t>
      </w:r>
      <w:r w:rsidR="00625D51">
        <w:t>.</w:t>
      </w:r>
      <w:r w:rsidR="00625D51" w:rsidRPr="000B1DB2">
        <w:t xml:space="preserve"> </w:t>
      </w:r>
      <w:r w:rsidR="00012628">
        <w:t>studenog</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5806F2"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5806F2" w:rsidRPr="005806F2">
        <w:rPr>
          <w:bCs/>
        </w:rPr>
        <w:t>TEPIDO jednostavno društvo s ograničenom odgovornošću za trgovinu i usluge, Osijek, Vidove gore 12, MBS: 030137592, OIB: 78707963359</w:t>
      </w:r>
      <w:r w:rsidRPr="00557979">
        <w:rPr>
          <w:bCs/>
        </w:rPr>
        <w:t>.</w:t>
      </w:r>
    </w:p>
    <w:p w:rsidRDefault="006C55C7" w:rsidP="006C55C7" w:rsidR="006C55C7">
      <w:pPr>
        <w:ind w:left="1065"/>
        <w:jc w:val="both"/>
        <w:rPr>
          <w:bCs/>
        </w:rPr>
      </w:pPr>
    </w:p>
    <w:p w:rsidRDefault="006C55C7" w:rsidP="00B7416A"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B7416A" w:rsidRPr="00B7416A">
        <w:t>MIRSAD DEMIROVIĆ, Gunja, Kolodvorska 4, OIB 18540805456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5806F2" w:rsidR="006C55C7" w:rsidRPr="00A8678A">
      <w:pPr>
        <w:numPr>
          <w:ilvl w:val="0"/>
          <w:numId w:val="28"/>
        </w:numPr>
        <w:jc w:val="both"/>
      </w:pPr>
      <w:r w:rsidRPr="00692327">
        <w:rPr>
          <w:bCs/>
        </w:rPr>
        <w:t>ZAKLJUČUJE</w:t>
      </w:r>
      <w:r w:rsidRPr="00557979">
        <w:t xml:space="preserve"> se stečajni postupak nad dužnikom: </w:t>
      </w:r>
      <w:r w:rsidR="005806F2" w:rsidRPr="005806F2">
        <w:rPr>
          <w:bCs/>
        </w:rPr>
        <w:t>TEPIDO jednostavno društvo s ograničenom odgovornošću za trgovinu i usluge, Osijek, Vidove gore 12, MBS: 030137592, OIB: 78707963359</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0C286D" w:rsidR="006C55C7">
      <w:pPr>
        <w:numPr>
          <w:ilvl w:val="0"/>
          <w:numId w:val="28"/>
        </w:numPr>
        <w:jc w:val="both"/>
      </w:pPr>
      <w:r>
        <w:t xml:space="preserve">Nalaže se bivšem zakonskom </w:t>
      </w:r>
      <w:r w:rsidR="00CA7444">
        <w:t xml:space="preserve">zastupniku dužnika </w:t>
      </w:r>
      <w:r w:rsidR="000C286D">
        <w:t>Aleksandr</w:t>
      </w:r>
      <w:r w:rsidR="00331163">
        <w:t>i</w:t>
      </w:r>
      <w:r w:rsidR="000C286D">
        <w:t xml:space="preserve"> Alagić</w:t>
      </w:r>
      <w:r w:rsidR="00405705">
        <w:t xml:space="preserve">, </w:t>
      </w:r>
      <w:r w:rsidR="000C286D" w:rsidRPr="000C286D">
        <w:t>Osijek, Vidove gore 12, OIB 44686491121</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A4485C" w:rsidP="00101441" w:rsidR="00A4485C">
      <w:pPr>
        <w:ind w:firstLine="720"/>
        <w:jc w:val="both"/>
      </w:pPr>
    </w:p>
    <w:p w:rsidRDefault="00D51A6F" w:rsidP="00101441" w:rsidR="00D51A6F">
      <w:pPr>
        <w:ind w:firstLine="720"/>
        <w:jc w:val="both"/>
      </w:pPr>
    </w:p>
    <w:p w:rsidRDefault="000C286D" w:rsidP="000C286D" w:rsidR="000C286D">
      <w:pPr>
        <w:ind w:firstLine="720"/>
        <w:jc w:val="both"/>
      </w:pPr>
      <w:r>
        <w:t xml:space="preserve">Predlagatelj FINA je dana 26.02.2016. podnijela prijedlog ovome sudu za otvaranje stečajnog postupka nad dužnikom </w:t>
      </w:r>
      <w:r w:rsidRPr="00D80626">
        <w:t>TEPIDO jednostavno društvo s ograničenom odgovornošću za trgovinu i usluge, Osijek, Vidove gore 12, MBS: 030137592, OIB: 78707963359</w:t>
      </w:r>
      <w:r>
        <w:t>, temeljem odredbe čl. 110. st. 1. Stečajnog zakona (NN 71/15, dalje: SZ).</w:t>
      </w:r>
    </w:p>
    <w:p w:rsidRDefault="000C286D" w:rsidP="000C286D" w:rsidR="000C286D">
      <w:pPr>
        <w:ind w:firstLine="720"/>
        <w:jc w:val="both"/>
      </w:pPr>
    </w:p>
    <w:p w:rsidRDefault="000C286D" w:rsidP="000C286D" w:rsidR="000C286D">
      <w:pPr>
        <w:ind w:firstLine="720"/>
        <w:jc w:val="both"/>
      </w:pPr>
      <w:r>
        <w:t>U prijedlogu je navela da na dan 24.02.2016. dužnik u Očevidniku redoslijeda osnova za plaćanje ima evidentirane neizvršene osnove za plaćanje u neprekinutom razdoblju od 120 dana, u ukupnom iznosu od 54.760,96 kn, u koji iznos je uračunata kamata i naknada FINE za provedbe ovrhe na novčanim sredstvima dužnika. Navodi da dužnik ima 1 zaposlenog radnika.</w:t>
      </w:r>
    </w:p>
    <w:p w:rsidRDefault="000C286D" w:rsidP="000C286D" w:rsidR="000C286D">
      <w:pPr>
        <w:ind w:firstLine="720"/>
        <w:jc w:val="both"/>
      </w:pPr>
    </w:p>
    <w:p w:rsidRDefault="000C286D" w:rsidP="000C286D" w:rsidR="000C286D">
      <w:pPr>
        <w:ind w:firstLine="720"/>
        <w:jc w:val="both"/>
      </w:pPr>
      <w:r>
        <w:t>Dostavlja popis računa i oročenih novčanih sredstava dužnika na dan 24.02.2016., te navodi da na temelju čl. 112. st. 5. SZ dužnik na ime predujma za namirenje troškova stečajnog postupka ima zaplijenjena novčana sredstva u iznosu od 525,00 kn.</w:t>
      </w:r>
    </w:p>
    <w:p w:rsidRDefault="00076D7C" w:rsidP="000C286D" w:rsidR="00076D7C">
      <w:pPr>
        <w:jc w:val="both"/>
      </w:pPr>
    </w:p>
    <w:p w:rsidRDefault="00E818BA" w:rsidP="00D51A6F" w:rsidR="00EF1C86">
      <w:pPr>
        <w:ind w:firstLine="720"/>
        <w:jc w:val="both"/>
      </w:pPr>
      <w:r w:rsidRPr="00176811">
        <w:t xml:space="preserve">Sud je utvrdio da je predlagatelj ovlašten za podnošenje predmetnoga prijedloga temeljem odredbe čl. </w:t>
      </w:r>
      <w:r w:rsidR="00D42D5B">
        <w:t>110</w:t>
      </w:r>
      <w:r w:rsidRPr="00176811">
        <w:t xml:space="preserve">. st. </w:t>
      </w:r>
      <w:r w:rsidR="00D42D5B">
        <w:t>1</w:t>
      </w:r>
      <w:r w:rsidRPr="00176811">
        <w:t xml:space="preserve">. </w:t>
      </w:r>
      <w:r>
        <w:t>SZ</w:t>
      </w:r>
      <w:r w:rsidRPr="00176811">
        <w:t xml:space="preserve">, </w:t>
      </w:r>
      <w:r w:rsidRPr="00F45589">
        <w:t xml:space="preserve">te je donio rješenje o pokretanju prethodnog postupka i imenovao privremenog stečajnog </w:t>
      </w:r>
      <w:r w:rsidR="00E12C59">
        <w:t>upravitelja</w:t>
      </w:r>
      <w:r w:rsidRPr="00F45589">
        <w:t xml:space="preserve"> (čl. 115. st. 1. i 2. SZ-a), odredio mu dužnosti (čl. 119. st. 2. i 3. SZ-a) i zakazao ročište (čl. 123. i čl. 128. st.1. SZ-a)</w:t>
      </w:r>
      <w:r>
        <w:t>.</w:t>
      </w:r>
    </w:p>
    <w:p w:rsidRDefault="00EF1C86" w:rsidP="00EF1C86" w:rsidR="00EF1C86">
      <w:pPr>
        <w:jc w:val="both"/>
        <w:rPr>
          <w:b/>
        </w:rPr>
      </w:pPr>
    </w:p>
    <w:p w:rsidRDefault="00EF1C86" w:rsidP="004523BF" w:rsidR="004523BF">
      <w:pPr>
        <w:jc w:val="both"/>
      </w:pPr>
      <w:r>
        <w:t xml:space="preserve">  </w:t>
      </w:r>
      <w:r>
        <w:tab/>
      </w:r>
      <w:r w:rsidR="005174B5">
        <w:rPr>
          <w:color w:val="000000"/>
        </w:rPr>
        <w:t xml:space="preserve">U određenom mu roku privremeni stečajni upravitelj dostavio je svoje pisano izvješće u kojem navodi </w:t>
      </w:r>
      <w:r w:rsidR="005174B5">
        <w:t xml:space="preserve">da </w:t>
      </w:r>
      <w:r w:rsidR="004523BF">
        <w:t>do sredine 2015. godine dužnik je uredno izvršavao svoje obveze prema vjerovnicima od kada mu je blokiran poslovni račun.</w:t>
      </w:r>
    </w:p>
    <w:p w:rsidRDefault="004523BF" w:rsidP="004523BF" w:rsidR="004523BF">
      <w:pPr>
        <w:jc w:val="both"/>
      </w:pPr>
    </w:p>
    <w:p w:rsidRDefault="004523BF" w:rsidP="004523BF" w:rsidR="004523BF">
      <w:pPr>
        <w:jc w:val="both"/>
      </w:pPr>
      <w:r>
        <w:tab/>
        <w:t xml:space="preserve">Dužnik u svom vlasništvu ne posjeduje nikakvo motorno vozilo, a dužnik nije </w:t>
      </w:r>
      <w:r w:rsidR="00331163">
        <w:t xml:space="preserve">ni </w:t>
      </w:r>
      <w:r>
        <w:t>vlasnik nikakve nekretnine na području nadležnosti Općinskog suda u Osijeku.</w:t>
      </w:r>
    </w:p>
    <w:p w:rsidRDefault="004523BF" w:rsidP="004523BF" w:rsidR="004523BF">
      <w:pPr>
        <w:jc w:val="both"/>
      </w:pPr>
    </w:p>
    <w:p w:rsidRDefault="004523BF" w:rsidP="004523BF" w:rsidR="004523BF">
      <w:pPr>
        <w:jc w:val="both"/>
      </w:pPr>
      <w:r>
        <w:tab/>
        <w:t>Prema ispisu HZMO, od mjeseca svibnja ove godine, ni jedna osoba nije u njihovoj evidenciji prijavljena kao zaposlenik dužnika, a prema Potvrdi o blokadi računa Financijske agencije – Regionalnog centra Osijek od 11.08.2016. godine, žiro račun dužnika ima evidentirane nepodmirene obveze u ukupnom iznosu od 55.314,87 kn, te blokirane sve račune neprekidno 288 dana.</w:t>
      </w:r>
    </w:p>
    <w:p w:rsidRDefault="004523BF" w:rsidP="004523BF" w:rsidR="004523BF">
      <w:pPr>
        <w:jc w:val="both"/>
      </w:pPr>
    </w:p>
    <w:p w:rsidRDefault="004523BF" w:rsidP="004523BF" w:rsidR="004523BF">
      <w:pPr>
        <w:jc w:val="both"/>
      </w:pPr>
      <w:r>
        <w:tab/>
        <w:t>Knjigovodstvena dokumentacija je uredno vođena, te u nastavku privremeni stečajni upravitelj daje pregled stanja imovine i obveza prema Bruto bilanci</w:t>
      </w:r>
      <w:r w:rsidR="00331163">
        <w:t xml:space="preserve"> društva od 11.08.2016. godine.</w:t>
      </w:r>
    </w:p>
    <w:p w:rsidRDefault="004523BF" w:rsidP="004523BF" w:rsidR="004523BF">
      <w:pPr>
        <w:jc w:val="both"/>
      </w:pPr>
    </w:p>
    <w:p w:rsidRDefault="004523BF" w:rsidP="004523BF" w:rsidR="004523BF">
      <w:pPr>
        <w:jc w:val="both"/>
      </w:pPr>
      <w:r>
        <w:tab/>
        <w:t>Dužnik nema nikakvu imovinu, uključujući potraživanja, a obveze iznose 42.355,28  kn i to:</w:t>
      </w:r>
    </w:p>
    <w:p w:rsidRDefault="004523BF" w:rsidP="004523BF" w:rsidR="004523BF">
      <w:pPr>
        <w:jc w:val="both"/>
      </w:pPr>
    </w:p>
    <w:p w:rsidRDefault="004523BF" w:rsidP="004523BF" w:rsidR="004523BF">
      <w:pPr>
        <w:pStyle w:val="Odlomakpopisa"/>
        <w:numPr>
          <w:ilvl w:val="0"/>
          <w:numId w:val="47"/>
        </w:numPr>
        <w:spacing w:lineRule="auto" w:line="276" w:after="200"/>
        <w:contextualSpacing/>
        <w:jc w:val="both"/>
      </w:pPr>
      <w:r w:rsidRPr="009F146D">
        <w:t xml:space="preserve">obveze prema dobavljačima                      </w:t>
      </w:r>
      <w:r>
        <w:tab/>
        <w:t xml:space="preserve">         </w:t>
      </w:r>
      <w:r w:rsidRPr="009F146D">
        <w:t>17.501,29  k</w:t>
      </w:r>
      <w:r>
        <w:t>n</w:t>
      </w:r>
    </w:p>
    <w:p w:rsidRDefault="004523BF" w:rsidP="004523BF" w:rsidR="004523BF" w:rsidRPr="00BA2065">
      <w:pPr>
        <w:pStyle w:val="Odlomakpopisa"/>
        <w:numPr>
          <w:ilvl w:val="0"/>
          <w:numId w:val="48"/>
        </w:numPr>
        <w:contextualSpacing/>
        <w:jc w:val="both"/>
      </w:pPr>
      <w:r w:rsidRPr="00BA2065">
        <w:t>obveze za poreze, doprinose i prireze        10.917,78  kn</w:t>
      </w:r>
    </w:p>
    <w:p w:rsidRDefault="004523BF" w:rsidP="004523BF" w:rsidR="004523BF" w:rsidRPr="00BA2065">
      <w:pPr>
        <w:pStyle w:val="Odlomakpopisa"/>
        <w:numPr>
          <w:ilvl w:val="0"/>
          <w:numId w:val="48"/>
        </w:numPr>
        <w:contextualSpacing/>
        <w:jc w:val="both"/>
      </w:pPr>
      <w:r w:rsidRPr="00BA2065">
        <w:t>obveze prema zaposlenicima                     13.113,73  kn</w:t>
      </w:r>
    </w:p>
    <w:p w:rsidRDefault="004523BF" w:rsidP="004523BF" w:rsidR="004523BF" w:rsidRPr="00BA2065">
      <w:pPr>
        <w:pStyle w:val="Odlomakpopisa"/>
        <w:numPr>
          <w:ilvl w:val="0"/>
          <w:numId w:val="48"/>
        </w:numPr>
        <w:contextualSpacing/>
        <w:jc w:val="both"/>
      </w:pPr>
      <w:r w:rsidRPr="00BA2065">
        <w:t xml:space="preserve">obveze za materijalne troškove                      </w:t>
      </w:r>
      <w:r>
        <w:t xml:space="preserve"> </w:t>
      </w:r>
      <w:r w:rsidRPr="00BA2065">
        <w:t>822,48  k</w:t>
      </w:r>
      <w:r>
        <w:t>n</w:t>
      </w:r>
      <w:r w:rsidRPr="00BA2065">
        <w:t xml:space="preserve">  </w:t>
      </w:r>
    </w:p>
    <w:p w:rsidRDefault="004523BF" w:rsidP="004523BF" w:rsidR="004523BF">
      <w:pPr>
        <w:jc w:val="both"/>
      </w:pPr>
      <w:r>
        <w:t xml:space="preserve">              </w:t>
      </w:r>
    </w:p>
    <w:p w:rsidRDefault="004523BF" w:rsidP="004523BF" w:rsidR="004523BF">
      <w:pPr>
        <w:jc w:val="both"/>
      </w:pPr>
      <w:r>
        <w:t xml:space="preserve">       </w:t>
      </w:r>
    </w:p>
    <w:p w:rsidRDefault="004523BF" w:rsidP="004523BF" w:rsidR="004523BF">
      <w:pPr>
        <w:jc w:val="both"/>
      </w:pPr>
      <w:r>
        <w:t xml:space="preserve">    </w:t>
      </w:r>
      <w:r>
        <w:tab/>
        <w:t>Dužnik je sa 31.12.2015. godine iskazao DOBIT u visini od 744,00 kn.</w:t>
      </w:r>
    </w:p>
    <w:p w:rsidRDefault="004523BF" w:rsidP="004523BF" w:rsidR="004523BF">
      <w:pPr>
        <w:jc w:val="both"/>
      </w:pPr>
    </w:p>
    <w:p w:rsidRDefault="004523BF" w:rsidP="004523BF" w:rsidR="004523BF">
      <w:pPr>
        <w:jc w:val="both"/>
      </w:pPr>
      <w:r>
        <w:t xml:space="preserve">    </w:t>
      </w:r>
      <w:r>
        <w:tab/>
        <w:t>Od svog osnutka, dužnik u svom vlasništvu nije imao nikakvu dugotrajnu imovinu.</w:t>
      </w:r>
    </w:p>
    <w:p w:rsidRDefault="004523BF" w:rsidP="004523BF" w:rsidR="004523BF">
      <w:pPr>
        <w:jc w:val="both"/>
      </w:pPr>
    </w:p>
    <w:p w:rsidRDefault="004523BF" w:rsidP="004523BF" w:rsidR="004523BF">
      <w:pPr>
        <w:jc w:val="both"/>
      </w:pPr>
      <w:r>
        <w:tab/>
        <w:t>Dužnikova poslovna arhiva se nalazi u prostorijama knjigovodstvenog servisa Medvednica d.o.o. Osijek, Psunjska 35, te je potrebno izvršiti njez</w:t>
      </w:r>
      <w:r w:rsidR="00331163">
        <w:t>in popis, izlučivanje i pohranu sukladno pozitivnim propisima</w:t>
      </w:r>
      <w:r>
        <w:t>.</w:t>
      </w:r>
    </w:p>
    <w:p w:rsidRDefault="004523BF" w:rsidP="004523BF" w:rsidR="004523BF">
      <w:pPr>
        <w:jc w:val="both"/>
      </w:pPr>
    </w:p>
    <w:p w:rsidRDefault="004523BF" w:rsidP="004523BF" w:rsidR="004523BF">
      <w:pPr>
        <w:jc w:val="both"/>
      </w:pPr>
      <w:r>
        <w:t xml:space="preserve">            Na temelju podataka iz poslovne dokumentacije, uz isticanje činjenice da dužnik više ne obavlja poslovne aktivnosti, može se sa sigurnošću zaključiti da dužnik nema nikakvu materijalnu imovinu, čijim se unovčenjem mogu pokriti troškovi stečajnog postupka.</w:t>
      </w:r>
    </w:p>
    <w:p w:rsidRDefault="004523BF" w:rsidP="004523BF" w:rsidR="004523BF">
      <w:pPr>
        <w:jc w:val="both"/>
      </w:pPr>
    </w:p>
    <w:p w:rsidRDefault="004523BF" w:rsidP="004523BF" w:rsidR="004523BF">
      <w:pPr>
        <w:jc w:val="both"/>
      </w:pPr>
      <w:r>
        <w:tab/>
        <w:t xml:space="preserve">Izjašnjavajući se o eventualnim mogućnostima pobijanja određenih pravnih radnji, sukladno člancima od 198. do 214. </w:t>
      </w:r>
      <w:r w:rsidR="00331163">
        <w:t>SZ</w:t>
      </w:r>
      <w:r>
        <w:t>, za njih privremeni stečajni upravitelj nije našao osnova.</w:t>
      </w:r>
    </w:p>
    <w:p w:rsidRDefault="004523BF" w:rsidP="004523BF" w:rsidR="004523BF">
      <w:pPr>
        <w:jc w:val="both"/>
      </w:pPr>
    </w:p>
    <w:p w:rsidRDefault="004523BF" w:rsidP="004523BF" w:rsidR="004523BF">
      <w:pPr>
        <w:jc w:val="both"/>
      </w:pPr>
      <w:r>
        <w:tab/>
        <w:t>U slučaju donošenja odluke o otvaranju stečajnog postupka, potrebno je da osobe koje imaju pravni interes, uplate iznos od 25.000,00 kn, što bi, prema okvirnoj specifikaciji služilo za pokriće:</w:t>
      </w:r>
    </w:p>
    <w:p w:rsidRDefault="004523BF" w:rsidP="004523BF" w:rsidR="004523BF" w:rsidRPr="00AF704E">
      <w:pPr>
        <w:pStyle w:val="Odlomakpopisa"/>
        <w:numPr>
          <w:ilvl w:val="0"/>
          <w:numId w:val="49"/>
        </w:numPr>
        <w:contextualSpacing/>
        <w:jc w:val="both"/>
      </w:pPr>
      <w:r w:rsidRPr="00AF704E">
        <w:t>troškova otvaranja i vođenja s</w:t>
      </w:r>
      <w:r>
        <w:t xml:space="preserve">tečajnog postupka           </w:t>
      </w:r>
      <w:r w:rsidRPr="00AF704E">
        <w:t>u iznosu od          10.000,00 k</w:t>
      </w:r>
      <w:r>
        <w:t>n</w:t>
      </w:r>
    </w:p>
    <w:p w:rsidRDefault="004523BF" w:rsidP="004523BF" w:rsidR="004523BF" w:rsidRPr="00AF704E">
      <w:pPr>
        <w:pStyle w:val="Odlomakpopisa"/>
        <w:numPr>
          <w:ilvl w:val="0"/>
          <w:numId w:val="49"/>
        </w:numPr>
        <w:contextualSpacing/>
        <w:jc w:val="both"/>
      </w:pPr>
      <w:r w:rsidRPr="00AF704E">
        <w:t xml:space="preserve">za nagradu stečajnom upravitelju       </w:t>
      </w:r>
      <w:r>
        <w:t xml:space="preserve">                            </w:t>
      </w:r>
      <w:r w:rsidRPr="00AF704E">
        <w:t>u iznosu od          10.000,00 k</w:t>
      </w:r>
      <w:r>
        <w:t>n</w:t>
      </w:r>
      <w:r w:rsidRPr="00AF704E">
        <w:t xml:space="preserve"> </w:t>
      </w:r>
    </w:p>
    <w:p w:rsidRDefault="004523BF" w:rsidP="004523BF" w:rsidR="004523BF">
      <w:pPr>
        <w:pStyle w:val="Odlomakpopisa"/>
        <w:numPr>
          <w:ilvl w:val="0"/>
          <w:numId w:val="49"/>
        </w:numPr>
        <w:contextualSpacing/>
        <w:jc w:val="both"/>
      </w:pPr>
      <w:r w:rsidRPr="00AF704E">
        <w:t>troškova sređivanja i pohr</w:t>
      </w:r>
      <w:r>
        <w:t xml:space="preserve">ane arhivske dokumentacije  </w:t>
      </w:r>
      <w:r w:rsidRPr="00AF704E">
        <w:t>u iznosu od            5.000,00 k</w:t>
      </w:r>
      <w:r>
        <w:t>n</w:t>
      </w:r>
      <w:r w:rsidRPr="00AF704E">
        <w:t xml:space="preserve"> </w:t>
      </w:r>
    </w:p>
    <w:p w:rsidRDefault="004523BF" w:rsidP="004523BF" w:rsidR="004523BF" w:rsidRPr="005474CA">
      <w:pPr>
        <w:pStyle w:val="Odlomakpopisa"/>
        <w:jc w:val="both"/>
      </w:pPr>
    </w:p>
    <w:p w:rsidRDefault="004523BF" w:rsidP="004523BF" w:rsidR="004523BF">
      <w:pPr>
        <w:jc w:val="both"/>
      </w:pPr>
      <w:r>
        <w:tab/>
        <w:t xml:space="preserve">Budući da se, na temelju prikupljenih podataka, može utvrditi da su ispunjeni uvjeti za otvaranje stečajnog postupka sukladno članku 6. i 7. </w:t>
      </w:r>
      <w:r w:rsidR="00331163">
        <w:t>SZ</w:t>
      </w:r>
      <w:r>
        <w:t xml:space="preserve">, a da, istovremeno, dužnik ne posjeduje imovinu koja bi ušla u stečajnu masu, čijim unovčenjem bi se pokrili troškovi otvaranja i vođenja stečajnog postupka, privremeni stečajni upravitelj </w:t>
      </w:r>
      <w:r w:rsidR="0013287E">
        <w:t xml:space="preserve">je </w:t>
      </w:r>
      <w:r>
        <w:t>predl</w:t>
      </w:r>
      <w:r w:rsidR="0013287E">
        <w:t>o</w:t>
      </w:r>
      <w:r>
        <w:t>ž</w:t>
      </w:r>
      <w:r w:rsidR="0013287E">
        <w:t>io</w:t>
      </w:r>
      <w:r>
        <w:t xml:space="preserve"> da se donese rješenje kojim će se pozvati sve osobe koji imaju pravni interes da uplate iznos od 25.000,00 kn, kao predujam za vođenje stečajnog postupka, a ukoliko nitko ne uplati predujam za vođenje stečajnog postupka, da sud otvori i istovremeno zaključi stečajni postupak nad dužnikom, s obzirom da se, na temelju prikupljenih podataka, može s potpunom sigurnošću utvrditi da dužnik ne posjeduje imovinu čijim unovčenjem bi se omogućila provedba stečajnog postupka,  a budući da se nisu javile zainteresirane osobe koje bi uplatom predujma ostvarile istu svrhu. U tom slučaju bi se obvezala odgovorna osoba dužnika Aleksandra Alagić, Vidove Gore 12, iz Osijeka, za izlučivanje i pohranu arhivske dokumentacije, sukladno zakonskim propisima.</w:t>
      </w:r>
    </w:p>
    <w:p w:rsidRDefault="00A770D1" w:rsidP="004523BF" w:rsidR="00A770D1">
      <w:pPr>
        <w:jc w:val="both"/>
      </w:pPr>
    </w:p>
    <w:p w:rsidRDefault="001E6F5B" w:rsidP="001E6F5B" w:rsidR="001E6F5B" w:rsidRPr="003F0109">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385725">
        <w:t>1</w:t>
      </w:r>
      <w:r w:rsidR="004523BF">
        <w:t>5</w:t>
      </w:r>
      <w:r>
        <w:t>.</w:t>
      </w:r>
      <w:r w:rsidR="00385725">
        <w:t>09</w:t>
      </w:r>
      <w:r>
        <w:t xml:space="preserve">.2016. privremeni stečajni upravitelj je ostao kod svoga izvješća od </w:t>
      </w:r>
      <w:r w:rsidR="004523BF">
        <w:t>1</w:t>
      </w:r>
      <w:r w:rsidR="00385725">
        <w:t>2</w:t>
      </w:r>
      <w:r>
        <w:t>.0</w:t>
      </w:r>
      <w:r w:rsidR="004523BF">
        <w:t>8</w:t>
      </w:r>
      <w:r>
        <w:t xml:space="preserve">.2016. koje prileži u spisu na listu </w:t>
      </w:r>
      <w:r w:rsidR="004523BF">
        <w:t>2</w:t>
      </w:r>
      <w:r w:rsidR="00385725">
        <w:t>5-</w:t>
      </w:r>
      <w:r w:rsidR="004523BF">
        <w:t>2</w:t>
      </w:r>
      <w:r w:rsidR="00385725">
        <w:t>7</w:t>
      </w:r>
      <w:r>
        <w:t>.</w:t>
      </w:r>
    </w:p>
    <w:p w:rsidRDefault="001E6F5B" w:rsidP="00B76772" w:rsidR="001E6F5B">
      <w:pPr>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2B2795">
      <w:pPr>
        <w:ind w:firstLine="708"/>
        <w:jc w:val="both"/>
      </w:pPr>
      <w:r>
        <w:t xml:space="preserve">Sud je svojim rješenjem od </w:t>
      </w:r>
      <w:r w:rsidR="00385725">
        <w:t>1</w:t>
      </w:r>
      <w:r w:rsidR="004523BF">
        <w:t>5</w:t>
      </w:r>
      <w:r>
        <w:t>.</w:t>
      </w:r>
      <w:r w:rsidR="00385725">
        <w:t>09</w:t>
      </w:r>
      <w:r>
        <w:t>.2016. pozvao osobe koje imaju pravni interes da se provede stečajni postupak nad ovim dužnikom na</w:t>
      </w:r>
      <w:r w:rsidR="00F73F18">
        <w:t xml:space="preserve"> </w:t>
      </w:r>
      <w:r>
        <w:t xml:space="preserve">uplatu predujma </w:t>
      </w:r>
      <w:r w:rsidR="00F73F18">
        <w:t xml:space="preserve">u iznosu od </w:t>
      </w:r>
      <w:r w:rsidR="00AB0E11">
        <w:t>2</w:t>
      </w:r>
      <w:r w:rsidR="00D231D7">
        <w:t>5</w:t>
      </w:r>
      <w:r w:rsidR="00F73F18">
        <w:t xml:space="preserve">.000,00 kn </w:t>
      </w:r>
      <w:r w:rsidR="002B577C">
        <w:t>(</w:t>
      </w:r>
      <w:r w:rsidR="00D231D7" w:rsidRPr="00D231D7">
        <w:t>za troškove otvaranja i vođenja stečajnog postupka iznos od 10.000,00 kn, za nagradu stečajnom upravitelju iznos od 10.000,00 kn i troškove sređivanja i pohrane arhivske dokumentacije iznos od 5.000,00 kn</w:t>
      </w:r>
      <w:r w:rsidR="002B577C">
        <w:t xml:space="preserve">) </w:t>
      </w:r>
      <w:r w:rsidR="00F73F18">
        <w:t xml:space="preserve">u roku od 15 dana. </w:t>
      </w:r>
      <w:r w:rsidR="006C55C7">
        <w:t>Nakon bezuspješnog proteka roka za uplatu zatraženoga predujma troškova, te uvida u dokumentaciju u spisu i to</w:t>
      </w:r>
      <w:r w:rsidR="00382145">
        <w:t xml:space="preserve"> </w:t>
      </w:r>
      <w:r w:rsidR="00AD6CDC">
        <w:t>Izvadak iz sudskog registra</w:t>
      </w:r>
      <w:r w:rsidR="00CA7444">
        <w:t>,</w:t>
      </w:r>
      <w:r w:rsidR="007505A3">
        <w:t xml:space="preserve"> </w:t>
      </w:r>
      <w:r w:rsidR="00B4562E">
        <w:t xml:space="preserve">Dopis FINE od </w:t>
      </w:r>
      <w:r w:rsidR="00A272C1">
        <w:t>2</w:t>
      </w:r>
      <w:r w:rsidR="00B4562E">
        <w:t>.0</w:t>
      </w:r>
      <w:r w:rsidR="00A272C1">
        <w:t>5</w:t>
      </w:r>
      <w:r w:rsidR="00CA7444">
        <w:t xml:space="preserve">.2016., </w:t>
      </w:r>
      <w:r w:rsidR="0007592F">
        <w:t xml:space="preserve">Dopis HZMO od 9.06.2016., </w:t>
      </w:r>
      <w:r w:rsidR="0096580D">
        <w:t xml:space="preserve">Uvjerenje MUP PU Osječko-baranjska, Sektor upravnih i inspekcijskih poslova, Služba za upravne poslova od </w:t>
      </w:r>
      <w:r w:rsidR="0014528D">
        <w:t>1</w:t>
      </w:r>
      <w:r w:rsidR="0007592F">
        <w:t>5</w:t>
      </w:r>
      <w:r w:rsidR="0096580D">
        <w:t>.0</w:t>
      </w:r>
      <w:r w:rsidR="0014528D">
        <w:t>7</w:t>
      </w:r>
      <w:r w:rsidR="0096580D">
        <w:t xml:space="preserve">.2016., </w:t>
      </w:r>
      <w:r w:rsidR="0007592F">
        <w:t xml:space="preserve">Potvrdu </w:t>
      </w:r>
      <w:r w:rsidR="0007592F">
        <w:lastRenderedPageBreak/>
        <w:t xml:space="preserve">Općinskog suda u Osijeku, zk odjel od </w:t>
      </w:r>
      <w:r w:rsidR="00B831F5">
        <w:t>4</w:t>
      </w:r>
      <w:r w:rsidR="0007592F">
        <w:t>.08.2016.</w:t>
      </w:r>
      <w:r w:rsidR="00B831F5">
        <w:t xml:space="preserve">, </w:t>
      </w:r>
      <w:r w:rsidR="00B4562E">
        <w:t xml:space="preserve">Izvješće privremenog stečajnog upravitelja od </w:t>
      </w:r>
      <w:r w:rsidR="00B831F5">
        <w:t>1</w:t>
      </w:r>
      <w:r w:rsidR="00B4562E">
        <w:t>2.0</w:t>
      </w:r>
      <w:r w:rsidR="00B831F5">
        <w:t>8</w:t>
      </w:r>
      <w:r w:rsidR="00B4562E">
        <w:t>.2016., Potvrda FINE o blokadi računa i novčanih sredstava ovršenika od 1</w:t>
      </w:r>
      <w:r w:rsidR="00B831F5">
        <w:t>1</w:t>
      </w:r>
      <w:r w:rsidR="00B4562E">
        <w:t>.0</w:t>
      </w:r>
      <w:r w:rsidR="00B831F5">
        <w:t>8</w:t>
      </w:r>
      <w:r w:rsidR="00B4562E">
        <w:t>.2016.,</w:t>
      </w:r>
      <w:r w:rsidR="00343E5B">
        <w:t xml:space="preserve"> Potvrdu Općinskog suda u Osijeku, zk odjel od 1</w:t>
      </w:r>
      <w:r w:rsidR="00A80D6F">
        <w:t>2</w:t>
      </w:r>
      <w:r w:rsidR="00343E5B">
        <w:t xml:space="preserve">.07.2016., Bruto bilanca </w:t>
      </w:r>
      <w:r w:rsidR="00A80D6F">
        <w:t>(5 stranica), Račun dobiti i gubitka od 1.01. do 31.12.2015.</w:t>
      </w:r>
      <w:r w:rsidR="00AE6EB6">
        <w:t xml:space="preserve"> i Kartice dobavljača</w:t>
      </w:r>
      <w:r w:rsidR="006171DE">
        <w:t xml:space="preserve">, </w:t>
      </w:r>
      <w:r w:rsidR="006C55C7">
        <w:t xml:space="preserve">sud je utvrdio da postoji stečajni razlog predviđen zakonom (čl. </w:t>
      </w:r>
      <w:r w:rsidR="0013287E">
        <w:t>5</w:t>
      </w:r>
      <w:r w:rsidR="006C55C7">
        <w:t xml:space="preserve">. st. 2. SZ-a), da je predlagatelj ovlašten za podnošenje predmetnog prijedloga </w:t>
      </w:r>
      <w:r w:rsidR="006C55C7" w:rsidRPr="00EA735A">
        <w:t>(</w:t>
      </w:r>
      <w:r w:rsidR="006C55C7">
        <w:t xml:space="preserve">čl. </w:t>
      </w:r>
      <w:r w:rsidR="00AE6EB6">
        <w:t>110</w:t>
      </w:r>
      <w:r w:rsidR="006C55C7">
        <w:t xml:space="preserve">. st. </w:t>
      </w:r>
      <w:r w:rsidR="00AE6EB6">
        <w:t>1</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70751B" w:rsidP="006C55C7" w:rsidR="0070751B">
      <w:pPr>
        <w:ind w:firstLine="708"/>
        <w:jc w:val="both"/>
      </w:pPr>
    </w:p>
    <w:p w:rsidRDefault="0070751B" w:rsidP="0070751B" w:rsidR="0070751B">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70751B" w:rsidP="0070751B" w:rsidR="0070751B" w:rsidRPr="0074324A">
      <w:pPr>
        <w:pStyle w:val="Bezproreda"/>
        <w:ind w:firstLine="708"/>
      </w:pPr>
    </w:p>
    <w:p w:rsidRDefault="0070751B" w:rsidP="0070751B" w:rsidR="0070751B"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70751B" w:rsidP="006C55C7" w:rsidR="0070751B">
      <w:pPr>
        <w:ind w:firstLine="708"/>
        <w:jc w:val="both"/>
      </w:pPr>
    </w:p>
    <w:p w:rsidRDefault="006171DE" w:rsidP="006C55C7" w:rsidR="006171DE">
      <w:pPr>
        <w:ind w:firstLine="708"/>
        <w:jc w:val="both"/>
      </w:pPr>
    </w:p>
    <w:p w:rsidRDefault="006C55C7" w:rsidP="006C55C7" w:rsidR="00F002BA">
      <w:pPr>
        <w:pStyle w:val="Tijeloteksta"/>
        <w:jc w:val="center"/>
      </w:pPr>
      <w:r w:rsidRPr="00CE5270">
        <w:t xml:space="preserve">U Osijeku </w:t>
      </w:r>
      <w:r w:rsidR="00CF6F40">
        <w:t>1</w:t>
      </w:r>
      <w:r w:rsidR="008950E0">
        <w:t>1</w:t>
      </w:r>
      <w:r w:rsidRPr="00CE5270">
        <w:t xml:space="preserve">. </w:t>
      </w:r>
      <w:r w:rsidR="00E118AF">
        <w:t>studenog</w:t>
      </w:r>
      <w:r w:rsidRPr="00CE5270">
        <w:t xml:space="preserve"> 201</w:t>
      </w:r>
      <w:r>
        <w:t>6</w:t>
      </w:r>
      <w:r w:rsidRPr="00CE5270">
        <w:t xml:space="preserve">. </w:t>
      </w:r>
    </w:p>
    <w:p w:rsidRDefault="006171DE" w:rsidP="006C55C7" w:rsidR="006171D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F002BA" w:rsidRPr="00985F4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CF6F40" w:rsidP="006C55C7" w:rsidR="00CF6F40">
      <w:pPr>
        <w:pStyle w:val="Tijeloteksta"/>
        <w:rPr>
          <w:bCs/>
        </w:rPr>
      </w:pPr>
    </w:p>
    <w:p w:rsidRDefault="006C55C7" w:rsidP="006C55C7" w:rsidR="006C55C7" w:rsidRPr="0038021C">
      <w:pPr>
        <w:pStyle w:val="Tijeloteksta"/>
      </w:pPr>
      <w:r w:rsidRPr="003E14CC">
        <w:rPr>
          <w:bCs/>
        </w:rPr>
        <w:t>UPUTA O PRAVNOM LIJEKU:</w:t>
      </w:r>
    </w:p>
    <w:p w:rsidRDefault="006C55C7" w:rsidP="006C55C7" w:rsidR="00F002BA"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950E0" w:rsidP="006C55C7" w:rsidR="008950E0">
      <w:pPr>
        <w:jc w:val="both"/>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F034D3">
        <w:rPr>
          <w:bCs/>
        </w:rPr>
        <w:t>Mirsad Demirović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AE6EB6" w:rsidR="006C55C7" w:rsidRPr="007E6923">
      <w:pPr>
        <w:numPr>
          <w:ilvl w:val="0"/>
          <w:numId w:val="29"/>
        </w:numPr>
        <w:jc w:val="both"/>
        <w:rPr>
          <w:bCs/>
        </w:rPr>
      </w:pPr>
      <w:r>
        <w:rPr>
          <w:bCs/>
        </w:rPr>
        <w:t xml:space="preserve">zakonski zastupnik dužnika </w:t>
      </w:r>
      <w:r w:rsidR="006008F4" w:rsidRPr="006008F4">
        <w:t xml:space="preserve">zakonskom </w:t>
      </w:r>
      <w:r w:rsidR="00AE6EB6" w:rsidRPr="00AE6EB6">
        <w:t>Aleksandra Alagić, Osijek, Vidove gore 12</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08A" w:rsidR="003D408A">
      <w:r>
        <w:separator/>
      </w:r>
    </w:p>
  </w:endnote>
  <w:endnote w:id="0" w:type="continuationSeparator">
    <w:p w:rsidRDefault="003D408A" w:rsidR="003D40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08A" w:rsidR="003D408A">
      <w:r>
        <w:separator/>
      </w:r>
    </w:p>
  </w:footnote>
  <w:footnote w:id="0" w:type="continuationSeparator">
    <w:p w:rsidRDefault="003D408A" w:rsidR="003D40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408A" w:rsidR="003D40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7AE6">
      <w:rPr>
        <w:rStyle w:val="Brojstranice"/>
        <w:noProof/>
      </w:rPr>
      <w:t>4</w:t>
    </w:r>
    <w:r>
      <w:rPr>
        <w:rStyle w:val="Brojstranice"/>
      </w:rPr>
      <w:fldChar w:fldCharType="end"/>
    </w:r>
  </w:p>
  <w:p w:rsidRDefault="005806F2" w:rsidP="00202FBF" w:rsidR="003D408A">
    <w:pPr>
      <w:pStyle w:val="Zaglavlje"/>
      <w:jc w:val="right"/>
    </w:pPr>
    <w:r w:rsidRPr="005806F2">
      <w:t>14 St-441/16-24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P="00EF311F" w:rsidR="003D408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6">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376628"/>
    <w:multiLevelType w:val="hybridMultilevel"/>
    <w:tmpl w:val="D1903FA4"/>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6558B1"/>
    <w:multiLevelType w:val="hybridMultilevel"/>
    <w:tmpl w:val="843EACA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4A87512C"/>
    <w:multiLevelType w:val="hybridMultilevel"/>
    <w:tmpl w:val="92A07CA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6D166B3"/>
    <w:multiLevelType w:val="hybridMultilevel"/>
    <w:tmpl w:val="82300C34"/>
    <w:lvl w:tplc="10C82504" w:ilvl="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1">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4">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B474F33"/>
    <w:multiLevelType w:val="hybridMultilevel"/>
    <w:tmpl w:val="E11EE55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D040A1B"/>
    <w:multiLevelType w:val="hybridMultilevel"/>
    <w:tmpl w:val="C556FF8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D760FBD"/>
    <w:multiLevelType w:val="hybridMultilevel"/>
    <w:tmpl w:val="FFE4818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13"/>
  </w:num>
  <w:num w:numId="3">
    <w:abstractNumId w:val="37"/>
  </w:num>
  <w:num w:numId="4">
    <w:abstractNumId w:val="39"/>
  </w:num>
  <w:num w:numId="5">
    <w:abstractNumId w:val="17"/>
  </w:num>
  <w:num w:numId="6">
    <w:abstractNumId w:val="42"/>
  </w:num>
  <w:num w:numId="7">
    <w:abstractNumId w:val="34"/>
  </w:num>
  <w:num w:numId="8">
    <w:abstractNumId w:val="8"/>
  </w:num>
  <w:num w:numId="9">
    <w:abstractNumId w:val="21"/>
  </w:num>
  <w:num w:numId="10">
    <w:abstractNumId w:val="33"/>
  </w:num>
  <w:num w:numId="11">
    <w:abstractNumId w:val="9"/>
  </w:num>
  <w:num w:numId="12">
    <w:abstractNumId w:val="47"/>
  </w:num>
  <w:num w:numId="13">
    <w:abstractNumId w:val="12"/>
  </w:num>
  <w:num w:numId="14">
    <w:abstractNumId w:val="36"/>
  </w:num>
  <w:num w:numId="15">
    <w:abstractNumId w:val="46"/>
  </w:num>
  <w:num w:numId="16">
    <w:abstractNumId w:val="44"/>
  </w:num>
  <w:num w:numId="17">
    <w:abstractNumId w:val="35"/>
  </w:num>
  <w:num w:numId="18">
    <w:abstractNumId w:val="3"/>
  </w:num>
  <w:num w:numId="19">
    <w:abstractNumId w:val="45"/>
  </w:num>
  <w:num w:numId="20">
    <w:abstractNumId w:val="22"/>
  </w:num>
  <w:num w:numId="21">
    <w:abstractNumId w:val="6"/>
  </w:num>
  <w:num w:numId="22">
    <w:abstractNumId w:val="26"/>
  </w:num>
  <w:num w:numId="23">
    <w:abstractNumId w:val="15"/>
  </w:num>
  <w:num w:numId="24">
    <w:abstractNumId w:val="27"/>
  </w:num>
  <w:num w:numId="25">
    <w:abstractNumId w:val="20"/>
  </w:num>
  <w:num w:numId="26">
    <w:abstractNumId w:val="7"/>
  </w:num>
  <w:num w:numId="27">
    <w:abstractNumId w:val="48"/>
  </w:num>
  <w:num w:numId="28">
    <w:abstractNumId w:val="23"/>
  </w:num>
  <w:num w:numId="29">
    <w:abstractNumId w:val="18"/>
  </w:num>
  <w:num w:numId="30">
    <w:abstractNumId w:val="1"/>
  </w:num>
  <w:num w:numId="31">
    <w:abstractNumId w:val="16"/>
  </w:num>
  <w:num w:numId="32">
    <w:abstractNumId w:val="25"/>
  </w:num>
  <w:num w:numId="33">
    <w:abstractNumId w:val="0"/>
  </w:num>
  <w:num w:numId="34">
    <w:abstractNumId w:val="2"/>
  </w:num>
  <w:num w:numId="35">
    <w:abstractNumId w:val="43"/>
  </w:num>
  <w:num w:numId="36">
    <w:abstractNumId w:val="28"/>
  </w:num>
  <w:num w:numId="37">
    <w:abstractNumId w:val="4"/>
  </w:num>
  <w:num w:numId="38">
    <w:abstractNumId w:val="10"/>
  </w:num>
  <w:num w:numId="39">
    <w:abstractNumId w:val="5"/>
  </w:num>
  <w:num w:numId="40">
    <w:abstractNumId w:val="11"/>
  </w:num>
  <w:num w:numId="41">
    <w:abstractNumId w:val="32"/>
  </w:num>
  <w:num w:numId="42">
    <w:abstractNumId w:val="14"/>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4"/>
  </w:num>
  <w:num w:numId="46">
    <w:abstractNumId w:val="29"/>
  </w:num>
  <w:num w:numId="47">
    <w:abstractNumId w:val="40"/>
  </w:num>
  <w:num w:numId="48">
    <w:abstractNumId w:val="19"/>
  </w:num>
  <w:num w:numId="49">
    <w:abstractNumId w:val="4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37AE6"/>
    <w:rsid w:val="00040A11"/>
    <w:rsid w:val="00043D09"/>
    <w:rsid w:val="0005461F"/>
    <w:rsid w:val="0006344B"/>
    <w:rsid w:val="00063F2C"/>
    <w:rsid w:val="00064829"/>
    <w:rsid w:val="000678E4"/>
    <w:rsid w:val="0007592F"/>
    <w:rsid w:val="00076D7C"/>
    <w:rsid w:val="000779B5"/>
    <w:rsid w:val="00083C77"/>
    <w:rsid w:val="00086877"/>
    <w:rsid w:val="00090D7D"/>
    <w:rsid w:val="000919CC"/>
    <w:rsid w:val="00092079"/>
    <w:rsid w:val="00097C50"/>
    <w:rsid w:val="000A0C0C"/>
    <w:rsid w:val="000A149E"/>
    <w:rsid w:val="000A5421"/>
    <w:rsid w:val="000B0546"/>
    <w:rsid w:val="000B48AB"/>
    <w:rsid w:val="000B5076"/>
    <w:rsid w:val="000C0AF5"/>
    <w:rsid w:val="000C286D"/>
    <w:rsid w:val="000C4691"/>
    <w:rsid w:val="000C4895"/>
    <w:rsid w:val="000D26A7"/>
    <w:rsid w:val="000D70AE"/>
    <w:rsid w:val="000D70B0"/>
    <w:rsid w:val="000E1BA8"/>
    <w:rsid w:val="000E536C"/>
    <w:rsid w:val="000F0156"/>
    <w:rsid w:val="000F20D6"/>
    <w:rsid w:val="000F23A5"/>
    <w:rsid w:val="000F5B01"/>
    <w:rsid w:val="000F7824"/>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0720"/>
    <w:rsid w:val="0013200D"/>
    <w:rsid w:val="001327DD"/>
    <w:rsid w:val="0013287E"/>
    <w:rsid w:val="00133E78"/>
    <w:rsid w:val="00134946"/>
    <w:rsid w:val="00135843"/>
    <w:rsid w:val="00136FA7"/>
    <w:rsid w:val="0014528D"/>
    <w:rsid w:val="00147DA9"/>
    <w:rsid w:val="001541D6"/>
    <w:rsid w:val="0015603C"/>
    <w:rsid w:val="00161244"/>
    <w:rsid w:val="00164728"/>
    <w:rsid w:val="00167082"/>
    <w:rsid w:val="00171D97"/>
    <w:rsid w:val="00172206"/>
    <w:rsid w:val="0017275D"/>
    <w:rsid w:val="00181FB3"/>
    <w:rsid w:val="001828AD"/>
    <w:rsid w:val="00183792"/>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E6F5B"/>
    <w:rsid w:val="001F3746"/>
    <w:rsid w:val="00202FBF"/>
    <w:rsid w:val="002056BE"/>
    <w:rsid w:val="002060E6"/>
    <w:rsid w:val="002112BD"/>
    <w:rsid w:val="002124B5"/>
    <w:rsid w:val="00212859"/>
    <w:rsid w:val="002129E4"/>
    <w:rsid w:val="0021619E"/>
    <w:rsid w:val="00221980"/>
    <w:rsid w:val="00223F57"/>
    <w:rsid w:val="00230009"/>
    <w:rsid w:val="002301B1"/>
    <w:rsid w:val="00231182"/>
    <w:rsid w:val="00233904"/>
    <w:rsid w:val="00235548"/>
    <w:rsid w:val="00236255"/>
    <w:rsid w:val="00236C71"/>
    <w:rsid w:val="002401C0"/>
    <w:rsid w:val="00247C23"/>
    <w:rsid w:val="00250D0D"/>
    <w:rsid w:val="00251566"/>
    <w:rsid w:val="0025547E"/>
    <w:rsid w:val="00255F2A"/>
    <w:rsid w:val="002578E0"/>
    <w:rsid w:val="0026080C"/>
    <w:rsid w:val="00264673"/>
    <w:rsid w:val="002662BA"/>
    <w:rsid w:val="002778B5"/>
    <w:rsid w:val="00281089"/>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892"/>
    <w:rsid w:val="002D2F4D"/>
    <w:rsid w:val="002E602C"/>
    <w:rsid w:val="002E71F0"/>
    <w:rsid w:val="002E7E68"/>
    <w:rsid w:val="002F2BDD"/>
    <w:rsid w:val="002F2D04"/>
    <w:rsid w:val="002F51EA"/>
    <w:rsid w:val="00302AAF"/>
    <w:rsid w:val="00316C5C"/>
    <w:rsid w:val="00330B1A"/>
    <w:rsid w:val="00331163"/>
    <w:rsid w:val="00331C4B"/>
    <w:rsid w:val="00333D72"/>
    <w:rsid w:val="00340F87"/>
    <w:rsid w:val="00342126"/>
    <w:rsid w:val="0034231B"/>
    <w:rsid w:val="003432C4"/>
    <w:rsid w:val="0034372F"/>
    <w:rsid w:val="00343E5B"/>
    <w:rsid w:val="00346CAA"/>
    <w:rsid w:val="00347FF7"/>
    <w:rsid w:val="0035233E"/>
    <w:rsid w:val="00363CA7"/>
    <w:rsid w:val="00370DF9"/>
    <w:rsid w:val="00373FD3"/>
    <w:rsid w:val="00374830"/>
    <w:rsid w:val="00377D50"/>
    <w:rsid w:val="0038021C"/>
    <w:rsid w:val="0038168C"/>
    <w:rsid w:val="00382145"/>
    <w:rsid w:val="00385725"/>
    <w:rsid w:val="0039329E"/>
    <w:rsid w:val="00396C39"/>
    <w:rsid w:val="00397083"/>
    <w:rsid w:val="003A0BE9"/>
    <w:rsid w:val="003A52F9"/>
    <w:rsid w:val="003A5E93"/>
    <w:rsid w:val="003A6023"/>
    <w:rsid w:val="003C60D7"/>
    <w:rsid w:val="003D408A"/>
    <w:rsid w:val="003E14CC"/>
    <w:rsid w:val="003E4EC4"/>
    <w:rsid w:val="003E5553"/>
    <w:rsid w:val="003E66F9"/>
    <w:rsid w:val="003F34DE"/>
    <w:rsid w:val="0040029D"/>
    <w:rsid w:val="00403559"/>
    <w:rsid w:val="00405705"/>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23BF"/>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174B5"/>
    <w:rsid w:val="00523F2C"/>
    <w:rsid w:val="00532204"/>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06F2"/>
    <w:rsid w:val="0058230D"/>
    <w:rsid w:val="00587E1F"/>
    <w:rsid w:val="00592287"/>
    <w:rsid w:val="00594071"/>
    <w:rsid w:val="0059646D"/>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08F4"/>
    <w:rsid w:val="006046EC"/>
    <w:rsid w:val="006109EE"/>
    <w:rsid w:val="00610AC5"/>
    <w:rsid w:val="006110B1"/>
    <w:rsid w:val="00613D6F"/>
    <w:rsid w:val="006171DE"/>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55D"/>
    <w:rsid w:val="006F7ED9"/>
    <w:rsid w:val="00701CD2"/>
    <w:rsid w:val="00703147"/>
    <w:rsid w:val="00703691"/>
    <w:rsid w:val="0070751B"/>
    <w:rsid w:val="007108EC"/>
    <w:rsid w:val="00714C5D"/>
    <w:rsid w:val="00722CF7"/>
    <w:rsid w:val="00722FD9"/>
    <w:rsid w:val="0072531B"/>
    <w:rsid w:val="00725EB9"/>
    <w:rsid w:val="00727687"/>
    <w:rsid w:val="00730DFD"/>
    <w:rsid w:val="007360D9"/>
    <w:rsid w:val="00743FC2"/>
    <w:rsid w:val="0074465A"/>
    <w:rsid w:val="0074648D"/>
    <w:rsid w:val="0074759D"/>
    <w:rsid w:val="007501E7"/>
    <w:rsid w:val="007505A3"/>
    <w:rsid w:val="00752BA1"/>
    <w:rsid w:val="0075466B"/>
    <w:rsid w:val="00755937"/>
    <w:rsid w:val="00756DA0"/>
    <w:rsid w:val="0076063D"/>
    <w:rsid w:val="007609DB"/>
    <w:rsid w:val="007649AE"/>
    <w:rsid w:val="00764E0A"/>
    <w:rsid w:val="007653A1"/>
    <w:rsid w:val="00767B66"/>
    <w:rsid w:val="00775A97"/>
    <w:rsid w:val="00784FB2"/>
    <w:rsid w:val="00785F26"/>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950E0"/>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6580D"/>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A01122"/>
    <w:rsid w:val="00A011B5"/>
    <w:rsid w:val="00A13244"/>
    <w:rsid w:val="00A1440D"/>
    <w:rsid w:val="00A14DAA"/>
    <w:rsid w:val="00A1532F"/>
    <w:rsid w:val="00A15373"/>
    <w:rsid w:val="00A153E4"/>
    <w:rsid w:val="00A16023"/>
    <w:rsid w:val="00A272C1"/>
    <w:rsid w:val="00A2791C"/>
    <w:rsid w:val="00A30F84"/>
    <w:rsid w:val="00A34F42"/>
    <w:rsid w:val="00A35410"/>
    <w:rsid w:val="00A3698E"/>
    <w:rsid w:val="00A4485C"/>
    <w:rsid w:val="00A475EE"/>
    <w:rsid w:val="00A56402"/>
    <w:rsid w:val="00A5680F"/>
    <w:rsid w:val="00A56CE0"/>
    <w:rsid w:val="00A76017"/>
    <w:rsid w:val="00A770D1"/>
    <w:rsid w:val="00A808CB"/>
    <w:rsid w:val="00A80D6F"/>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0E11"/>
    <w:rsid w:val="00AB6461"/>
    <w:rsid w:val="00AB6BE7"/>
    <w:rsid w:val="00AD0003"/>
    <w:rsid w:val="00AD2ACF"/>
    <w:rsid w:val="00AD573C"/>
    <w:rsid w:val="00AD6CDC"/>
    <w:rsid w:val="00AE3E07"/>
    <w:rsid w:val="00AE4A19"/>
    <w:rsid w:val="00AE586F"/>
    <w:rsid w:val="00AE6EB6"/>
    <w:rsid w:val="00AF0A7E"/>
    <w:rsid w:val="00AF178B"/>
    <w:rsid w:val="00AF2236"/>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562E"/>
    <w:rsid w:val="00B4614F"/>
    <w:rsid w:val="00B470A9"/>
    <w:rsid w:val="00B50379"/>
    <w:rsid w:val="00B51B58"/>
    <w:rsid w:val="00B540A5"/>
    <w:rsid w:val="00B57342"/>
    <w:rsid w:val="00B6364C"/>
    <w:rsid w:val="00B65B45"/>
    <w:rsid w:val="00B66849"/>
    <w:rsid w:val="00B70C88"/>
    <w:rsid w:val="00B725DE"/>
    <w:rsid w:val="00B72D7F"/>
    <w:rsid w:val="00B73F46"/>
    <w:rsid w:val="00B7416A"/>
    <w:rsid w:val="00B76772"/>
    <w:rsid w:val="00B80FC8"/>
    <w:rsid w:val="00B831F5"/>
    <w:rsid w:val="00B871ED"/>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218"/>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018"/>
    <w:rsid w:val="00C519D3"/>
    <w:rsid w:val="00C52BDE"/>
    <w:rsid w:val="00C552FE"/>
    <w:rsid w:val="00C61CAD"/>
    <w:rsid w:val="00C620EA"/>
    <w:rsid w:val="00C640B9"/>
    <w:rsid w:val="00C64BF2"/>
    <w:rsid w:val="00C65050"/>
    <w:rsid w:val="00C6573E"/>
    <w:rsid w:val="00C744B3"/>
    <w:rsid w:val="00C800B8"/>
    <w:rsid w:val="00C80423"/>
    <w:rsid w:val="00C86059"/>
    <w:rsid w:val="00C90FBD"/>
    <w:rsid w:val="00CA7444"/>
    <w:rsid w:val="00CA76AA"/>
    <w:rsid w:val="00CB1707"/>
    <w:rsid w:val="00CB7D27"/>
    <w:rsid w:val="00CC45A3"/>
    <w:rsid w:val="00CC4D05"/>
    <w:rsid w:val="00CC533C"/>
    <w:rsid w:val="00CC599B"/>
    <w:rsid w:val="00CC73BF"/>
    <w:rsid w:val="00CD0673"/>
    <w:rsid w:val="00CD4BD7"/>
    <w:rsid w:val="00CD5C18"/>
    <w:rsid w:val="00CE1FD0"/>
    <w:rsid w:val="00CE30CE"/>
    <w:rsid w:val="00CE47A5"/>
    <w:rsid w:val="00CE5270"/>
    <w:rsid w:val="00CE64A0"/>
    <w:rsid w:val="00CF151F"/>
    <w:rsid w:val="00CF3E92"/>
    <w:rsid w:val="00CF4E0A"/>
    <w:rsid w:val="00CF6F40"/>
    <w:rsid w:val="00D03086"/>
    <w:rsid w:val="00D04106"/>
    <w:rsid w:val="00D04945"/>
    <w:rsid w:val="00D052B3"/>
    <w:rsid w:val="00D074E3"/>
    <w:rsid w:val="00D126E0"/>
    <w:rsid w:val="00D14845"/>
    <w:rsid w:val="00D231D7"/>
    <w:rsid w:val="00D235B3"/>
    <w:rsid w:val="00D24DFC"/>
    <w:rsid w:val="00D251A9"/>
    <w:rsid w:val="00D27586"/>
    <w:rsid w:val="00D277A6"/>
    <w:rsid w:val="00D27EE0"/>
    <w:rsid w:val="00D42B7C"/>
    <w:rsid w:val="00D42D5B"/>
    <w:rsid w:val="00D44589"/>
    <w:rsid w:val="00D44B28"/>
    <w:rsid w:val="00D45A30"/>
    <w:rsid w:val="00D46018"/>
    <w:rsid w:val="00D469E6"/>
    <w:rsid w:val="00D50845"/>
    <w:rsid w:val="00D51A6F"/>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2C59"/>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1C86"/>
    <w:rsid w:val="00EF311F"/>
    <w:rsid w:val="00F002BA"/>
    <w:rsid w:val="00F00CF4"/>
    <w:rsid w:val="00F01C9A"/>
    <w:rsid w:val="00F0251F"/>
    <w:rsid w:val="00F034D3"/>
    <w:rsid w:val="00F057CB"/>
    <w:rsid w:val="00F06CB0"/>
    <w:rsid w:val="00F0796A"/>
    <w:rsid w:val="00F07A50"/>
    <w:rsid w:val="00F1149D"/>
    <w:rsid w:val="00F1150E"/>
    <w:rsid w:val="00F1264C"/>
    <w:rsid w:val="00F14B58"/>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132"/>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6F655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037AE6"/>
    <w:rPr>
      <w:color w:val="808080"/>
      <w:bdr w:space="0" w:sz="0" w:color="auto" w:val="none"/>
      <w:shd w:fill="auto" w:color="auto" w:val="clear"/>
    </w:rPr>
  </w:style>
  <w:style w:customStyle="true" w:styleId="eSPISCCParagraphDefaultFont" w:type="character">
    <w:name w:val="eSPIS_CC_Paragraph Default Font"/>
    <w:basedOn w:val="Zadanifontodlomka"/>
    <w:rsid w:val="00037A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7AE6"/>
    <w:rPr>
      <w:bdr w:space="0" w:sz="0" w:color="auto" w:val="none"/>
      <w:shd w:fill="FFFFCC" w:color="auto" w:val="clear"/>
      <w:lang w:val="hr-HR"/>
    </w:rPr>
  </w:style>
  <w:style w:customStyle="true" w:styleId="PozadinaSvijetloCrvena" w:type="character">
    <w:name w:val="Pozadina_SvijetloCrvena"/>
    <w:basedOn w:val="eSPISCCParagraphDefaultFont"/>
    <w:rsid w:val="00037A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7A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6F655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037AE6"/>
    <w:rPr>
      <w:color w:val="808080"/>
      <w:bdr w:color="auto" w:space="0" w:sz="0" w:val="none"/>
      <w:shd w:color="auto" w:fill="auto" w:val="clear"/>
    </w:rPr>
  </w:style>
  <w:style w:customStyle="1" w:styleId="eSPISCCParagraphDefaultFont" w:type="character">
    <w:name w:val="eSPIS_CC_Paragraph Default Font"/>
    <w:basedOn w:val="Zadanifontodlomka"/>
    <w:rsid w:val="00037A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7AE6"/>
    <w:rPr>
      <w:bdr w:color="auto" w:space="0" w:sz="0" w:val="none"/>
      <w:shd w:color="auto" w:fill="FFFFCC" w:val="clear"/>
      <w:lang w:val="hr-HR"/>
    </w:rPr>
  </w:style>
  <w:style w:customStyle="1" w:styleId="PozadinaSvijetloCrvena" w:type="character">
    <w:name w:val="Pozadina_SvijetloCrvena"/>
    <w:basedOn w:val="eSPISCCParagraphDefaultFont"/>
    <w:rsid w:val="00037A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7A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St-441/2016</izvorni_sadrzaj>
    <derivirana_varijabla naziv="DomainObject.Predmet.OznakaBroj_1">St-441/2016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TEPIDO jednostavno društvo s ograničenom odgovornošću za trgovinu i usluge</izvorni_sadrzaj>
    <derivirana_varijabla naziv="DomainObject.Predmet.ProtustrankaFormated_1">  TEPIDO jednostavno društvo s ograničenom odgovornošću za trgovinu i usluge</derivirana_varijabla>
  </DomainObject.Predmet.ProtustrankaFormated>
  <DomainObject.Predmet.ProtustrankaFormatedOIB>
    <izvorni_sadrzaj>  TEPIDO jednostavno društvo s ograničenom odgovornošću za trgovinu i usluge, OIB 78707963359</izvorni_sadrzaj>
    <derivirana_varijabla naziv="DomainObject.Predmet.ProtustrankaFormatedOIB_1">  TEPIDO jednostavno društvo s ograničenom odgovornošću za trgovinu i usluge, OIB 78707963359</derivirana_varijabla>
  </DomainObject.Predmet.ProtustrankaFormatedOIB>
  <DomainObject.Predmet.ProtustrankaFormatedWithAdress>
    <izvorni_sadrzaj> TEPIDO jednostavno društvo s ograničenom odgovornošću za trgovinu i usluge, Vidove gore 12, 31000 Osijek</izvorni_sadrzaj>
    <derivirana_varijabla naziv="DomainObject.Predmet.ProtustrankaFormatedWithAdress_1"> TEPIDO jednostavno društvo s ograničenom odgovornošću za trgovinu i usluge, Vidove gore 12, 31000 Osijek</derivirana_varijabla>
  </DomainObject.Predmet.ProtustrankaFormatedWithAdress>
  <DomainObject.Predmet.ProtustrankaFormatedWithAdressOIB>
    <izvorni_sadrzaj> TEPIDO jednostavno društvo s ograničenom odgovornošću za trgovinu i usluge, OIB 78707963359, Vidove gore 12, 31000 Osijek</izvorni_sadrzaj>
    <derivirana_varijabla naziv="DomainObject.Predmet.ProtustrankaFormatedWithAdressOIB_1"> TEPIDO jednostavno društvo s ograničenom odgovornošću za trgovinu i usluge, OIB 78707963359, Vidove gore 12, 31000 Osijek</derivirana_varijabla>
  </DomainObject.Predmet.ProtustrankaFormatedWithAdressOIB>
  <DomainObject.Predmet.ProtustrankaWithAdress>
    <izvorni_sadrzaj>TEPIDO jednostavno društvo s ograničenom odgovornošću za trgovinu i usluge Vidove gore 12, 31000 Osijek</izvorni_sadrzaj>
    <derivirana_varijabla naziv="DomainObject.Predmet.ProtustrankaWithAdress_1">TEPIDO jednostavno društvo s ograničenom odgovornošću za trgovinu i usluge Vidove gore 12, 31000 Osijek</derivirana_varijabla>
  </DomainObject.Predmet.ProtustrankaWithAdress>
  <DomainObject.Predmet.ProtustrankaWithAdressOIB>
    <izvorni_sadrzaj>TEPIDO jednostavno društvo s ograničenom odgovornošću za trgovinu i usluge, OIB 78707963359, Vidove gore 12, 31000 Osijek</izvorni_sadrzaj>
    <derivirana_varijabla naziv="DomainObject.Predmet.ProtustrankaWithAdressOIB_1">TEPIDO jednostavno društvo s ograničenom odgovornošću za trgovinu i usluge, OIB 78707963359, Vidove gore 12, 31000 Osijek</derivirana_varijabla>
  </DomainObject.Predmet.ProtustrankaWithAdressOIB>
  <DomainObject.Predmet.ProtustrankaNazivFormated>
    <izvorni_sadrzaj>TEPIDO jednostavno društvo s ograničenom odgovornošću za trgovinu i usluge</izvorni_sadrzaj>
    <derivirana_varijabla naziv="DomainObject.Predmet.ProtustrankaNazivFormated_1">TEPIDO jednostavno društvo s ograničenom odgovornošću za trgovinu i usluge</derivirana_varijabla>
  </DomainObject.Predmet.ProtustrankaNazivFormated>
  <DomainObject.Predmet.ProtustrankaNazivFormatedOIB>
    <izvorni_sadrzaj>TEPIDO jednostavno društvo s ograničenom odgovornošću za trgovinu i usluge, OIB 78707963359</izvorni_sadrzaj>
    <derivirana_varijabla naziv="DomainObject.Predmet.ProtustrankaNazivFormatedOIB_1">TEPIDO jednostavno društvo s ograničenom odgovornošću za trgovinu i usluge, OIB 78707963359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TEPIDO jednostavno društvo s ograničenom odgovornošću za trgovinu i usluge</item>
    </izvorni_sadrzaj>
    <derivirana_varijabla naziv="DomainObject.Predmet.ProtuStrankaListFormated_1">
      <item>TEPIDO jednostavno društvo s ograničenom odgovornošću za trgovinu i usluge</item>
    </derivirana_varijabla>
  </DomainObject.Predmet.ProtuStrankaListFormated>
  <DomainObject.Predmet.ProtuStrankaListFormatedOIB>
    <izvorni_sadrzaj>
      <item>TEPIDO jednostavno društvo s ograničenom odgovornošću za trgovinu i usluge, OIB 78707963359</item>
    </izvorni_sadrzaj>
    <derivirana_varijabla naziv="DomainObject.Predmet.ProtuStrankaListFormatedOIB_1">
      <item>TEPIDO jednostavno društvo s ograničenom odgovornošću za trgovinu i usluge, OIB 78707963359</item>
    </derivirana_varijabla>
  </DomainObject.Predmet.ProtuStrankaListFormatedOIB>
  <DomainObject.Predmet.ProtuStrankaListFormatedWithAdress>
    <izvorni_sadrzaj>
      <item>TEPIDO jednostavno društvo s ograničenom odgovornošću za trgovinu i usluge, Vidove gore 12, 31000 Osijek</item>
    </izvorni_sadrzaj>
    <derivirana_varijabla naziv="DomainObject.Predmet.ProtuStrankaListFormatedWithAdress_1">
      <item>TEPIDO jednostavno društvo s ograničenom odgovornošću za trgovinu i usluge, Vidove gore 12, 31000 Osijek</item>
    </derivirana_varijabla>
  </DomainObject.Predmet.ProtuStrankaListFormatedWithAdress>
  <DomainObject.Predmet.ProtuStrankaListFormatedWithAdressOIB>
    <izvorni_sadrzaj>
      <item>TEPIDO jednostavno društvo s ograničenom odgovornošću za trgovinu i usluge, OIB 78707963359, Vidove gore 12, 31000 Osijek</item>
    </izvorni_sadrzaj>
    <derivirana_varijabla naziv="DomainObject.Predmet.ProtuStrankaListFormatedWithAdressOIB_1">
      <item>TEPIDO jednostavno društvo s ograničenom odgovornošću za trgovinu i usluge, OIB 78707963359, Vidove gore 12, 31000 Osijek</item>
    </derivirana_varijabla>
  </DomainObject.Predmet.ProtuStrankaListFormatedWithAdressOIB>
  <DomainObject.Predmet.ProtuStrankaListNazivFormated>
    <izvorni_sadrzaj>
      <item>TEPIDO jednostavno društvo s ograničenom odgovornošću za trgovinu i usluge</item>
    </izvorni_sadrzaj>
    <derivirana_varijabla naziv="DomainObject.Predmet.ProtuStrankaListNazivFormated_1">
      <item>TEPIDO jednostavno društvo s ograničenom odgovornošću za trgovinu i usluge</item>
    </derivirana_varijabla>
  </DomainObject.Predmet.ProtuStrankaListNazivFormated>
  <DomainObject.Predmet.ProtuStrankaListNazivFormatedOIB>
    <izvorni_sadrzaj>
      <item>TEPIDO jednostavno društvo s ograničenom odgovornošću za trgovinu i usluge, OIB 78707963359</item>
    </izvorni_sadrzaj>
    <derivirana_varijabla naziv="DomainObject.Predmet.ProtuStrankaListNazivFormatedOIB_1">
      <item>TEPIDO jednostavno društvo s ograničenom odgovornošću za trgovinu i usluge, OIB 78707963359</item>
    </derivirana_varijabla>
  </DomainObject.Predmet.ProtuStrankaListNazivFormatedOIB>
  <DomainObject.Predmet.OstaliListFormated>
    <izvorni_sadrzaj>
      <item>ŽDO GUO Osijek</item>
      <item>Mirsad Demirović</item>
      <item>Aleksandra Alagić</item>
    </izvorni_sadrzaj>
    <derivirana_varijabla naziv="DomainObject.Predmet.OstaliListFormated_1">
      <item>ŽDO GUO Osijek</item>
      <item>Mirsad Demirović</item>
      <item>Aleksandra Alagić</item>
    </derivirana_varijabla>
  </DomainObject.Predmet.OstaliListFormated>
  <DomainObject.Predmet.OstaliListFormatedOIB>
    <izvorni_sadrzaj>
      <item>ŽDO GUO Osijek</item>
      <item>Mirsad Demirović, OIB 18540805456</item>
      <item>Aleksandra Alagić, OIB 44686491121</item>
    </izvorni_sadrzaj>
    <derivirana_varijabla naziv="DomainObject.Predmet.OstaliListFormatedOIB_1">
      <item>ŽDO GUO Osijek</item>
      <item>Mirsad Demirović, OIB 18540805456</item>
      <item>Aleksandra Alagić, OIB 44686491121</item>
    </derivirana_varijabla>
  </DomainObject.Predmet.OstaliListFormatedOIB>
  <DomainObject.Predmet.OstaliListFormatedWithAdress>
    <izvorni_sadrzaj>
      <item>ŽDO GUO Osijek</item>
      <item>Mirsad Demirović, Kolodvorska 4, 32260 Gunja</item>
      <item>Aleksandra Alagić, Vidove gore 12, 31000 Osijek</item>
    </izvorni_sadrzaj>
    <derivirana_varijabla naziv="DomainObject.Predmet.OstaliListFormatedWithAdress_1">
      <item>ŽDO GUO Osijek</item>
      <item>Mirsad Demirović, Kolodvorska 4, 32260 Gunja</item>
      <item>Aleksandra Alagić, Vidove gore 12, 31000 Osijek</item>
    </derivirana_varijabla>
  </DomainObject.Predmet.OstaliListFormatedWithAdress>
  <DomainObject.Predmet.OstaliListFormatedWithAdressOIB>
    <izvorni_sadrzaj>
      <item>ŽDO GUO Osijek</item>
      <item>Mirsad Demirović, OIB 18540805456, Kolodvorska 4, 32260 Gunja</item>
      <item>Aleksandra Alagić, OIB 44686491121, Vidove gore 12, 31000 Osijek</item>
    </izvorni_sadrzaj>
    <derivirana_varijabla naziv="DomainObject.Predmet.OstaliListFormatedWithAdressOIB_1">
      <item>ŽDO GUO Osijek</item>
      <item>Mirsad Demirović, OIB 18540805456, Kolodvorska 4, 32260 Gunja</item>
      <item>Aleksandra Alagić, OIB 44686491121, Vidove gore 12, 31000 Osijek</item>
    </derivirana_varijabla>
  </DomainObject.Predmet.OstaliListFormatedWithAdressOIB>
  <DomainObject.Predmet.OstaliListNazivFormated>
    <izvorni_sadrzaj>
      <item>ŽDO GUO Osijek</item>
      <item>Mirsad Demirović</item>
      <item>Aleksandra Alagić</item>
    </izvorni_sadrzaj>
    <derivirana_varijabla naziv="DomainObject.Predmet.OstaliListNazivFormated_1">
      <item>ŽDO GUO Osijek</item>
      <item>Mirsad Demirović</item>
      <item>Aleksandra Alagić</item>
    </derivirana_varijabla>
  </DomainObject.Predmet.OstaliListNazivFormated>
  <DomainObject.Predmet.OstaliListNazivFormatedOIB>
    <izvorni_sadrzaj>
      <item>ŽDO GUO Osijek</item>
      <item>Mirsad Demirović, OIB 18540805456</item>
      <item>Aleksandra Alagić, OIB 44686491121</item>
    </izvorni_sadrzaj>
    <derivirana_varijabla naziv="DomainObject.Predmet.OstaliListNazivFormatedOIB_1">
      <item>ŽDO GUO Osijek</item>
      <item>Mirsad Demirović, OIB 18540805456</item>
      <item>Aleksandra Alagić, OIB 44686491121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TEPIDO jednostavno društvo s ograničenom odgovornošću za trgovinu i usluge</izvorni_sadrzaj>
    <derivirana_varijabla naziv="DomainObject.Predmet.ProtustrankaIDrugi_1">TEPIDO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TEPIDO jednostavno društvo s ograničenom odgovornošću za trgovinu i usluge, OIB 78707963359, Vidove gore 12, 31000 Osijek</izvorni_sadrzaj>
    <derivirana_varijabla naziv="DomainObject.Predmet.ProtustrankaIDrugiAdressOIB_1">TEPIDO jednostavno društvo s ograničenom odgovornošću za trgovinu i usluge, OIB 78707963359, Vidove gore 12,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TEPIDO jednostavno društvo s ograničenom odgovornošću za trgovinu i usluge</item>
      <item>ŽDO GUO Osijek</item>
      <item>Mirsad Demirović</item>
      <item>Aleksandra Alagić</item>
    </izvorni_sadrzaj>
    <derivirana_varijabla naziv="DomainObject.Predmet.SudioniciListNaziv_1">
      <item>FINA RC OSIJEK</item>
      <item>TEPIDO jednostavno društvo s ograničenom odgovornošću za trgovinu i usluge</item>
      <item>ŽDO GUO Osijek</item>
      <item>Mirsad Demirović</item>
      <item>Aleksandra Alagić</item>
    </derivirana_varijabla>
  </DomainObject.Predmet.SudioniciListNaziv>
  <DomainObject.Predmet.SudioniciListAdressOIB>
    <izvorni_sadrzaj>
      <item>FINA RC OSIJEK, OIB 85821130368</item>
      <item>TEPIDO jednostavno društvo s ograničenom odgovornošću za trgovinu i usluge, OIB 78707963359, Vidove gore 12,31000 Osijek</item>
      <item>ŽDO GUO Osijek</item>
      <item>Mirsad Demirović, OIB 18540805456, Kolodvorska 4,32260 Gunja</item>
      <item>Aleksandra Alagić, OIB 44686491121, Vidove gore 12,31000 Osijek</item>
    </izvorni_sadrzaj>
    <derivirana_varijabla naziv="DomainObject.Predmet.SudioniciListAdressOIB_1">
      <item>FINA RC OSIJEK, OIB 85821130368</item>
      <item>TEPIDO jednostavno društvo s ograničenom odgovornošću za trgovinu i usluge, OIB 78707963359, Vidove gore 12,31000 Osijek</item>
      <item>ŽDO GUO Osijek</item>
      <item>Mirsad Demirović, OIB 18540805456, Kolodvorska 4,32260 Gunja</item>
      <item>Aleksandra Alagić, OIB 44686491121, Vidove gore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78707963359</item>
      <item>, OIB null</item>
      <item>, OIB 18540805456</item>
      <item>, OIB 44686491121</item>
    </izvorni_sadrzaj>
    <derivirana_varijabla naziv="DomainObject.Predmet.SudioniciListNazivOIB_1">
      <item>, OIB 85821130368</item>
      <item>, OIB 78707963359</item>
      <item>, OIB null</item>
      <item>, OIB 18540805456</item>
      <item>, OIB 44686491121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EEFF60-E121-4744-A205-2AFCADE428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1402</properties:Words>
  <properties:Characters>7938</properties:Characters>
  <properties:Lines>186</properties:Lines>
  <properties:Paragraphs>57</properties:Paragraphs>
  <properties:TotalTime>244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2016-11-10T13:09:00Z</cp:lastPrinted>
  <dcterms:modified xmlns:xsi="http://www.w3.org/2001/XMLSchema-instance" xsi:type="dcterms:W3CDTF">2016-11-11T12:36:00Z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