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38a4" w14:paraId="00e38a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 xml:space="preserve">        5. St-365/2017-2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77F8F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UXORIA jednostavno društvo s ograničenom odgovornošću za ugostiteljstvo i usluge, Mursko Središće, Tekstilna 2, MBS: 070127151, OIB: 13784537070, 29. prosinca 2017.</w:t>
      </w:r>
      <w:r w:rsidRPr="00A77F8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>r i j e š i o   j e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UXORIA jednostavno društvo s ograničenom odgovornošću za ugostiteljstvo i usluge, Mursko Središće, Tekstilna 2, MBS: 070127151, OIB: 13784537070.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9,00 sati u ovome sudu u Bjelovaru, Šetalište dr. </w:t>
      </w:r>
      <w:proofErr w:type="spellStart"/>
      <w:r w:rsidRPr="00A77F8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77F8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77F8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77F8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>- zakonski zastupnik dužnika Antonija Golubić.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>III. Nalaže se zakonskom zastupniku dužnika Antoniji Golubić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>Obrazloženje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24. travnja 2017. Trgovačkom sudu u Varaždinu podnijela prijedlog za otvaranje stečajnog postupka nad dužnikom</w:t>
      </w:r>
      <w:r w:rsidRPr="00A77F8F">
        <w:rPr>
          <w:rFonts w:cs="Times New Roman" w:eastAsia="Times New Roman"/>
          <w:szCs w:val="20"/>
          <w:lang w:eastAsia="hr-HR"/>
        </w:rPr>
        <w:t xml:space="preserve"> UXORIA jednostavno društvo s ograničenom odgovornošću za ugostiteljstvo i usluge, Mursko Središće, koji je zaprimljen pod brojem St-209/2017.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U prijedlogu navodi da na dan 18. travnja 2017. dužnik u Očevidniku redoslijeda osnova za plaćanje ima evidentirane neizvršene osnove za plaćanje u neprekinutom razdoblju </w:t>
      </w:r>
      <w:r w:rsidRPr="00A77F8F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56.082,47 kn, u koji iznos je uračunata kamata i naknada Financijske agencije za provedbu ovrhe na novčanim sredstvima. Prema podacima koje je FINI dostavio Hrvatski zavod za mirovinsko osiguranje </w:t>
      </w:r>
      <w:r w:rsidRPr="00A77F8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S-209/2017 ustupljen je Trgovačkom sudu u Bjelovaru  na daljnji postupak.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A77F8F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77F8F" w:rsidP="00A77F8F" w:rsidR="00A77F8F" w:rsidRPr="00A77F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77F8F" w:rsidP="00A77F8F" w:rsidR="00A77F8F" w:rsidRPr="00A77F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77F8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 xml:space="preserve">      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7F8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7F8F" w:rsidP="00A77F8F" w:rsidR="00A77F8F" w:rsidRPr="00A77F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8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822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St-365/2017-2</izvorni_sadrzaj>
    <derivirana_varijabla naziv="DomainObject.Oznaka_1">St-365/2017-2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UXORIA jednostavno društvo s ograničenom odgovornošću za ugostiteljstvo i usluge</izvorni_sadrzaj>
    <derivirana_varijabla naziv="DomainObject.Predmet.ProtustrankaFormated_1">  UXORIA jednostavno društvo s ograničenom odgovornošću za ugostiteljstvo i usluge</derivirana_varijabla>
  </DomainObject.Predmet.ProtustrankaFormated>
  <DomainObject.Predmet.ProtustrankaFormatedOIB>
    <izvorni_sadrzaj>  UXORIA jednostavno društvo s ograničenom odgovornošću za ugostiteljstvo i usluge, OIB 13784537070</izvorni_sadrzaj>
    <derivirana_varijabla naziv="DomainObject.Predmet.ProtustrankaFormatedOIB_1">  UXORIA jednostavno društvo s ograničenom odgovornošću za ugostiteljstvo i usluge, OIB 13784537070</derivirana_varijabla>
  </DomainObject.Predmet.ProtustrankaFormatedOIB>
  <DomainObject.Predmet.ProtustrankaFormatedWithAdress>
    <izvorni_sadrzaj> UXORIA jednostavno društvo s ograničenom odgovornošću za ugostiteljstvo i usluge, Tekstilna 2, 40315 Mursko Središće</izvorni_sadrzaj>
    <derivirana_varijabla naziv="DomainObject.Predmet.ProtustrankaFormatedWithAdress_1"> UXORIA jednostavno društvo s ograničenom odgovornošću za ugostiteljstvo i usluge, Tekstilna 2, 40315 Mursko Središće</derivirana_varijabla>
  </DomainObject.Predmet.ProtustrankaFormatedWithAdress>
  <DomainObject.Predmet.ProtustrankaFormatedWithAdressOIB>
    <izvorni_sadrzaj> UXORIA jednostavno društvo s ograničenom odgovornošću za ugostiteljstvo i usluge, OIB 13784537070, Tekstilna 2, 40315 Mursko Središće</izvorni_sadrzaj>
    <derivirana_varijabla naziv="DomainObject.Predmet.ProtustrankaFormatedWithAdressOIB_1"> UXORIA jednostavno društvo s ograničenom odgovornošću za ugostiteljstvo i usluge, OIB 13784537070, Tekstilna 2, 40315 Mursko Središće</derivirana_varijabla>
  </DomainObject.Predmet.ProtustrankaFormatedWithAdressOIB>
  <DomainObject.Predmet.ProtustrankaWithAdress>
    <izvorni_sadrzaj>UXORIA jednostavno društvo s ograničenom odgovornošću za ugostiteljstvo i usluge Tekstilna 2, 40315 Mursko Središće</izvorni_sadrzaj>
    <derivirana_varijabla naziv="DomainObject.Predmet.ProtustrankaWithAdress_1">UXORIA jednostavno društvo s ograničenom odgovornošću za ugostiteljstvo i usluge Tekstilna 2, 40315 Mursko Središće</derivirana_varijabla>
  </DomainObject.Predmet.ProtustrankaWithAdress>
  <DomainObject.Predmet.ProtustrankaWithAdressOIB>
    <izvorni_sadrzaj>UXORIA jednostavno društvo s ograničenom odgovornošću za ugostiteljstvo i usluge, OIB 13784537070, Tekstilna 2, 40315 Mursko Središće</izvorni_sadrzaj>
    <derivirana_varijabla naziv="DomainObject.Predmet.ProtustrankaWithAdressOIB_1">UXORIA jednostavno društvo s ograničenom odgovornošću za ugostiteljstvo i usluge, OIB 13784537070, Tekstilna 2, 40315 Mursko Središće</derivirana_varijabla>
  </DomainObject.Predmet.ProtustrankaWithAdressOIB>
  <DomainObject.Predmet.ProtustrankaNazivFormated>
    <izvorni_sadrzaj>UXORIA jednostavno društvo s ograničenom odgovornošću za ugostiteljstvo i usluge</izvorni_sadrzaj>
    <derivirana_varijabla naziv="DomainObject.Predmet.ProtustrankaNazivFormated_1">UXORIA jednostavno društvo s ograničenom odgovornošću za ugostiteljstvo i usluge</derivirana_varijabla>
  </DomainObject.Predmet.ProtustrankaNazivFormated>
  <DomainObject.Predmet.ProtustrankaNazivFormatedOIB>
    <izvorni_sadrzaj>UXORIA jednostavno društvo s ograničenom odgovornošću za ugostiteljstvo i usluge, OIB 13784537070</izvorni_sadrzaj>
    <derivirana_varijabla naziv="DomainObject.Predmet.ProtustrankaNazivFormatedOIB_1">UXORIA jednostavno društvo s ograničenom odgovornošću za ugostiteljstvo i usluge, OIB 13784537070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UXORIA jednostavno društvo s ograničenom odgovornošću za ugostiteljstvo i usluge</item>
    </izvorni_sadrzaj>
    <derivirana_varijabla naziv="DomainObject.Predmet.ProtuStrankaListFormated_1">
      <item>UXORIA jednostavno društvo s ograničenom odgovornošću za ugostiteljstvo i usluge</item>
    </derivirana_varijabla>
  </DomainObject.Predmet.ProtuStrankaListFormated>
  <DomainObject.Predmet.ProtuStrankaListFormatedOIB>
    <izvorni_sadrzaj>
      <item>UXORIA jednostavno društvo s ograničenom odgovornošću za ugostiteljstvo i usluge, OIB 13784537070</item>
    </izvorni_sadrzaj>
    <derivirana_varijabla naziv="DomainObject.Predmet.ProtuStrankaListFormatedOIB_1">
      <item>UXORIA jednostavno društvo s ograničenom odgovornošću za ugostiteljstvo i usluge, OIB 13784537070</item>
    </derivirana_varijabla>
  </DomainObject.Predmet.ProtuStrankaListFormatedOIB>
  <DomainObject.Predmet.ProtuStrankaListFormatedWithAdress>
    <izvorni_sadrzaj>
      <item>UXORIA jednostavno društvo s ograničenom odgovornošću za ugostiteljstvo i usluge, Tekstilna 2, 40315 Mursko Središće</item>
    </izvorni_sadrzaj>
    <derivirana_varijabla naziv="DomainObject.Predmet.ProtuStrankaListFormatedWithAdress_1">
      <item>UXORIA jednostavno društvo s ograničenom odgovornošću za ugostiteljstvo i usluge, Tekstilna 2, 40315 Mursko Središće</item>
    </derivirana_varijabla>
  </DomainObject.Predmet.ProtuStrankaListFormatedWithAdress>
  <DomainObject.Predmet.ProtuStrankaListFormatedWithAdressOIB>
    <izvorni_sadrzaj>
      <item>UXORIA jednostavno društvo s ograničenom odgovornošću za ugostiteljstvo i usluge, OIB 13784537070, Tekstilna 2, 40315 Mursko Središće</item>
    </izvorni_sadrzaj>
    <derivirana_varijabla naziv="DomainObject.Predmet.ProtuStrankaListFormatedWithAdressOIB_1">
      <item>UXORIA jednostavno društvo s ograničenom odgovornošću za ugostiteljstvo i usluge, OIB 13784537070, Tekstilna 2, 40315 Mursko Središće</item>
    </derivirana_varijabla>
  </DomainObject.Predmet.ProtuStrankaListFormatedWithAdressOIB>
  <DomainObject.Predmet.ProtuStrankaListNazivFormated>
    <izvorni_sadrzaj>
      <item>UXORIA jednostavno društvo s ograničenom odgovornošću za ugostiteljstvo i usluge</item>
    </izvorni_sadrzaj>
    <derivirana_varijabla naziv="DomainObject.Predmet.ProtuStrankaListNazivFormated_1">
      <item>UXORIA jednostavno društvo s ograničenom odgovornošću za ugostiteljstvo i usluge</item>
    </derivirana_varijabla>
  </DomainObject.Predmet.ProtuStrankaListNazivFormated>
  <DomainObject.Predmet.ProtuStrankaListNazivFormatedOIB>
    <izvorni_sadrzaj>
      <item>UXORIA jednostavno društvo s ograničenom odgovornošću za ugostiteljstvo i usluge, OIB 13784537070</item>
    </izvorni_sadrzaj>
    <derivirana_varijabla naziv="DomainObject.Predmet.ProtuStrankaListNazivFormatedOIB_1">
      <item>UXORIA jednostavno društvo s ograničenom odgovornošću za ugostiteljstvo i usluge, OIB 13784537070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St-365/2017-2</izvorni_sadrzaj>
    <derivirana_varijabla naziv="DomainObject.PoslovniBrojDokumenta_1">St-365/2017-2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UXORIA jednostavno društvo s ograničenom odgovornošću za ugostiteljstvo i usluge</izvorni_sadrzaj>
    <derivirana_varijabla naziv="DomainObject.Predmet.ProtustrankaIDrugi_1">UXORIA jednostavno društvo s ograničenom odgovornošću za ugostiteljstvo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UXORIA jednostavno društvo s ograničenom odgovornošću za ugostiteljstvo i usluge, OIB 13784537070, Tekstilna 2, 40315 Mursko Središće</izvorni_sadrzaj>
    <derivirana_varijabla naziv="DomainObject.Predmet.ProtustrankaIDrugiAdressOIB_1">UXORIA jednostavno društvo s ograničenom odgovornošću za ugostiteljstvo i usluge, OIB 13784537070, Tekstilna 2,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UXORIA jednostavno društvo s ograničenom odgovornošću za ugostiteljstvo i usluge</item>
      <item>Financijska agencija, RC ZAGREB, Podružnica VARAŽDIN</item>
      <item>e-oglasna ploča</item>
      <item>Sudski registar</item>
    </izvorni_sadrzaj>
    <derivirana_varijabla naziv="DomainObject.Predmet.SudioniciListNaziv_1">
      <item>UXORIA jednostavno društvo s ograničenom odgovornošću za ugostiteljstvo i usluge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UXORIA jednostavno društvo s ograničenom odgovornošću za ugostiteljstvo i usluge, OIB 13784537070, Tekstilna 2,40315 Mursko Središće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UXORIA jednostavno društvo s ograničenom odgovornošću za ugostiteljstvo i usluge, OIB 13784537070, Tekstilna 2,40315 Mursko Središće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D6FEA-4042-4A25-9B6D-2E77E27F3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3080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