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5e63" w14:paraId="8465e6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C52A5">
        <w:rPr>
          <w:rFonts w:cs="Times New Roman" w:hAnsi="Times New Roman" w:ascii="Times New Roman"/>
          <w:b/>
          <w:sz w:val="24"/>
          <w:szCs w:val="24"/>
        </w:rPr>
        <w:t>618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9C52A5">
        <w:rPr>
          <w:rFonts w:cs="Times New Roman" w:hAnsi="Times New Roman" w:ascii="Times New Roman"/>
          <w:sz w:val="24"/>
          <w:szCs w:val="24"/>
        </w:rPr>
        <w:t>KORNATI d.o.o., Tribunj, Sv. Nikole 6, MBS: 100004165, OIB: 19156194293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7B5977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9C52A5">
        <w:rPr>
          <w:rFonts w:cs="Times New Roman" w:hAnsi="Times New Roman" w:ascii="Times New Roman"/>
          <w:sz w:val="24"/>
          <w:szCs w:val="24"/>
        </w:rPr>
        <w:t>KORNATI d.o.o., Tribunj, Sv. Nikole 6, MBS: 100004165, OIB: 19156194293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9C52A5">
        <w:rPr>
          <w:rFonts w:cs="Times New Roman" w:hAnsi="Times New Roman" w:ascii="Times New Roman"/>
          <w:sz w:val="24"/>
          <w:szCs w:val="24"/>
        </w:rPr>
        <w:t>838,61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C52A5">
        <w:rPr>
          <w:rFonts w:cs="Times New Roman" w:hAnsi="Times New Roman" w:ascii="Times New Roman"/>
          <w:sz w:val="24"/>
          <w:szCs w:val="24"/>
        </w:rPr>
        <w:t>Eugenia Braunova, Republika Slovačka, Bratislava, Štepna 10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9C52A5">
        <w:rPr>
          <w:rFonts w:cs="Times New Roman" w:hAnsi="Times New Roman" w:ascii="Times New Roman"/>
          <w:sz w:val="24"/>
          <w:szCs w:val="24"/>
        </w:rPr>
        <w:t>model 05, poziv na broj 221-618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7B597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9C52A5">
        <w:rPr>
          <w:rFonts w:cs="Times New Roman" w:hAnsi="Times New Roman" w:ascii="Times New Roman"/>
          <w:sz w:val="24"/>
          <w:szCs w:val="24"/>
        </w:rPr>
        <w:t>Eugenia Braunova, Republika Slovačka, Bratislava, Štepna 10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5B5" w:rsidP="00357C73" w:rsidR="00EE55B5">
      <w:pPr>
        <w:spacing w:lineRule="auto" w:line="240" w:after="0"/>
      </w:pPr>
      <w:r>
        <w:separator/>
      </w:r>
    </w:p>
  </w:endnote>
  <w:endnote w:id="0" w:type="continuationSeparator">
    <w:p w:rsidRDefault="00EE55B5" w:rsidP="00357C73" w:rsidR="00EE55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5B5" w:rsidP="00357C73" w:rsidR="00EE55B5">
      <w:pPr>
        <w:spacing w:lineRule="auto" w:line="240" w:after="0"/>
      </w:pPr>
      <w:r>
        <w:separator/>
      </w:r>
    </w:p>
  </w:footnote>
  <w:footnote w:id="0" w:type="continuationSeparator">
    <w:p w:rsidRDefault="00EE55B5" w:rsidP="00357C73" w:rsidR="00EE55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058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9C52A5">
          <w:rPr>
            <w:rFonts w:cs="Times New Roman" w:hAnsi="Times New Roman" w:ascii="Times New Roman"/>
            <w:sz w:val="24"/>
            <w:szCs w:val="24"/>
          </w:rPr>
          <w:t>t-618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058B"/>
    <w:rsid w:val="000909D0"/>
    <w:rsid w:val="000A1E8B"/>
    <w:rsid w:val="000E3D47"/>
    <w:rsid w:val="001009CD"/>
    <w:rsid w:val="00103E16"/>
    <w:rsid w:val="001131FA"/>
    <w:rsid w:val="00134230"/>
    <w:rsid w:val="001571A8"/>
    <w:rsid w:val="00162D94"/>
    <w:rsid w:val="00173B05"/>
    <w:rsid w:val="00194D69"/>
    <w:rsid w:val="001B1CEA"/>
    <w:rsid w:val="001C07D1"/>
    <w:rsid w:val="001C3141"/>
    <w:rsid w:val="001E62AD"/>
    <w:rsid w:val="001F1DE6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7649F"/>
    <w:rsid w:val="007B5977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C52A5"/>
    <w:rsid w:val="009F5C94"/>
    <w:rsid w:val="00A1166B"/>
    <w:rsid w:val="00A34362"/>
    <w:rsid w:val="00A94060"/>
    <w:rsid w:val="00AE4720"/>
    <w:rsid w:val="00B26EFA"/>
    <w:rsid w:val="00B85FEC"/>
    <w:rsid w:val="00BD71F3"/>
    <w:rsid w:val="00BE6EAF"/>
    <w:rsid w:val="00C13E5B"/>
    <w:rsid w:val="00C407F8"/>
    <w:rsid w:val="00C479EC"/>
    <w:rsid w:val="00C636F1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C154C"/>
    <w:rsid w:val="00EE55B5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B5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97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97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97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97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B5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97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97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97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97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St-618/2015</izvorni_sadrzaj>
    <derivirana_varijabla naziv="DomainObject.Predmet.OznakaBroj_1">St-618/2015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KORNATI društvo s ograničenom odgovornošću za trgovinu i usluge</izvorni_sadrzaj>
    <derivirana_varijabla naziv="DomainObject.Predmet.ProtustrankaFormated_1">  KORNATI društvo s ograničenom odgovornošću za trgovinu i usluge</derivirana_varijabla>
  </DomainObject.Predmet.ProtustrankaFormated>
  <DomainObject.Predmet.ProtustrankaFormatedOIB>
    <izvorni_sadrzaj>  KORNATI društvo s ograničenom odgovornošću za trgovinu i usluge, OIB 19156194293</izvorni_sadrzaj>
    <derivirana_varijabla naziv="DomainObject.Predmet.ProtustrankaFormatedOIB_1">  KORNATI društvo s ograničenom odgovornošću za trgovinu i usluge, OIB 19156194293</derivirana_varijabla>
  </DomainObject.Predmet.ProtustrankaFormatedOIB>
  <DomainObject.Predmet.ProtustrankaFormatedWithAdress>
    <izvorni_sadrzaj> KORNATI društvo s ograničenom odgovornošću za trgovinu i usluge, Sv. Nikole 6, 22211 Tribunj</izvorni_sadrzaj>
    <derivirana_varijabla naziv="DomainObject.Predmet.ProtustrankaFormatedWithAdress_1"> KORNATI društvo s ograničenom odgovornošću za trgovinu i usluge, Sv. Nikole 6, 22211 Tribunj</derivirana_varijabla>
  </DomainObject.Predmet.ProtustrankaFormatedWithAdress>
  <DomainObject.Predmet.ProtustrankaFormatedWithAdressOIB>
    <izvorni_sadrzaj> KORNATI društvo s ograničenom odgovornošću za trgovinu i usluge, OIB 19156194293, Sv. Nikole 6, 22211 Tribunj</izvorni_sadrzaj>
    <derivirana_varijabla naziv="DomainObject.Predmet.ProtustrankaFormatedWithAdressOIB_1"> KORNATI društvo s ograničenom odgovornošću za trgovinu i usluge, OIB 19156194293, Sv. Nikole 6, 22211 Tribunj</derivirana_varijabla>
  </DomainObject.Predmet.ProtustrankaFormatedWithAdressOIB>
  <DomainObject.Predmet.ProtustrankaWithAdress>
    <izvorni_sadrzaj>KORNATI društvo s ograničenom odgovornošću za trgovinu i usluge Sv. Nikole 6, 22211 Tribunj</izvorni_sadrzaj>
    <derivirana_varijabla naziv="DomainObject.Predmet.ProtustrankaWithAdress_1">KORNATI društvo s ograničenom odgovornošću za trgovinu i usluge Sv. Nikole 6, 22211 Tribunj</derivirana_varijabla>
  </DomainObject.Predmet.ProtustrankaWithAdress>
  <DomainObject.Predmet.ProtustrankaWithAdressOIB>
    <izvorni_sadrzaj>KORNATI društvo s ograničenom odgovornošću za trgovinu i usluge, OIB 19156194293, Sv. Nikole 6, 22211 Tribunj</izvorni_sadrzaj>
    <derivirana_varijabla naziv="DomainObject.Predmet.ProtustrankaWithAdressOIB_1">KORNATI društvo s ograničenom odgovornošću za trgovinu i usluge, OIB 19156194293, Sv. Nikole 6, 22211 Tribunj</derivirana_varijabla>
  </DomainObject.Predmet.ProtustrankaWithAdressOIB>
  <DomainObject.Predmet.ProtustrankaNazivFormated>
    <izvorni_sadrzaj>KORNATI društvo s ograničenom odgovornošću za trgovinu i usluge</izvorni_sadrzaj>
    <derivirana_varijabla naziv="DomainObject.Predmet.ProtustrankaNazivFormated_1">KORNATI društvo s ograničenom odgovornošću za trgovinu i usluge</derivirana_varijabla>
  </DomainObject.Predmet.ProtustrankaNazivFormated>
  <DomainObject.Predmet.ProtustrankaNazivFormatedOIB>
    <izvorni_sadrzaj>KORNATI društvo s ograničenom odgovornošću za trgovinu i usluge, OIB 19156194293</izvorni_sadrzaj>
    <derivirana_varijabla naziv="DomainObject.Predmet.ProtustrankaNazivFormatedOIB_1">KORNATI društvo s ograničenom odgovornošću za trgovinu i usluge, OIB 19156194293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KORNATI društvo s ograničenom odgovornošću za trgovinu i usluge</item>
    </izvorni_sadrzaj>
    <derivirana_varijabla naziv="DomainObject.Predmet.ProtuStrankaListFormated_1">
      <item>KORNATI društvo s ograničenom odgovornošću za trgovinu i usluge</item>
    </derivirana_varijabla>
  </DomainObject.Predmet.ProtuStrankaListFormated>
  <DomainObject.Predmet.ProtuStrankaListFormatedOIB>
    <izvorni_sadrzaj>
      <item>KORNATI društvo s ograničenom odgovornošću za trgovinu i usluge, OIB 19156194293</item>
    </izvorni_sadrzaj>
    <derivirana_varijabla naziv="DomainObject.Predmet.ProtuStrankaListFormatedOIB_1">
      <item>KORNATI društvo s ograničenom odgovornošću za trgovinu i usluge, OIB 19156194293</item>
    </derivirana_varijabla>
  </DomainObject.Predmet.ProtuStrankaListFormatedOIB>
  <DomainObject.Predmet.ProtuStrankaListFormatedWithAdress>
    <izvorni_sadrzaj>
      <item>KORNATI društvo s ograničenom odgovornošću za trgovinu i usluge, Sv. Nikole 6, 22211 Tribunj</item>
    </izvorni_sadrzaj>
    <derivirana_varijabla naziv="DomainObject.Predmet.ProtuStrankaListFormatedWithAdress_1">
      <item>KORNATI društvo s ograničenom odgovornošću za trgovinu i usluge, Sv. Nikole 6, 22211 Tribunj</item>
    </derivirana_varijabla>
  </DomainObject.Predmet.ProtuStrankaListFormatedWithAdress>
  <DomainObject.Predmet.ProtuStrankaListFormatedWithAdressOIB>
    <izvorni_sadrzaj>
      <item>KORNATI društvo s ograničenom odgovornošću za trgovinu i usluge, OIB 19156194293, Sv. Nikole 6, 22211 Tribunj</item>
    </izvorni_sadrzaj>
    <derivirana_varijabla naziv="DomainObject.Predmet.ProtuStrankaListFormatedWithAdressOIB_1">
      <item>KORNATI društvo s ograničenom odgovornošću za trgovinu i usluge, OIB 19156194293, Sv. Nikole 6, 22211 Tribunj</item>
    </derivirana_varijabla>
  </DomainObject.Predmet.ProtuStrankaListFormatedWithAdressOIB>
  <DomainObject.Predmet.ProtuStrankaListNazivFormated>
    <izvorni_sadrzaj>
      <item>KORNATI društvo s ograničenom odgovornošću za trgovinu i usluge</item>
    </izvorni_sadrzaj>
    <derivirana_varijabla naziv="DomainObject.Predmet.ProtuStrankaListNazivFormated_1">
      <item>KORNATI društvo s ograničenom odgovornošću za trgovinu i usluge</item>
    </derivirana_varijabla>
  </DomainObject.Predmet.ProtuStrankaListNazivFormated>
  <DomainObject.Predmet.ProtuStrankaListNazivFormatedOIB>
    <izvorni_sadrzaj>
      <item>KORNATI društvo s ograničenom odgovornošću za trgovinu i usluge, OIB 19156194293</item>
    </izvorni_sadrzaj>
    <derivirana_varijabla naziv="DomainObject.Predmet.ProtuStrankaListNazivFormatedOIB_1">
      <item>KORNATI društvo s ograničenom odgovornošću za trgovinu i usluge, OIB 19156194293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KORNATI društvo s ograničenom odgovornošću za trgovinu i usluge</izvorni_sadrzaj>
    <derivirana_varijabla naziv="DomainObject.Predmet.ProtustrankaIDrugi_1">KORNATI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KORNATI društvo s ograničenom odgovornošću za trgovinu i usluge, OIB 19156194293, Sv. Nikole 6, 22211 Tribunj</izvorni_sadrzaj>
    <derivirana_varijabla naziv="DomainObject.Predmet.ProtustrankaIDrugiAdressOIB_1">KORNATI društvo s ograničenom odgovornošću za trgovinu i usluge, OIB 19156194293, Sv. Nikole 6,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KORNATI društvo s ograničenom odgovornošću za trgovinu i usluge</item>
    </izvorni_sadrzaj>
    <derivirana_varijabla naziv="DomainObject.Predmet.SudioniciListNaziv_1">
      <item>FINA - Podružnica Šibenik</item>
      <item>KORNATI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KORNATI društvo s ograničenom odgovornošću za trgovinu i usluge, OIB 19156194293, Sv. Nikole 6,22211 Tribunj</item>
    </izvorni_sadrzaj>
    <derivirana_varijabla naziv="DomainObject.Predmet.SudioniciListAdressOIB_1">
      <item>FINA - Podružnica Šibenik, OIB 85821130368, Perivoj L. Marune 1,22000 Šibenik</item>
      <item>KORNATI društvo s ograničenom odgovornošću za trgovinu i usluge, OIB 19156194293, Sv. Nikole 6,22211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19156194293</item>
    </izvorni_sadrzaj>
    <derivirana_varijabla naziv="DomainObject.Predmet.SudioniciListNazivOIB_1">
      <item>, OIB 85821130368</item>
      <item>, OIB 19156194293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2276</properties:Characters>
  <properties:Lines>72</properties:Lines>
  <properties:Paragraphs>19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2015-11-18T11:57:00Z</cp:lastPrinted>
  <dcterms:modified xmlns:xsi="http://www.w3.org/2001/XMLSchema-instance" xsi:type="dcterms:W3CDTF">2015-11-18T11:57:00Z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