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1594" w14:paraId="2911594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4877CF">
        <w:t>St-7052</w:t>
      </w:r>
      <w:r w:rsidR="001559D7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140B7B">
        <w:t xml:space="preserve"> </w:t>
      </w:r>
      <w:r w:rsidR="004877CF" w:rsidRPr="004877CF">
        <w:t>LIGO POSLOVNO SAVJETOVANJE d.o.o., Jakova Gotovca 1/5, Zagreb, OIB: 04560991401</w:t>
      </w:r>
      <w:r w:rsidR="004877CF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4877CF">
        <w:t xml:space="preserve"> </w:t>
      </w:r>
      <w:r w:rsidR="004877CF" w:rsidRPr="004877CF">
        <w:t>LIGO POSLOVNO SAVJETOVANJE d.o.o., Jakova Gotovca 1/5, Zagreb, OIB: 04560991401</w:t>
      </w:r>
      <w:r w:rsidR="001559D7">
        <w:t>,</w:t>
      </w:r>
      <w:r w:rsidR="00CC1A2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89385B">
        <w:t xml:space="preserve"> </w:t>
      </w:r>
      <w:r w:rsidR="004877CF" w:rsidRPr="004877CF">
        <w:t>LIGO POSLOVNO SAVJETOVANJE d.o.o., Jakova Gotovca 1/5, Zagreb, OIB: 04560991401</w:t>
      </w:r>
      <w:r w:rsidR="004877CF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FF52EA">
        <w:t>10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D57DA5" w:rsidP="00D57DA5" w:rsidR="00D57DA5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D57DA5" w:rsidP="00720C69" w:rsidR="00D57DA5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D57DA5" w:rsidP="00720C69" w:rsidR="00D57DA5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292" w:rsidR="00AC0292">
      <w:r>
        <w:separator/>
      </w:r>
    </w:p>
  </w:endnote>
  <w:endnote w:id="0" w:type="continuationSeparator">
    <w:p w:rsidRDefault="00AC0292" w:rsidR="00AC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292" w:rsidR="00AC0292">
      <w:r>
        <w:separator/>
      </w:r>
    </w:p>
  </w:footnote>
  <w:footnote w:id="0" w:type="continuationSeparator">
    <w:p w:rsidRDefault="00AC0292" w:rsidR="00AC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4877CF">
      <w:t>7052</w:t>
    </w:r>
    <w:r w:rsidR="001559D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1174E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3FE8"/>
    <w:rsid w:val="000A7734"/>
    <w:rsid w:val="000D1191"/>
    <w:rsid w:val="000D769B"/>
    <w:rsid w:val="000E38B3"/>
    <w:rsid w:val="000E7B6F"/>
    <w:rsid w:val="000F0A67"/>
    <w:rsid w:val="00100A38"/>
    <w:rsid w:val="00131E34"/>
    <w:rsid w:val="001327CD"/>
    <w:rsid w:val="00135458"/>
    <w:rsid w:val="001405A7"/>
    <w:rsid w:val="00140795"/>
    <w:rsid w:val="00140B7B"/>
    <w:rsid w:val="00147131"/>
    <w:rsid w:val="00150216"/>
    <w:rsid w:val="001559D7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03D"/>
    <w:rsid w:val="001C4821"/>
    <w:rsid w:val="001D0DE2"/>
    <w:rsid w:val="001E3734"/>
    <w:rsid w:val="001E3C7E"/>
    <w:rsid w:val="001E4B31"/>
    <w:rsid w:val="001F0AD9"/>
    <w:rsid w:val="001F1AC0"/>
    <w:rsid w:val="00203C4E"/>
    <w:rsid w:val="002047FA"/>
    <w:rsid w:val="0021194A"/>
    <w:rsid w:val="00211B7A"/>
    <w:rsid w:val="00220CCE"/>
    <w:rsid w:val="00225373"/>
    <w:rsid w:val="00230357"/>
    <w:rsid w:val="0023441A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C7EC9"/>
    <w:rsid w:val="002D053D"/>
    <w:rsid w:val="002E1D35"/>
    <w:rsid w:val="002E2112"/>
    <w:rsid w:val="002E4830"/>
    <w:rsid w:val="002E4C8E"/>
    <w:rsid w:val="002F0F64"/>
    <w:rsid w:val="002F46A7"/>
    <w:rsid w:val="002F5365"/>
    <w:rsid w:val="002F7A23"/>
    <w:rsid w:val="003056A0"/>
    <w:rsid w:val="00311F45"/>
    <w:rsid w:val="003128E6"/>
    <w:rsid w:val="00324DC7"/>
    <w:rsid w:val="00340A5E"/>
    <w:rsid w:val="0035057C"/>
    <w:rsid w:val="003539C0"/>
    <w:rsid w:val="00375EF1"/>
    <w:rsid w:val="003774D7"/>
    <w:rsid w:val="00395328"/>
    <w:rsid w:val="003A65FE"/>
    <w:rsid w:val="003C369C"/>
    <w:rsid w:val="003D2137"/>
    <w:rsid w:val="003D34DE"/>
    <w:rsid w:val="003F7331"/>
    <w:rsid w:val="00410926"/>
    <w:rsid w:val="00420BC2"/>
    <w:rsid w:val="00441452"/>
    <w:rsid w:val="004458BF"/>
    <w:rsid w:val="004500CD"/>
    <w:rsid w:val="00454E59"/>
    <w:rsid w:val="0046193B"/>
    <w:rsid w:val="004629DA"/>
    <w:rsid w:val="00464462"/>
    <w:rsid w:val="00466218"/>
    <w:rsid w:val="00470258"/>
    <w:rsid w:val="0047225D"/>
    <w:rsid w:val="00474B0B"/>
    <w:rsid w:val="00484903"/>
    <w:rsid w:val="004877CF"/>
    <w:rsid w:val="00492A14"/>
    <w:rsid w:val="004939B3"/>
    <w:rsid w:val="004B0EB9"/>
    <w:rsid w:val="004B3CB1"/>
    <w:rsid w:val="004B547C"/>
    <w:rsid w:val="004B69E0"/>
    <w:rsid w:val="004D0F42"/>
    <w:rsid w:val="004D47E3"/>
    <w:rsid w:val="004F7518"/>
    <w:rsid w:val="00504882"/>
    <w:rsid w:val="0050581F"/>
    <w:rsid w:val="0051564C"/>
    <w:rsid w:val="0054272D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1E16"/>
    <w:rsid w:val="00637EC9"/>
    <w:rsid w:val="006514AD"/>
    <w:rsid w:val="00655F3D"/>
    <w:rsid w:val="00672D42"/>
    <w:rsid w:val="00677C7E"/>
    <w:rsid w:val="006850C5"/>
    <w:rsid w:val="006915F7"/>
    <w:rsid w:val="00692EA4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3019F"/>
    <w:rsid w:val="00730CEB"/>
    <w:rsid w:val="0074235B"/>
    <w:rsid w:val="0074350B"/>
    <w:rsid w:val="00746584"/>
    <w:rsid w:val="00746C77"/>
    <w:rsid w:val="00750044"/>
    <w:rsid w:val="00755028"/>
    <w:rsid w:val="00782AAB"/>
    <w:rsid w:val="00784575"/>
    <w:rsid w:val="00785573"/>
    <w:rsid w:val="007914C7"/>
    <w:rsid w:val="007C14AD"/>
    <w:rsid w:val="007C2B48"/>
    <w:rsid w:val="007D55D5"/>
    <w:rsid w:val="007D6164"/>
    <w:rsid w:val="007F4441"/>
    <w:rsid w:val="0080000A"/>
    <w:rsid w:val="008031F2"/>
    <w:rsid w:val="00824C90"/>
    <w:rsid w:val="00827AA3"/>
    <w:rsid w:val="00831091"/>
    <w:rsid w:val="00847911"/>
    <w:rsid w:val="00853818"/>
    <w:rsid w:val="008578A3"/>
    <w:rsid w:val="00865825"/>
    <w:rsid w:val="0087007D"/>
    <w:rsid w:val="00886077"/>
    <w:rsid w:val="00892190"/>
    <w:rsid w:val="0089385B"/>
    <w:rsid w:val="00897C05"/>
    <w:rsid w:val="008A1B78"/>
    <w:rsid w:val="008A66EA"/>
    <w:rsid w:val="008B2550"/>
    <w:rsid w:val="008B4600"/>
    <w:rsid w:val="008C7B65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4D07"/>
    <w:rsid w:val="00977111"/>
    <w:rsid w:val="00980931"/>
    <w:rsid w:val="00980C1D"/>
    <w:rsid w:val="00980CB5"/>
    <w:rsid w:val="009825F6"/>
    <w:rsid w:val="009A5504"/>
    <w:rsid w:val="009B31D0"/>
    <w:rsid w:val="009B3468"/>
    <w:rsid w:val="009B6E04"/>
    <w:rsid w:val="009B71F1"/>
    <w:rsid w:val="009C25A7"/>
    <w:rsid w:val="009C7517"/>
    <w:rsid w:val="009D6A0D"/>
    <w:rsid w:val="00A03A03"/>
    <w:rsid w:val="00A120A2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02D3"/>
    <w:rsid w:val="00A93AA3"/>
    <w:rsid w:val="00A96AC9"/>
    <w:rsid w:val="00A9703C"/>
    <w:rsid w:val="00A97D5D"/>
    <w:rsid w:val="00AA12AD"/>
    <w:rsid w:val="00AA372A"/>
    <w:rsid w:val="00AA74C9"/>
    <w:rsid w:val="00AA7F10"/>
    <w:rsid w:val="00AB2679"/>
    <w:rsid w:val="00AC0292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57A25"/>
    <w:rsid w:val="00B65371"/>
    <w:rsid w:val="00B66465"/>
    <w:rsid w:val="00B75F7A"/>
    <w:rsid w:val="00B8211D"/>
    <w:rsid w:val="00B82BDB"/>
    <w:rsid w:val="00B913D4"/>
    <w:rsid w:val="00B91F18"/>
    <w:rsid w:val="00BA0CB9"/>
    <w:rsid w:val="00BA62C2"/>
    <w:rsid w:val="00BD5D44"/>
    <w:rsid w:val="00BD61E7"/>
    <w:rsid w:val="00BD6BB3"/>
    <w:rsid w:val="00BE051A"/>
    <w:rsid w:val="00BE4F1C"/>
    <w:rsid w:val="00BF06D9"/>
    <w:rsid w:val="00BF777D"/>
    <w:rsid w:val="00C138A5"/>
    <w:rsid w:val="00C14E53"/>
    <w:rsid w:val="00C22D79"/>
    <w:rsid w:val="00C23829"/>
    <w:rsid w:val="00C309CC"/>
    <w:rsid w:val="00C36C8B"/>
    <w:rsid w:val="00C37751"/>
    <w:rsid w:val="00C44E65"/>
    <w:rsid w:val="00C53584"/>
    <w:rsid w:val="00C5439C"/>
    <w:rsid w:val="00C6016B"/>
    <w:rsid w:val="00C8221B"/>
    <w:rsid w:val="00C9030C"/>
    <w:rsid w:val="00CA7AF2"/>
    <w:rsid w:val="00CB15AE"/>
    <w:rsid w:val="00CB23CF"/>
    <w:rsid w:val="00CC1793"/>
    <w:rsid w:val="00CC1A23"/>
    <w:rsid w:val="00CD0DB0"/>
    <w:rsid w:val="00CD6FA3"/>
    <w:rsid w:val="00CD7670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57B78"/>
    <w:rsid w:val="00D57DA5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271C"/>
    <w:rsid w:val="00DD464D"/>
    <w:rsid w:val="00DD5C15"/>
    <w:rsid w:val="00DD5CDF"/>
    <w:rsid w:val="00DE5636"/>
    <w:rsid w:val="00DE78E7"/>
    <w:rsid w:val="00DF526E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55E7D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50E78"/>
    <w:rsid w:val="00F57FA0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E03BC"/>
    <w:rsid w:val="00FF52EA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7052</izvorni_sadrzaj>
    <derivirana_varijabla naziv="DomainObject.Predmet.Broj_1">7052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St-7052/2016</izvorni_sadrzaj>
    <derivirana_varijabla naziv="DomainObject.Predmet.OznakaBroj_1">St-7052/2016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LIGO POSLOVNO SAVJETOVANJE d.o.o. zastupanog po punomoćniku VINKO VUKADIN</izvorni_sadrzaj>
    <derivirana_varijabla naziv="DomainObject.Predmet.ProtustrankaFormated_1">  LIGO POSLOVNO SAVJETOVANJE d.o.o. zastupanog po punomoćniku VINKO VUKADIN</derivirana_varijabla>
  </DomainObject.Predmet.ProtustrankaFormated>
  <DomainObject.Predmet.ProtustrankaFormatedOIB>
    <izvorni_sadrzaj>  LIGO POSLOVNO SAVJETOVANJE d.o.o., OIB 04560991401 zastupanog po punomoćniku VINKO VUKADIN</izvorni_sadrzaj>
    <derivirana_varijabla naziv="DomainObject.Predmet.ProtustrankaFormatedOIB_1">  LIGO POSLOVNO SAVJETOVANJE d.o.o., OIB 04560991401 zastupanog po punomoćniku VINKO VUKADIN</derivirana_varijabla>
  </DomainObject.Predmet.ProtustrankaFormatedOIB>
  <DomainObject.Predmet.ProtustrankaFormatedWithAdress>
    <izvorni_sadrzaj> LIGO POSLOVNO SAVJETOVANJE d.o.o., Jakova Gotovca 1/5, 10000 Zagreb zastupanog po punomoćniku VINKO VUKADIN</izvorni_sadrzaj>
    <derivirana_varijabla naziv="DomainObject.Predmet.ProtustrankaFormatedWithAdress_1"> LIGO POSLOVNO SAVJETOVANJE d.o.o., Jakova Gotovca 1/5, 10000 Zagreb zastupanog po punomoćniku VINKO VUKADIN</derivirana_varijabla>
  </DomainObject.Predmet.ProtustrankaFormatedWithAdress>
  <DomainObject.Predmet.ProtustrankaFormatedWithAdressOIB>
    <izvorni_sadrzaj> LIGO POSLOVNO SAVJETOVANJE d.o.o., OIB 04560991401, Jakova Gotovca 1/5, 10000 Zagreb zastupanog po punomoćniku VINKO VUKADIN</izvorni_sadrzaj>
    <derivirana_varijabla naziv="DomainObject.Predmet.ProtustrankaFormatedWithAdressOIB_1"> LIGO POSLOVNO SAVJETOVANJE d.o.o., OIB 04560991401, Jakova Gotovca 1/5, 10000 Zagreb zastupanog po punomoćniku VINKO VUKADIN</derivirana_varijabla>
  </DomainObject.Predmet.ProtustrankaFormatedWithAdressOIB>
  <DomainObject.Predmet.ProtustrankaWithAdress>
    <izvorni_sadrzaj>LIGO POSLOVNO SAVJETOVANJE d.o.o. Jakova Gotovca 1/5, 10000 Zagreb</izvorni_sadrzaj>
    <derivirana_varijabla naziv="DomainObject.Predmet.ProtustrankaWithAdress_1">LIGO POSLOVNO SAVJETOVANJE d.o.o. Jakova Gotovca 1/5, 10000 Zagreb</derivirana_varijabla>
  </DomainObject.Predmet.ProtustrankaWithAdress>
  <DomainObject.Predmet.ProtustrankaWithAdressOIB>
    <izvorni_sadrzaj>LIGO POSLOVNO SAVJETOVANJE d.o.o., OIB 04560991401, Jakova Gotovca 1/5, 10000 Zagreb</izvorni_sadrzaj>
    <derivirana_varijabla naziv="DomainObject.Predmet.ProtustrankaWithAdressOIB_1">LIGO POSLOVNO SAVJETOVANJE d.o.o., OIB 04560991401, Jakova Gotovca 1/5, 10000 Zagreb</derivirana_varijabla>
  </DomainObject.Predmet.ProtustrankaWithAdressOIB>
  <DomainObject.Predmet.ProtustrankaNazivFormated>
    <izvorni_sadrzaj>LIGO POSLOVNO SAVJETOVANJE d.o.o.</izvorni_sadrzaj>
    <derivirana_varijabla naziv="DomainObject.Predmet.ProtustrankaNazivFormated_1">LIGO POSLOVNO SAVJETOVANJE d.o.o.</derivirana_varijabla>
  </DomainObject.Predmet.ProtustrankaNazivFormated>
  <DomainObject.Predmet.ProtustrankaNazivFormatedOIB>
    <izvorni_sadrzaj>LIGO POSLOVNO SAVJETOVANJE d.o.o., OIB 04560991401</izvorni_sadrzaj>
    <derivirana_varijabla naziv="DomainObject.Predmet.ProtustrankaNazivFormatedOIB_1">LIGO POSLOVNO SAVJETOVANJE d.o.o., OIB 04560991401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LIGO POSLOVNO SAVJETOVANJE d.o.o. zastupanog po punomoćniku VINKO VUKADIN</item>
    </izvorni_sadrzaj>
    <derivirana_varijabla naziv="DomainObject.Predmet.ProtuStrankaListFormated_1">
      <item>LIGO POSLOVNO SAVJETOVANJE d.o.o. zastupanog po punomoćniku VINKO VUKADIN</item>
    </derivirana_varijabla>
  </DomainObject.Predmet.ProtuStrankaListFormated>
  <DomainObject.Predmet.ProtuStrankaListFormatedOIB>
    <izvorni_sadrzaj>
      <item>LIGO POSLOVNO SAVJETOVANJE d.o.o., OIB 04560991401 zastupanog po punomoćniku VINKO VUKADIN</item>
    </izvorni_sadrzaj>
    <derivirana_varijabla naziv="DomainObject.Predmet.ProtuStrankaListFormatedOIB_1">
      <item>LIGO POSLOVNO SAVJETOVANJE d.o.o., OIB 04560991401 zastupanog po punomoćniku VINKO VUKADIN</item>
    </derivirana_varijabla>
  </DomainObject.Predmet.ProtuStrankaListFormatedOIB>
  <DomainObject.Predmet.ProtuStrankaListFormatedWithAdress>
    <izvorni_sadrzaj>
      <item>LIGO POSLOVNO SAVJETOVANJE d.o.o., Jakova Gotovca 1/5, 10000 Zagreb zastupanog po punomoćniku VINKO VUKADIN</item>
    </izvorni_sadrzaj>
    <derivirana_varijabla naziv="DomainObject.Predmet.ProtuStrankaListFormatedWithAdress_1">
      <item>LIGO POSLOVNO SAVJETOVANJE d.o.o., Jakova Gotovca 1/5, 10000 Zagreb zastupanog po punomoćniku VINKO VUKADIN</item>
    </derivirana_varijabla>
  </DomainObject.Predmet.ProtuStrankaListFormatedWithAdress>
  <DomainObject.Predmet.ProtuStrankaListFormatedWithAdressOIB>
    <izvorni_sadrzaj>
      <item>LIGO POSLOVNO SAVJETOVANJE d.o.o., OIB 04560991401, Jakova Gotovca 1/5, 10000 Zagreb zastupanog po punomoćniku VINKO VUKADIN</item>
    </izvorni_sadrzaj>
    <derivirana_varijabla naziv="DomainObject.Predmet.ProtuStrankaListFormatedWithAdressOIB_1">
      <item>LIGO POSLOVNO SAVJETOVANJE d.o.o., OIB 04560991401, Jakova Gotovca 1/5, 10000 Zagreb zastupanog po punomoćniku VINKO VUKADIN</item>
    </derivirana_varijabla>
  </DomainObject.Predmet.ProtuStrankaListFormatedWithAdressOIB>
  <DomainObject.Predmet.ProtuStrankaListNazivFormated>
    <izvorni_sadrzaj>
      <item>LIGO POSLOVNO SAVJETOVANJE d.o.o.</item>
    </izvorni_sadrzaj>
    <derivirana_varijabla naziv="DomainObject.Predmet.ProtuStrankaListNazivFormated_1">
      <item>LIGO POSLOVNO SAVJETOVANJE d.o.o.</item>
    </derivirana_varijabla>
  </DomainObject.Predmet.ProtuStrankaListNazivFormated>
  <DomainObject.Predmet.ProtuStrankaListNazivFormatedOIB>
    <izvorni_sadrzaj>
      <item>LIGO POSLOVNO SAVJETOVANJE d.o.o., OIB 04560991401</item>
    </izvorni_sadrzaj>
    <derivirana_varijabla naziv="DomainObject.Predmet.ProtuStrankaListNazivFormatedOIB_1">
      <item>LIGO POSLOVNO SAVJETOVANJE d.o.o., OIB 04560991401</item>
    </derivirana_varijabla>
  </DomainObject.Predmet.ProtuStrankaListNazivFormatedOIB>
  <DomainObject.Predmet.OstaliListFormated>
    <izvorni_sadrzaj>
      <item>VINKO VUKADIN punomoćnik sudionika u postupku LIGO POSLOVNO SAVJETOVANJE d.o.o.</item>
    </izvorni_sadrzaj>
    <derivirana_varijabla naziv="DomainObject.Predmet.OstaliListFormated_1">
      <item>VINKO VUKADIN punomoćnik sudionika u postupku LIGO POSLOVNO SAVJETOVANJE d.o.o.</item>
    </derivirana_varijabla>
  </DomainObject.Predmet.OstaliListFormated>
  <DomainObject.Predmet.OstaliListFormatedOIB>
    <izvorni_sadrzaj>
      <item>VINKO VUKADIN, OIB 05316942159 punomoćnik sudionika u postupku LIGO POSLOVNO SAVJETOVANJE d.o.o.</item>
    </izvorni_sadrzaj>
    <derivirana_varijabla naziv="DomainObject.Predmet.OstaliListFormatedOIB_1">
      <item>VINKO VUKADIN, OIB 05316942159 punomoćnik sudionika u postupku LIGO POSLOVNO SAVJETOVANJE d.o.o.</item>
    </derivirana_varijabla>
  </DomainObject.Predmet.OstaliListFormatedOIB>
  <DomainObject.Predmet.OstaliListFormatedWithAdress>
    <izvorni_sadrzaj>
      <item>VINKO VUKADIN, NEHAJSKA 6, 10000 Zagreb punomoćnik sudionika u postupku LIGO POSLOVNO SAVJETOVANJE d.o.o.</item>
    </izvorni_sadrzaj>
    <derivirana_varijabla naziv="DomainObject.Predmet.OstaliListFormatedWithAdress_1">
      <item>VINKO VUKADIN, NEHAJSKA 6, 10000 Zagreb punomoćnik sudionika u postupku LIGO POSLOVNO SAVJETOVANJE d.o.o.</item>
    </derivirana_varijabla>
  </DomainObject.Predmet.OstaliListFormatedWithAdress>
  <DomainObject.Predmet.OstaliListFormatedWithAdressOIB>
    <izvorni_sadrzaj>
      <item>VINKO VUKADIN, OIB 05316942159, NEHAJSKA 6, 10000 Zagreb punomoćnik sudionika u postupku LIGO POSLOVNO SAVJETOVANJE d.o.o.</item>
    </izvorni_sadrzaj>
    <derivirana_varijabla naziv="DomainObject.Predmet.OstaliListFormatedWithAdressOIB_1">
      <item>VINKO VUKADIN, OIB 05316942159, NEHAJSKA 6, 10000 Zagreb punomoćnik sudionika u postupku LIGO POSLOVNO SAVJETOVANJE d.o.o.</item>
    </derivirana_varijabla>
  </DomainObject.Predmet.OstaliListFormatedWithAdressOIB>
  <DomainObject.Predmet.OstaliListNazivFormated>
    <izvorni_sadrzaj>
      <item>VINKO VUKADIN</item>
    </izvorni_sadrzaj>
    <derivirana_varijabla naziv="DomainObject.Predmet.OstaliListNazivFormated_1">
      <item>VINKO VUKADIN</item>
    </derivirana_varijabla>
  </DomainObject.Predmet.OstaliListNazivFormated>
  <DomainObject.Predmet.OstaliListNazivFormatedOIB>
    <izvorni_sadrzaj>
      <item>VINKO VUKADIN, OIB 05316942159</item>
    </izvorni_sadrzaj>
    <derivirana_varijabla naziv="DomainObject.Predmet.OstaliListNazivFormatedOIB_1">
      <item>VINKO VUKADIN, OIB 05316942159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LIGO POSLOVNO SAVJETOVANJE d.o.o.</izvorni_sadrzaj>
    <derivirana_varijabla naziv="DomainObject.Predmet.ProtustrankaIDrugi_1">LIGO POSLOVNO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LIGO POSLOVNO SAVJETOVANJE d.o.o., OIB 04560991401, Jakova Gotovca 1/5, 10000 Zagreb</izvorni_sadrzaj>
    <derivirana_varijabla naziv="DomainObject.Predmet.ProtustrankaIDrugiAdressOIB_1">LIGO POSLOVNO SAVJETOVANJE d.o.o., OIB 04560991401, Jakova Gotovca 1/5,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LIGO POSLOVNO SAVJETOVANJE d.o.o.</item>
      <item>VINKO VUKADIN</item>
    </izvorni_sadrzaj>
    <derivirana_varijabla naziv="DomainObject.Predmet.SudioniciListNaziv_1">
      <item>FINA Regionalni centar Zagreb</item>
      <item>LIGO POSLOVNO SAVJETOVANJE d.o.o.</item>
      <item>VINKO VUKADIN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LIGO POSLOVNO SAVJETOVANJE d.o.o., OIB 04560991401, Jakova Gotovca 1/5,10000 Zagreb</item>
      <item>VINKO VUKADIN, OIB 05316942159, NEHAJSKA 6,10000 Zagreb</item>
    </izvorni_sadrzaj>
    <derivirana_varijabla naziv="DomainObject.Predmet.SudioniciListAdressOIB_1">
      <item>FINA Regionalni centar Zagreb, OIB 85821130368, Trg svibanjskih žrtava 1995. br. 1,10000 Zagreb</item>
      <item>LIGO POSLOVNO SAVJETOVANJE d.o.o., OIB 04560991401, Jakova Gotovca 1/5,10000 Zagreb</item>
      <item>VINKO VUKADIN, OIB 05316942159, NEHAJSKA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04560991401</item>
      <item>, OIB 05316942159</item>
    </izvorni_sadrzaj>
    <derivirana_varijabla naziv="DomainObject.Predmet.SudioniciListNazivOIB_1">
      <item>, OIB 85821130368</item>
      <item>, OIB 04560991401</item>
      <item>, OIB 05316942159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2C9CE1-C6DD-41AB-BE85-522F3C48E3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328</properties:Words>
  <properties:Characters>1806</properties:Characters>
  <properties:Lines>63</properties:Lines>
  <properties:Paragraphs>21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2017-03-10T12:26:00Z</cp:lastPrinted>
  <dcterms:modified xmlns:xsi="http://www.w3.org/2001/XMLSchema-instance" xsi:type="dcterms:W3CDTF">2017-03-10T12:26:00Z</dcterms:modified>
  <cp:revision>63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