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99454" w14:paraId="2299454" w:rsidRDefault="00794CC7" w:rsidP="00794CC7" w:rsidR="00794CC7" w:rsidRPr="006D161C">
      <w:pPr>
        <w:jc w:val="both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 w:rsidRPr="006D161C">
        <w:rPr>
          <w:rFonts w:hAnsi="Times New Roman" w:ascii="Times New Roman"/>
          <w:lang w:val="hr-HR"/>
        </w:rPr>
        <w:tab/>
        <w:t>TRGOVAČKI SUD U ZAGREBU, po sucu Zrinki Terlep, u skraćenom stečajnom postupku pod poslovnim brojem St-</w:t>
      </w:r>
      <w:r w:rsidR="007A4BFE">
        <w:rPr>
          <w:rFonts w:hAnsi="Times New Roman" w:ascii="Times New Roman"/>
          <w:lang w:val="hr-HR"/>
        </w:rPr>
        <w:t>69</w:t>
      </w:r>
      <w:r w:rsidR="00881AB5">
        <w:rPr>
          <w:rFonts w:hAnsi="Times New Roman" w:ascii="Times New Roman"/>
          <w:lang w:val="hr-HR"/>
        </w:rPr>
        <w:t>/2019</w:t>
      </w:r>
      <w:r w:rsidRPr="006D161C">
        <w:rPr>
          <w:rFonts w:hAnsi="Times New Roman" w:ascii="Times New Roman"/>
          <w:lang w:val="hr-HR"/>
        </w:rPr>
        <w:t xml:space="preserve"> na temelju odredbe čl. 430. Stečajnog zakona („Narodne novine“ br. 71/15.), dana </w:t>
      </w:r>
      <w:r w:rsidR="00881AB5">
        <w:rPr>
          <w:rFonts w:hAnsi="Times New Roman" w:ascii="Times New Roman"/>
          <w:lang w:val="hr-HR"/>
        </w:rPr>
        <w:t>14</w:t>
      </w:r>
      <w:r w:rsidR="00BA6521">
        <w:rPr>
          <w:rFonts w:hAnsi="Times New Roman" w:ascii="Times New Roman"/>
          <w:lang w:val="hr-HR"/>
        </w:rPr>
        <w:t>. veljače</w:t>
      </w:r>
      <w:r w:rsidRPr="006D161C">
        <w:rPr>
          <w:rFonts w:hAnsi="Times New Roman" w:ascii="Times New Roman"/>
          <w:lang w:val="hr-HR"/>
        </w:rPr>
        <w:t xml:space="preserve"> </w:t>
      </w:r>
      <w:r w:rsidR="00881AB5">
        <w:rPr>
          <w:rFonts w:hAnsi="Times New Roman" w:ascii="Times New Roman"/>
          <w:lang w:val="hr-HR"/>
        </w:rPr>
        <w:t>2019</w:t>
      </w:r>
      <w:r w:rsidRPr="006D161C">
        <w:rPr>
          <w:rFonts w:hAnsi="Times New Roman" w:ascii="Times New Roman"/>
          <w:lang w:val="hr-HR"/>
        </w:rPr>
        <w:t>., objavljuje:</w:t>
      </w:r>
    </w:p>
    <w:p w:rsidRDefault="00794CC7" w:rsidP="00794CC7" w:rsidR="00794CC7" w:rsidRPr="006D161C">
      <w:pPr>
        <w:jc w:val="both"/>
        <w:rPr>
          <w:rFonts w:hAnsi="Times New Roman" w:ascii="Times New Roman"/>
          <w:szCs w:val="24"/>
          <w:lang w:val="hr-HR"/>
        </w:rPr>
      </w:pPr>
    </w:p>
    <w:p w:rsidRDefault="00794CC7" w:rsidP="00794CC7" w:rsidR="00794CC7" w:rsidRPr="006D161C">
      <w:pPr>
        <w:jc w:val="center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O G L A S</w:t>
      </w:r>
    </w:p>
    <w:p w:rsidRDefault="00794CC7" w:rsidP="00794CC7" w:rsidR="00794CC7" w:rsidRPr="006D161C">
      <w:pPr>
        <w:rPr>
          <w:rFonts w:hAnsi="Times New Roman" w:ascii="Times New Roman"/>
          <w:b/>
          <w:szCs w:val="24"/>
          <w:lang w:val="hr-HR"/>
        </w:rPr>
      </w:pPr>
    </w:p>
    <w:p w:rsidRDefault="00794CC7" w:rsidP="00794CC7" w:rsidR="00794CC7" w:rsidRPr="006D161C">
      <w:pPr>
        <w:pStyle w:val="Odlomakpopisa"/>
        <w:numPr>
          <w:ilvl w:val="0"/>
          <w:numId w:val="8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 xml:space="preserve">Za dužnika </w:t>
      </w:r>
      <w:r w:rsidR="007A4BFE">
        <w:rPr>
          <w:rFonts w:hAnsi="Times New Roman" w:ascii="Times New Roman"/>
          <w:szCs w:val="24"/>
          <w:lang w:val="hr-HR"/>
        </w:rPr>
        <w:t>MILAN MENDEŠ j.d.o.o., Zagreb, Badljevinski put 6, OIB: 83408091083</w:t>
      </w:r>
      <w:r w:rsidRPr="006D161C">
        <w:rPr>
          <w:rFonts w:hAnsi="Times New Roman" w:ascii="Times New Roman"/>
          <w:szCs w:val="24"/>
          <w:lang w:val="hr-HR"/>
        </w:rPr>
        <w:t xml:space="preserve">. </w:t>
      </w:r>
    </w:p>
    <w:p w:rsidRDefault="00794CC7" w:rsidP="00794CC7" w:rsidR="00794CC7" w:rsidRPr="006D161C">
      <w:pPr>
        <w:pStyle w:val="Odlomakpopisa"/>
        <w:ind w:left="1428"/>
        <w:jc w:val="both"/>
        <w:rPr>
          <w:rFonts w:hAnsi="Times New Roman" w:ascii="Times New Roman"/>
          <w:szCs w:val="24"/>
          <w:lang w:val="hr-HR"/>
        </w:rPr>
      </w:pPr>
    </w:p>
    <w:p w:rsidRDefault="00794CC7" w:rsidP="00E0516C" w:rsidR="00794CC7" w:rsidRPr="00E0516C">
      <w:pPr>
        <w:pStyle w:val="Odlomakpopisa"/>
        <w:numPr>
          <w:ilvl w:val="0"/>
          <w:numId w:val="8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 xml:space="preserve">Iznos duga evidentiran na temelju neizvršenih osnova za plaćanje je </w:t>
      </w:r>
      <w:r w:rsidR="007A4BFE">
        <w:rPr>
          <w:rFonts w:hAnsi="Times New Roman" w:ascii="Times New Roman"/>
          <w:lang w:val="hr-HR"/>
        </w:rPr>
        <w:t>33.526,93</w:t>
      </w:r>
      <w:r w:rsidR="00CA7BE9" w:rsidRPr="00E0516C">
        <w:rPr>
          <w:rFonts w:hAnsi="Times New Roman" w:ascii="Times New Roman"/>
          <w:lang w:val="hr-HR"/>
        </w:rPr>
        <w:t xml:space="preserve"> kn</w:t>
      </w:r>
      <w:r w:rsidRPr="00E0516C">
        <w:rPr>
          <w:rFonts w:hAnsi="Times New Roman" w:ascii="Times New Roman"/>
          <w:szCs w:val="24"/>
          <w:lang w:val="hr-HR"/>
        </w:rPr>
        <w:t>.</w:t>
      </w:r>
    </w:p>
    <w:p w:rsidRDefault="00794CC7" w:rsidP="00794CC7" w:rsidR="00794CC7" w:rsidRPr="006D161C">
      <w:pPr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 xml:space="preserve"> </w:t>
      </w:r>
    </w:p>
    <w:p w:rsidRDefault="00794CC7" w:rsidP="00794CC7" w:rsidR="00794CC7" w:rsidRPr="006D161C">
      <w:pPr>
        <w:pStyle w:val="Odlomakpopisa"/>
        <w:numPr>
          <w:ilvl w:val="0"/>
          <w:numId w:val="8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Pozivaju se osobe ovlaštene za zastupanje dužnika po zakonu u roku 15 dana od dana objave oglasa podnijeti sudu javnobilježnički ovjerovljen popis imovine i obveza na propisanom obrascu.</w:t>
      </w:r>
    </w:p>
    <w:p w:rsidRDefault="00794CC7" w:rsidP="00794CC7" w:rsidR="00794CC7" w:rsidRPr="006D161C">
      <w:pPr>
        <w:ind w:firstLine="720" w:left="709"/>
        <w:jc w:val="both"/>
        <w:rPr>
          <w:rFonts w:hAnsi="Times New Roman" w:ascii="Times New Roman"/>
          <w:szCs w:val="24"/>
          <w:lang w:val="hr-HR"/>
        </w:rPr>
      </w:pPr>
    </w:p>
    <w:p w:rsidRDefault="00794CC7" w:rsidP="00794CC7" w:rsidR="00794CC7" w:rsidRPr="006D161C">
      <w:pPr>
        <w:pStyle w:val="Odlomakpopisa"/>
        <w:numPr>
          <w:ilvl w:val="0"/>
          <w:numId w:val="8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Pozivaju se vjerovnici dužnika najkasnije u roku od 45 dana od dana objave ovog oglasa predložiti otvaranje stečajnog postupka te po pozivu suda predujmiti sredstva za namirenje troškova postupka.</w:t>
      </w:r>
    </w:p>
    <w:p w:rsidRDefault="00794CC7" w:rsidP="00794CC7" w:rsidR="00794CC7" w:rsidRPr="006D161C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794CC7" w:rsidP="00794CC7" w:rsidR="00794CC7" w:rsidRPr="006D161C">
      <w:pPr>
        <w:pStyle w:val="Odlomakpopisa"/>
        <w:numPr>
          <w:ilvl w:val="0"/>
          <w:numId w:val="8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UPOZORENJE:</w:t>
      </w:r>
    </w:p>
    <w:p w:rsidRDefault="00794CC7" w:rsidP="00794CC7" w:rsidR="00794CC7" w:rsidRPr="006D161C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794CC7" w:rsidP="00794CC7" w:rsidR="00794CC7" w:rsidRPr="006D161C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U tom slučaju sud će po službenoj dužnosti donijeti rješenje o otvaranju i zaključenju skraćenog stečajnog postupka.</w:t>
      </w:r>
    </w:p>
    <w:p w:rsidRDefault="00794CC7" w:rsidP="00794CC7" w:rsidR="00794CC7" w:rsidRPr="006D161C">
      <w:pPr>
        <w:jc w:val="center"/>
        <w:rPr>
          <w:rFonts w:hAnsi="Times New Roman" w:ascii="Times New Roman"/>
          <w:szCs w:val="24"/>
          <w:lang w:val="hr-HR"/>
        </w:rPr>
      </w:pPr>
    </w:p>
    <w:p w:rsidRDefault="00794CC7" w:rsidP="00794CC7" w:rsidR="00794CC7" w:rsidRPr="006D161C">
      <w:pPr>
        <w:jc w:val="center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 xml:space="preserve">U Zagrebu </w:t>
      </w:r>
      <w:r w:rsidR="00A060F6">
        <w:rPr>
          <w:rFonts w:hAnsi="Times New Roman" w:ascii="Times New Roman"/>
          <w:szCs w:val="24"/>
          <w:lang w:val="hr-HR"/>
        </w:rPr>
        <w:t>14</w:t>
      </w:r>
      <w:r w:rsidR="00BA6521">
        <w:rPr>
          <w:rFonts w:hAnsi="Times New Roman" w:ascii="Times New Roman"/>
          <w:szCs w:val="24"/>
          <w:lang w:val="hr-HR"/>
        </w:rPr>
        <w:t>. veljače</w:t>
      </w:r>
      <w:r w:rsidRPr="006D161C">
        <w:rPr>
          <w:rFonts w:hAnsi="Times New Roman" w:ascii="Times New Roman"/>
          <w:szCs w:val="24"/>
          <w:lang w:val="hr-HR"/>
        </w:rPr>
        <w:t xml:space="preserve"> </w:t>
      </w:r>
      <w:r w:rsidR="00A060F6">
        <w:rPr>
          <w:rFonts w:hAnsi="Times New Roman" w:ascii="Times New Roman"/>
          <w:szCs w:val="24"/>
          <w:lang w:val="hr-HR"/>
        </w:rPr>
        <w:t>2019</w:t>
      </w:r>
      <w:r w:rsidRPr="006D161C">
        <w:rPr>
          <w:rFonts w:hAnsi="Times New Roman" w:ascii="Times New Roman"/>
          <w:szCs w:val="24"/>
          <w:lang w:val="hr-HR"/>
        </w:rPr>
        <w:t>.</w:t>
      </w:r>
    </w:p>
    <w:p w:rsidRDefault="00794CC7" w:rsidP="00794CC7" w:rsidR="00794CC7" w:rsidRPr="006D161C">
      <w:pPr>
        <w:rPr>
          <w:rFonts w:hAnsi="Times New Roman" w:ascii="Times New Roman"/>
          <w:szCs w:val="24"/>
          <w:lang w:val="hr-HR"/>
        </w:rPr>
      </w:pPr>
    </w:p>
    <w:p w:rsidRDefault="00794CC7" w:rsidP="00794CC7" w:rsidR="00794CC7" w:rsidRPr="006D161C">
      <w:pPr>
        <w:jc w:val="right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 xml:space="preserve">        Sudac:</w:t>
      </w:r>
    </w:p>
    <w:p w:rsidRDefault="00794CC7" w:rsidP="00794CC7" w:rsidR="00794CC7" w:rsidRPr="006D161C">
      <w:pPr>
        <w:jc w:val="right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Zrinka Terlep</w:t>
      </w:r>
    </w:p>
    <w:p w:rsidRDefault="00794CC7" w:rsidP="00794CC7" w:rsidR="00794CC7" w:rsidRPr="006D161C">
      <w:pPr>
        <w:jc w:val="both"/>
        <w:rPr>
          <w:rFonts w:hAnsi="Times New Roman" w:ascii="Times New Roman"/>
          <w:szCs w:val="24"/>
          <w:lang w:val="hr-HR"/>
        </w:rPr>
      </w:pPr>
    </w:p>
    <w:p w:rsidRDefault="00794CC7" w:rsidP="00794CC7" w:rsidR="00794CC7" w:rsidRPr="006D161C">
      <w:pPr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DNA:</w:t>
      </w:r>
    </w:p>
    <w:p w:rsidRDefault="00794CC7" w:rsidP="00794CC7" w:rsidR="00794CC7" w:rsidRPr="006D161C">
      <w:pPr>
        <w:pStyle w:val="Odlomakpopisa"/>
        <w:numPr>
          <w:ilvl w:val="0"/>
          <w:numId w:val="9"/>
        </w:numPr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e-oglasna ploča suda (45 dana)</w:t>
      </w:r>
    </w:p>
    <w:p w:rsidRDefault="00794CC7" w:rsidP="00794CC7" w:rsidR="00794CC7" w:rsidRPr="002521D2">
      <w:pPr>
        <w:jc w:val="center"/>
        <w:rPr>
          <w:sz w:val="32"/>
          <w:u w:val="single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94CC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2001B">
      <w:rPr>
        <w:rFonts w:hAnsi="Times New Roman" w:ascii="Times New Roman"/>
        <w:lang w:val="hr-HR"/>
      </w:rPr>
      <w:t>51. St-</w:t>
    </w:r>
    <w:r w:rsidR="00BD19B2">
      <w:rPr>
        <w:rFonts w:hAnsi="Times New Roman" w:ascii="Times New Roman"/>
        <w:lang w:val="hr-HR"/>
      </w:rPr>
      <w:t>84</w:t>
    </w:r>
    <w:r w:rsidR="0062001B">
      <w:rPr>
        <w:rFonts w:hAnsi="Times New Roman" w:ascii="Times New Roman"/>
        <w:lang w:val="hr-HR"/>
      </w:rPr>
      <w:t>/</w:t>
    </w:r>
    <w:r w:rsidR="00BD19B2">
      <w:rPr>
        <w:rFonts w:hAnsi="Times New Roman" w:ascii="Times New Roman"/>
        <w:lang w:val="hr-HR"/>
      </w:rPr>
      <w:t>2016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62001B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62001B">
      <w:rPr>
        <w:rFonts w:hAnsi="Times New Roman" w:ascii="Times New Roman"/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62001B" w:rsidRPr="0062001B">
      <w:rPr>
        <w:rFonts w:hAnsi="Times New Roman" w:ascii="Times New Roman"/>
        <w:lang w:val="hr-HR"/>
      </w:rPr>
      <w:t>51. St-</w:t>
    </w:r>
    <w:r w:rsidR="007A4BFE">
      <w:rPr>
        <w:rFonts w:hAnsi="Times New Roman" w:ascii="Times New Roman"/>
        <w:lang w:val="hr-HR"/>
      </w:rPr>
      <w:t>69</w:t>
    </w:r>
    <w:r w:rsidR="00A060F6">
      <w:rPr>
        <w:rFonts w:hAnsi="Times New Roman" w:ascii="Times New Roman"/>
        <w:lang w:val="hr-HR"/>
      </w:rPr>
      <w:t>/2019</w:t>
    </w:r>
  </w:p>
  <w:p w:rsidRDefault="00840E3D" w:rsidP="00840E3D" w:rsidR="00840E3D" w:rsidRPr="0062001B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2"/>
  </w:num>
  <w:num w:numId="6">
    <w:abstractNumId w:val="3"/>
  </w:num>
  <w:num w:numId="7">
    <w:abstractNumId w:val="8"/>
  </w:num>
  <w:num w:numId="8">
    <w:abstractNumId w:val="1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2601"/>
    <w:rsid w:val="000C47B3"/>
    <w:rsid w:val="00112B50"/>
    <w:rsid w:val="001559E0"/>
    <w:rsid w:val="00182088"/>
    <w:rsid w:val="001A4B79"/>
    <w:rsid w:val="001E3914"/>
    <w:rsid w:val="002521D2"/>
    <w:rsid w:val="00367D46"/>
    <w:rsid w:val="0042162E"/>
    <w:rsid w:val="004233D7"/>
    <w:rsid w:val="00497148"/>
    <w:rsid w:val="004E5A23"/>
    <w:rsid w:val="004F5881"/>
    <w:rsid w:val="00532B71"/>
    <w:rsid w:val="00586826"/>
    <w:rsid w:val="005940E9"/>
    <w:rsid w:val="005D0AE2"/>
    <w:rsid w:val="005D3514"/>
    <w:rsid w:val="00604095"/>
    <w:rsid w:val="0062001B"/>
    <w:rsid w:val="006223E8"/>
    <w:rsid w:val="006356C5"/>
    <w:rsid w:val="0064623A"/>
    <w:rsid w:val="00655F5D"/>
    <w:rsid w:val="006B38F5"/>
    <w:rsid w:val="006E6BC3"/>
    <w:rsid w:val="00794CC7"/>
    <w:rsid w:val="007A29F9"/>
    <w:rsid w:val="007A4BFE"/>
    <w:rsid w:val="0081663C"/>
    <w:rsid w:val="008301F7"/>
    <w:rsid w:val="00840E3D"/>
    <w:rsid w:val="00857361"/>
    <w:rsid w:val="00881AB5"/>
    <w:rsid w:val="008A2AB5"/>
    <w:rsid w:val="0090690D"/>
    <w:rsid w:val="00922018"/>
    <w:rsid w:val="00932D82"/>
    <w:rsid w:val="009521CA"/>
    <w:rsid w:val="00997BA9"/>
    <w:rsid w:val="009C3BDF"/>
    <w:rsid w:val="00A05E2B"/>
    <w:rsid w:val="00A060F6"/>
    <w:rsid w:val="00A95334"/>
    <w:rsid w:val="00AB7883"/>
    <w:rsid w:val="00AE0880"/>
    <w:rsid w:val="00AF40B4"/>
    <w:rsid w:val="00B03169"/>
    <w:rsid w:val="00B50CF6"/>
    <w:rsid w:val="00B83D80"/>
    <w:rsid w:val="00BA6521"/>
    <w:rsid w:val="00BD19B2"/>
    <w:rsid w:val="00C016E2"/>
    <w:rsid w:val="00CA0F3C"/>
    <w:rsid w:val="00CA7BE9"/>
    <w:rsid w:val="00CB6BBA"/>
    <w:rsid w:val="00CF2939"/>
    <w:rsid w:val="00D44D4F"/>
    <w:rsid w:val="00D47B34"/>
    <w:rsid w:val="00D77C43"/>
    <w:rsid w:val="00D955F3"/>
    <w:rsid w:val="00DB29D2"/>
    <w:rsid w:val="00DB4528"/>
    <w:rsid w:val="00DD4275"/>
    <w:rsid w:val="00DF6AEF"/>
    <w:rsid w:val="00E0516C"/>
    <w:rsid w:val="00E14788"/>
    <w:rsid w:val="00E23EE2"/>
    <w:rsid w:val="00E5034B"/>
    <w:rsid w:val="00E80AAD"/>
    <w:rsid w:val="00EC322B"/>
    <w:rsid w:val="00EE5750"/>
    <w:rsid w:val="00F32AD9"/>
    <w:rsid w:val="00F62A72"/>
    <w:rsid w:val="00F667BC"/>
    <w:rsid w:val="00FD6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D6D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6D8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6D8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6D8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6D8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D6D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6D8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6D8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6D8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6D8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veljače 2019.</izvorni_sadrzaj>
    <derivirana_varijabla naziv="DomainObject.DatumDonosenjaOdluke_1">14.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Terlep</izvorni_sadrzaj>
    <derivirana_varijabla naziv="DomainObject.DonositeljOdluke.Prezime_1">Terlep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</izvorni_sadrzaj>
    <derivirana_varijabla naziv="DomainObject.Predmet.Broj_1">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2019.</izvorni_sadrzaj>
    <derivirana_varijabla naziv="DomainObject.Predmet.DatumOsnivanja_1">11.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St-69/2019</izvorni_sadrzaj>
    <derivirana_varijabla naziv="DomainObject.Predmet.OznakaBroj_1">St-69/2019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Milan Mendeš j.d.o.o. za usluge</izvorni_sadrzaj>
    <derivirana_varijabla naziv="DomainObject.Predmet.ProtustrankaFormated_1">  Milan Mendeš j.d.o.o. za usluge</derivirana_varijabla>
  </DomainObject.Predmet.ProtustrankaFormated>
  <DomainObject.Predmet.ProtustrankaFormatedOIB>
    <izvorni_sadrzaj>  Milan Mendeš j.d.o.o. za usluge, OIB 83408091083</izvorni_sadrzaj>
    <derivirana_varijabla naziv="DomainObject.Predmet.ProtustrankaFormatedOIB_1">  Milan Mendeš j.d.o.o. za usluge, OIB 83408091083</derivirana_varijabla>
  </DomainObject.Predmet.ProtustrankaFormatedOIB>
  <DomainObject.Predmet.ProtustrankaFormatedWithAdress>
    <izvorni_sadrzaj> Milan Mendeš j.d.o.o. za usluge, Badljevinski put 6, 10000 Zagreb</izvorni_sadrzaj>
    <derivirana_varijabla naziv="DomainObject.Predmet.ProtustrankaFormatedWithAdress_1"> Milan Mendeš j.d.o.o. za usluge, Badljevinski put 6, 10000 Zagreb</derivirana_varijabla>
  </DomainObject.Predmet.ProtustrankaFormatedWithAdress>
  <DomainObject.Predmet.ProtustrankaFormatedWithAdressOIB>
    <izvorni_sadrzaj> Milan Mendeš j.d.o.o. za usluge, OIB 83408091083, Badljevinski put 6, 10000 Zagreb</izvorni_sadrzaj>
    <derivirana_varijabla naziv="DomainObject.Predmet.ProtustrankaFormatedWithAdressOIB_1"> Milan Mendeš j.d.o.o. za usluge, OIB 83408091083, Badljevinski put 6, 10000 Zagreb</derivirana_varijabla>
  </DomainObject.Predmet.ProtustrankaFormatedWithAdressOIB>
  <DomainObject.Predmet.ProtustrankaWithAdress>
    <izvorni_sadrzaj>Milan Mendeš j.d.o.o. za usluge Badljevinski put 6, 10000 Zagreb</izvorni_sadrzaj>
    <derivirana_varijabla naziv="DomainObject.Predmet.ProtustrankaWithAdress_1">Milan Mendeš j.d.o.o. za usluge Badljevinski put 6, 10000 Zagreb</derivirana_varijabla>
  </DomainObject.Predmet.ProtustrankaWithAdress>
  <DomainObject.Predmet.ProtustrankaWithAdressOIB>
    <izvorni_sadrzaj>Milan Mendeš j.d.o.o. za usluge, OIB 83408091083, Badljevinski put 6, 10000 Zagreb</izvorni_sadrzaj>
    <derivirana_varijabla naziv="DomainObject.Predmet.ProtustrankaWithAdressOIB_1">Milan Mendeš j.d.o.o. za usluge, OIB 83408091083, Badljevinski put 6, 10000 Zagreb</derivirana_varijabla>
  </DomainObject.Predmet.ProtustrankaWithAdressOIB>
  <DomainObject.Predmet.ProtustrankaNazivFormated>
    <izvorni_sadrzaj>Milan Mendeš j.d.o.o. za usluge</izvorni_sadrzaj>
    <derivirana_varijabla naziv="DomainObject.Predmet.ProtustrankaNazivFormated_1">Milan Mendeš j.d.o.o. za usluge</derivirana_varijabla>
  </DomainObject.Predmet.ProtustrankaNazivFormated>
  <DomainObject.Predmet.ProtustrankaNazivFormatedOIB>
    <izvorni_sadrzaj>Milan Mendeš j.d.o.o. za usluge, OIB 83408091083</izvorni_sadrzaj>
    <derivirana_varijabla naziv="DomainObject.Predmet.ProtustrankaNazivFormatedOIB_1">Milan Mendeš j.d.o.o. za usluge, OIB 83408091083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51. - Z. Terlep</izvorni_sadrzaj>
    <derivirana_varijabla naziv="DomainObject.Predmet.Referada.Naziv_1">51. - Z. Terlep</derivirana_varijabla>
  </DomainObject.Predmet.Referada.Naziv>
  <DomainObject.Predmet.Referada.Oznaka>
    <izvorni_sadrzaj>51. </izvorni_sadrzaj>
    <derivirana_varijabla naziv="DomainObject.Predmet.Referada.Oznaka_1">51. </derivirana_varijabla>
  </DomainObject.Predmet.Referada.Oznaka>
  <DomainObject.Predmet.Referada.Prostorija.Naziv>
    <izvorni_sadrzaj>Soba DZ III 60</izvorni_sadrzaj>
    <derivirana_varijabla naziv="DomainObject.Predmet.Referada.Prostorija.Naziv_1">Soba DZ III 60</derivirana_varijabla>
  </DomainObject.Predmet.Referada.Prostorija.Naziv>
  <DomainObject.Predmet.Referada.Prostorija.Oznaka>
    <izvorni_sadrzaj>DZ III 60</izvorni_sadrzaj>
    <derivirana_varijabla naziv="DomainObject.Predmet.Referada.Prostorija.Oznaka_1">DZ III 60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Zrinka Terlep</izvorni_sadrzaj>
    <derivirana_varijabla naziv="DomainObject.Predmet.Referada.Sudac_1">Zrinka Terlep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51. - Z. Terlep</izvorni_sadrzaj>
    <derivirana_varijabla naziv="DomainObject.Predmet.TrenutnaLokacijaSpisa.Naziv_1">51. - Z. Terlep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Krsnik</izvorni_sadrzaj>
    <derivirana_varijabla naziv="DomainObject.Predmet.Zapisnicar_1">Romana Krsnik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Milan Mendeš j.d.o.o. za usluge</item>
    </izvorni_sadrzaj>
    <derivirana_varijabla naziv="DomainObject.Predmet.ProtuStrankaListFormated_1">
      <item>Milan Mendeš j.d.o.o. za usluge</item>
    </derivirana_varijabla>
  </DomainObject.Predmet.ProtuStrankaListFormated>
  <DomainObject.Predmet.ProtuStrankaListFormatedOIB>
    <izvorni_sadrzaj>
      <item>Milan Mendeš j.d.o.o. za usluge, OIB 83408091083</item>
    </izvorni_sadrzaj>
    <derivirana_varijabla naziv="DomainObject.Predmet.ProtuStrankaListFormatedOIB_1">
      <item>Milan Mendeš j.d.o.o. za usluge, OIB 83408091083</item>
    </derivirana_varijabla>
  </DomainObject.Predmet.ProtuStrankaListFormatedOIB>
  <DomainObject.Predmet.ProtuStrankaListFormatedWithAdress>
    <izvorni_sadrzaj>
      <item>Milan Mendeš j.d.o.o. za usluge, Badljevinski put 6, 10000 Zagreb</item>
    </izvorni_sadrzaj>
    <derivirana_varijabla naziv="DomainObject.Predmet.ProtuStrankaListFormatedWithAdress_1">
      <item>Milan Mendeš j.d.o.o. za usluge, Badljevinski put 6, 10000 Zagreb</item>
    </derivirana_varijabla>
  </DomainObject.Predmet.ProtuStrankaListFormatedWithAdress>
  <DomainObject.Predmet.ProtuStrankaListFormatedWithAdressOIB>
    <izvorni_sadrzaj>
      <item>Milan Mendeš j.d.o.o. za usluge, OIB 83408091083, Badljevinski put 6, 10000 Zagreb</item>
    </izvorni_sadrzaj>
    <derivirana_varijabla naziv="DomainObject.Predmet.ProtuStrankaListFormatedWithAdressOIB_1">
      <item>Milan Mendeš j.d.o.o. za usluge, OIB 83408091083, Badljevinski put 6, 10000 Zagreb</item>
    </derivirana_varijabla>
  </DomainObject.Predmet.ProtuStrankaListFormatedWithAdressOIB>
  <DomainObject.Predmet.ProtuStrankaListNazivFormated>
    <izvorni_sadrzaj>
      <item>Milan Mendeš j.d.o.o. za usluge</item>
    </izvorni_sadrzaj>
    <derivirana_varijabla naziv="DomainObject.Predmet.ProtuStrankaListNazivFormated_1">
      <item>Milan Mendeš j.d.o.o. za usluge</item>
    </derivirana_varijabla>
  </DomainObject.Predmet.ProtuStrankaListNazivFormated>
  <DomainObject.Predmet.ProtuStrankaListNazivFormatedOIB>
    <izvorni_sadrzaj>
      <item>Milan Mendeš j.d.o.o. za usluge, OIB 83408091083</item>
    </izvorni_sadrzaj>
    <derivirana_varijabla naziv="DomainObject.Predmet.ProtuStrankaListNazivFormatedOIB_1">
      <item>Milan Mendeš j.d.o.o. za usluge, OIB 83408091083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2019.</izvorni_sadrzaj>
    <derivirana_varijabla naziv="DomainObject.Datum_1">14.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Milan Mendeš j.d.o.o. za usluge</izvorni_sadrzaj>
    <derivirana_varijabla naziv="DomainObject.Predmet.ProtustrankaIDrugi_1">Milan Mendeš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Milan Mendeš j.d.o.o. za usluge, OIB 83408091083, Badljevinski put 6, 10000 Zagreb</izvorni_sadrzaj>
    <derivirana_varijabla naziv="DomainObject.Predmet.ProtustrankaIDrugiAdressOIB_1">Milan Mendeš j.d.o.o. za usluge, OIB 83408091083, Badljevinski put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Milan Mendeš j.d.o.o. za usluge</item>
    </izvorni_sadrzaj>
    <derivirana_varijabla naziv="DomainObject.Predmet.SudioniciListNaziv_1">
      <item>FINA Regionalni centar Zagreb</item>
      <item>Milan Mendeš j.d.o.o. za usluge</item>
    </derivirana_varijabla>
  </DomainObject.Predmet.SudioniciListNaziv>
  <DomainObject.Predmet.SudioniciListAdressOIB>
    <izvorni_sadrzaj>
      <item>FINA Regionalni centar Zagreb, OIB 85821130368, Trg svibanjskih žrtava 1995. 1,10000 Zagreb</item>
      <item>Milan Mendeš j.d.o.o. za usluge, OIB 83408091083, Badljevinski put 6,10000 Zagreb</item>
    </izvorni_sadrzaj>
    <derivirana_varijabla naziv="DomainObject.Predmet.SudioniciListAdressOIB_1">
      <item>FINA Regionalni centar Zagreb, OIB 85821130368, Trg svibanjskih žrtava 1995. 1,10000 Zagreb</item>
      <item>Milan Mendeš j.d.o.o. za usluge, OIB 83408091083, Badljevinski put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83408091083</item>
    </izvorni_sadrzaj>
    <derivirana_varijabla naziv="DomainObject.Predmet.SudioniciListNazivOIB_1">
      <item>, OIB 85821130368</item>
      <item>, OIB 83408091083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14. veljače 2019.</izvorni_sadrzaj>
    <derivirana_varijabla naziv="DomainObject.PredzadnjaOdlukaIzPredmeta.DatumDonosenjaOdluke_1">14. veljače 2019.</derivirana_varijabla>
  </DomainObject.PredzadnjaOdlukaIzPredmeta.DatumDonosenjaOdluke>
  <DomainObject.PredzadnjaOdlukaIzPredmeta.Oznaka>
    <izvorni_sadrzaj>St-69/2019-4</izvorni_sadrzaj>
    <derivirana_varijabla naziv="DomainObject.PredzadnjaOdlukaIzPredmeta.Oznaka_1">St-69/2019-4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1</properties:Pages>
  <properties:Words>226</properties:Words>
  <properties:Characters>1221</properties:Characters>
  <properties:Lines>37</properties:Lines>
  <properties:Paragraphs>14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2019-02-14T07:46:00Z</dcterms:created>
  <dc:creator>Sudsko vijeæe</dc:creator>
  <cp:lastModifiedBy>Romana Krsnik</cp:lastModifiedBy>
  <cp:lastPrinted>2019-02-14T13:38:00Z</cp:lastPrinted>
  <dcterms:modified xmlns:xsi="http://www.w3.org/2001/XMLSchema-instance" xsi:type="dcterms:W3CDTF">2019-02-14T13:39:00Z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(69-19 Oglas -  vjerovnici 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