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87d6" w14:paraId="f6a87d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C828D7" w:rsidRPr="009406A9">
        <w:rPr>
          <w:rFonts w:hAnsi="Times New Roman" w:ascii="Times New Roman"/>
        </w:rPr>
        <w:t>KOLOS PROJEKT d.o.o., Zagreb, Markuševečka Dubrava 36, OIB: 40760144263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C828D7" w:rsidRPr="009406A9">
        <w:rPr>
          <w:rFonts w:hAnsi="Times New Roman" w:ascii="Times New Roman"/>
        </w:rPr>
        <w:t>11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KOLOS PROJEKT d.o.o., Zagreb, Markuševečka Dubrava 36, OIB: 40760144263 </w:t>
      </w:r>
      <w:r w:rsidR="00E40556" w:rsidRPr="009406A9">
        <w:rPr>
          <w:rFonts w:hAnsi="Times New Roman" w:ascii="Times New Roman"/>
        </w:rPr>
        <w:t xml:space="preserve">dana </w:t>
      </w:r>
      <w:r w:rsidR="00C828D7" w:rsidRPr="009406A9">
        <w:rPr>
          <w:rFonts w:hAnsi="Times New Roman" w:ascii="Times New Roman"/>
        </w:rPr>
        <w:t>11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9406A9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9406A9" w:rsidRPr="009406A9">
        <w:rPr>
          <w:rFonts w:hAnsi="Times New Roman" w:ascii="Times New Roman"/>
        </w:rPr>
        <w:t>Miljenko Marinić iz Zagreba, Lopudska 1, OIB: 34668485052.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C828D7" w:rsidRPr="009406A9">
        <w:rPr>
          <w:rFonts w:hAnsi="Times New Roman" w:ascii="Times New Roman"/>
        </w:rPr>
        <w:t>KOLOS PROJEKT d.o.o., Zagreb, Markuševečka Dubrava 36, OIB: 40760144263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D0600A" w:rsidRPr="009406A9">
        <w:rPr>
          <w:rFonts w:hAnsi="Times New Roman" w:ascii="Times New Roman"/>
        </w:rPr>
        <w:t>KOLOS PROJEKT d.o.o., Zagreb, Markuševečka Dubrava 36, OIB: 40760144263, MBS: 080751308</w:t>
      </w:r>
      <w:r w:rsidRPr="009406A9">
        <w:rPr>
          <w:rFonts w:hAnsi="Times New Roman" w:ascii="Times New Roman"/>
        </w:rPr>
        <w:t>,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D0600A" w:rsidRPr="009406A9">
        <w:rPr>
          <w:rFonts w:hAnsi="Times New Roman" w:ascii="Times New Roman"/>
        </w:rPr>
        <w:t>27.10.</w:t>
      </w:r>
      <w:r w:rsidRPr="009406A9">
        <w:rPr>
          <w:rFonts w:hAnsi="Times New Roman" w:ascii="Times New Roman"/>
        </w:rPr>
        <w:t>201</w:t>
      </w:r>
      <w:r w:rsidR="008346B5" w:rsidRPr="009406A9">
        <w:rPr>
          <w:rFonts w:hAnsi="Times New Roman" w:ascii="Times New Roman"/>
        </w:rPr>
        <w:t>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D0600A" w:rsidRPr="009406A9">
        <w:rPr>
          <w:rFonts w:hAnsi="Times New Roman" w:ascii="Times New Roman"/>
        </w:rPr>
        <w:t>KOLOS PROJEKT d.o.o., Zagreb, Markuševečka Dubrava 36, OIB: 40760144263, MBS: 080751308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305656" w:rsidRPr="009406A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D0600A" w:rsidRPr="009406A9">
        <w:rPr>
          <w:rFonts w:hAnsi="Times New Roman" w:ascii="Times New Roman"/>
        </w:rPr>
        <w:t>24.10.2016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 xml:space="preserve">neizvršene osnove za plaćanje u neprekinutom razdoblju od </w:t>
      </w:r>
      <w:r w:rsidR="00305656" w:rsidRPr="009406A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D0600A" w:rsidRPr="009406A9">
        <w:rPr>
          <w:rFonts w:hAnsi="Times New Roman" w:ascii="Times New Roman"/>
        </w:rPr>
        <w:t>75.511,61</w:t>
      </w:r>
      <w:r w:rsidR="009A2BB6" w:rsidRPr="009406A9">
        <w:rPr>
          <w:rFonts w:hAnsi="Times New Roman" w:ascii="Times New Roman"/>
        </w:rPr>
        <w:t xml:space="preserve"> 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442DB4" w:rsidRPr="009406A9">
        <w:rPr>
          <w:rFonts w:hAnsi="Times New Roman" w:ascii="Times New Roman"/>
        </w:rPr>
        <w:t>ima jednog zaposlenog</w:t>
      </w:r>
      <w:r w:rsidR="00E40556" w:rsidRPr="009406A9">
        <w:rPr>
          <w:rFonts w:hAnsi="Times New Roman" w:ascii="Times New Roman"/>
        </w:rPr>
        <w:t>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D0600A" w:rsidRPr="009406A9">
        <w:rPr>
          <w:rFonts w:hAnsi="Times New Roman" w:ascii="Times New Roman"/>
        </w:rPr>
        <w:t>17. veljače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D0600A" w:rsidRPr="009406A9">
        <w:rPr>
          <w:rFonts w:hAnsi="Times New Roman" w:ascii="Times New Roman"/>
        </w:rPr>
        <w:t>07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D0600A" w:rsidRPr="009406A9">
        <w:rPr>
          <w:rFonts w:hAnsi="Times New Roman" w:ascii="Times New Roman"/>
        </w:rPr>
        <w:t>07.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D0600A" w:rsidRPr="009406A9">
        <w:rPr>
          <w:rFonts w:hAnsi="Times New Roman" w:ascii="Times New Roman"/>
        </w:rPr>
        <w:t>11</w:t>
      </w:r>
      <w:r w:rsidR="008346B5" w:rsidRPr="009406A9">
        <w:rPr>
          <w:rFonts w:hAnsi="Times New Roman" w:ascii="Times New Roman"/>
        </w:rPr>
        <w:t>.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828D7">
      <w:rPr>
        <w:rFonts w:hAnsi="Times New Roman" w:ascii="Times New Roman"/>
      </w:rPr>
      <w:t>6456/16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C828D7">
          <w:rPr>
            <w:rFonts w:hAnsi="Times New Roman" w:ascii="Times New Roman"/>
          </w:rPr>
          <w:t>6456/16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6507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St-6456/2016</izvorni_sadrzaj>
    <derivirana_varijabla naziv="DomainObject.Predmet.OznakaBroj_1">St-6456/2016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 PROJEKT d.o.o. zastupanog po punomoćniku NIKOLA MIKLEC; Matijević,Jakirčević i Malkoč j.t.d.</izvorni_sadrzaj>
    <derivirana_varijabla naziv="DomainObject.Predmet.ProtustrankaFormated_1">  KOLOS PROJEKT d.o.o. zastupanog po punomoćniku NIKOLA MIKLEC; Matijević,Jakirčević i Malkoč j.t.d.</derivirana_varijabla>
  </DomainObject.Predmet.ProtustrankaFormated>
  <DomainObject.Predmet.ProtustrankaFormatedOIB>
    <izvorni_sadrzaj>  KOLOS PROJEKT d.o.o., OIB 40760144263 zastupanog po punomoćniku NIKOLA MIKLEC; Matijević,Jakirčević i Malkoč j.t.d.</izvorni_sadrzaj>
    <derivirana_varijabla naziv="DomainObject.Predmet.ProtustrankaFormatedOIB_1">  KOLOS PROJEKT d.o.o., OIB 40760144263 zastupanog po punomoćniku NIKOLA MIKLEC; Matijević,Jakirčević i Malkoč j.t.d.</derivirana_varijabla>
  </DomainObject.Predmet.ProtustrankaFormatedOIB>
  <DomainObject.Predmet.ProtustrankaFormatedWithAdress>
    <izvorni_sadrzaj> KOLOS PROJEKT d.o.o., Markuševečka Dubrava 36, 10000 Zagreb zastupanog po punomoćniku NIKOLA MIKLEC; Matijević,Jakirčević i Malkoč j.t.d.</izvorni_sadrzaj>
    <derivirana_varijabla naziv="DomainObject.Predmet.ProtustrankaFormatedWithAdress_1"> KOLOS PROJEKT d.o.o., Markuševečka Dubrava 36, 10000 Zagreb zastupanog po punomoćniku NIKOLA MIKLEC; Matijević,Jakirčević i Malkoč j.t.d.</derivirana_varijabla>
  </DomainObject.Predmet.ProtustrankaFormatedWithAdress>
  <DomainObject.Predmet.ProtustrankaFormatedWithAdressOIB>
    <izvorni_sadrzaj> KOLOS PROJEKT d.o.o., OIB 40760144263, Markuševečka Dubrava 36, 10000 Zagreb zastupanog po punomoćniku NIKOLA MIKLEC; Matijević,Jakirčević i Malkoč j.t.d.</izvorni_sadrzaj>
    <derivirana_varijabla naziv="DomainObject.Predmet.ProtustrankaFormatedWithAdressOIB_1"> KOLOS PROJEKT d.o.o., OIB 40760144263, Markuševečka Dubrava 36, 10000 Zagreb zastupanog po punomoćniku NIKOLA MIKLEC; Matijević,Jakirčević i Malkoč j.t.d.</derivirana_varijabla>
  </DomainObject.Predmet.ProtustrankaFormatedWithAdressOIB>
  <DomainObject.Predmet.ProtustrankaWithAdress>
    <izvorni_sadrzaj>KOLOS PROJEKT d.o.o. Markuševečka Dubrava 36, 10000 Zagreb</izvorni_sadrzaj>
    <derivirana_varijabla naziv="DomainObject.Predmet.ProtustrankaWithAdress_1">KOLOS PROJEKT d.o.o. Markuševečka Dubrava 36, 10000 Zagreb</derivirana_varijabla>
  </DomainObject.Predmet.ProtustrankaWithAdress>
  <DomainObject.Predmet.ProtustrankaWithAdressOIB>
    <izvorni_sadrzaj>KOLOS PROJEKT d.o.o., OIB 40760144263, Markuševečka Dubrava 36, 10000 Zagreb</izvorni_sadrzaj>
    <derivirana_varijabla naziv="DomainObject.Predmet.ProtustrankaWithAdressOIB_1">KOLOS PROJEKT d.o.o., OIB 40760144263, Markuševečka Dubrava 36, 10000 Zagreb</derivirana_varijabla>
  </DomainObject.Predmet.ProtustrankaWithAdressOIB>
  <DomainObject.Predmet.ProtustrankaNazivFormated>
    <izvorni_sadrzaj>KOLOS PROJEKT d.o.o.</izvorni_sadrzaj>
    <derivirana_varijabla naziv="DomainObject.Predmet.ProtustrankaNazivFormated_1">KOLOS PROJEKT d.o.o.</derivirana_varijabla>
  </DomainObject.Predmet.ProtustrankaNazivFormated>
  <DomainObject.Predmet.ProtustrankaNazivFormatedOIB>
    <izvorni_sadrzaj>KOLOS PROJEKT d.o.o., OIB 40760144263</izvorni_sadrzaj>
    <derivirana_varijabla naziv="DomainObject.Predmet.ProtustrankaNazivFormatedOIB_1">KOLOS PROJEKT d.o.o., OIB 40760144263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 PROJEKT d.o.o. zastupanog po punomoćniku NIKOLA MIKLEC; Matijević,Jakirčević i Malkoč j.t.d.</item>
    </izvorni_sadrzaj>
    <derivirana_varijabla naziv="DomainObject.Predmet.ProtuStrankaListFormated_1">
      <item>KOLOS PROJEKT d.o.o. zastupanog po punomoćniku NIKOLA MIKLEC; Matijević,Jakirčević i Malkoč j.t.d.</item>
    </derivirana_varijabla>
  </DomainObject.Predmet.ProtuStrankaListFormated>
  <DomainObject.Predmet.ProtuStrankaListFormatedOIB>
    <izvorni_sadrzaj>
      <item>KOLOS PROJEKT d.o.o., OIB 40760144263 zastupanog po punomoćniku NIKOLA MIKLEC; Matijević,Jakirčević i Malkoč j.t.d.</item>
    </izvorni_sadrzaj>
    <derivirana_varijabla naziv="DomainObject.Predmet.ProtuStrankaListFormatedOIB_1">
      <item>KOLOS PROJEKT d.o.o., OIB 40760144263 zastupanog po punomoćniku NIKOLA MIKLEC; Matijević,Jakirčević i Malkoč j.t.d.</item>
    </derivirana_varijabla>
  </DomainObject.Predmet.ProtuStrankaListFormatedOIB>
  <DomainObject.Predmet.ProtuStrankaListFormatedWithAdress>
    <izvorni_sadrzaj>
      <item>KOLOS PROJEKT d.o.o., Markuševečka Dubrava 36, 10000 Zagreb zastupanog po punomoćniku NIKOLA MIKLEC; Matijević,Jakirčević i Malkoč j.t.d.</item>
    </izvorni_sadrzaj>
    <derivirana_varijabla naziv="DomainObject.Predmet.ProtuStrankaListFormatedWithAdress_1">
      <item>KOLOS PROJEKT d.o.o., Markuševečka Dubrava 36, 10000 Zagreb zastupanog po punomoćniku NIKOLA MIKLEC; Matijević,Jakirčević i Malkoč j.t.d.</item>
    </derivirana_varijabla>
  </DomainObject.Predmet.ProtuStrankaListFormatedWithAdress>
  <DomainObject.Predmet.ProtuStrankaListFormatedWithAdressOIB>
    <izvorni_sadrzaj>
      <item>KOLOS PROJEKT d.o.o., OIB 40760144263, Markuševečka Dubrava 36, 10000 Zagreb zastupanog po punomoćniku NIKOLA MIKLEC; Matijević,Jakirčević i Malkoč j.t.d.</item>
    </izvorni_sadrzaj>
    <derivirana_varijabla naziv="DomainObject.Predmet.ProtuStrankaListFormatedWithAdressOIB_1">
      <item>KOLOS PROJEKT d.o.o., OIB 40760144263, Markuševečka Dubrava 36, 10000 Zagreb zastupanog po punomoćniku NIKOLA MIKLEC; Matijević,Jakirčević i Malkoč j.t.d.</item>
    </derivirana_varijabla>
  </DomainObject.Predmet.ProtuStrankaListFormatedWithAdressOIB>
  <DomainObject.Predmet.ProtuStrankaListNazivFormated>
    <izvorni_sadrzaj>
      <item>KOLOS PROJEKT d.o.o.</item>
    </izvorni_sadrzaj>
    <derivirana_varijabla naziv="DomainObject.Predmet.ProtuStrankaListNazivFormated_1">
      <item>KOLOS PROJEKT d.o.o.</item>
    </derivirana_varijabla>
  </DomainObject.Predmet.ProtuStrankaListNazivFormated>
  <DomainObject.Predmet.ProtuStrankaListNazivFormatedOIB>
    <izvorni_sadrzaj>
      <item>KOLOS PROJEKT d.o.o., OIB 40760144263</item>
    </izvorni_sadrzaj>
    <derivirana_varijabla naziv="DomainObject.Predmet.ProtuStrankaListNazivFormatedOIB_1">
      <item>KOLOS PROJEKT d.o.o., OIB 40760144263</item>
    </derivirana_varijabla>
  </DomainObject.Predmet.ProtuStrankaListNazivFormatedOIB>
  <DomainObject.Predmet.OstaliListFormated>
    <izvorni_sadrzaj>
      <item>NIKOLA MIKLEC punomoćnik sudionika u postupku KOLOS PROJEKT d.o.o.</item>
      <item>Matijević,Jakirčević i Malkoč j.t.d. punomoćnik sudionika u postupku KOLOS PROJEKT d.o.o.</item>
    </izvorni_sadrzaj>
    <derivirana_varijabla naziv="DomainObject.Predmet.OstaliListFormated_1">
      <item>NIKOLA MIKLEC punomoćnik sudionika u postupku KOLOS PROJEKT d.o.o.</item>
      <item>Matijević,Jakirčević i Malkoč j.t.d. punomoćnik sudionika u postupku KOLOS PROJEKT d.o.o.</item>
    </derivirana_varijabla>
  </DomainObject.Predmet.OstaliListFormated>
  <DomainObject.Predmet.OstaliListFormatedOIB>
    <izvorni_sadrzaj>
      <item>NIKOLA MIKLEC, OIB 16777469817 punomoćnik sudionika u postupku KOLOS PROJEKT d.o.o.</item>
      <item>Matijević,Jakirčević i Malkoč j.t.d. punomoćnik sudionika u postupku KOLOS PROJEKT d.o.o.</item>
    </izvorni_sadrzaj>
    <derivirana_varijabla naziv="DomainObject.Predmet.OstaliListFormatedOIB_1">
      <item>NIKOLA MIKLEC, OIB 16777469817 punomoćnik sudionika u postupku KOLOS PROJEKT d.o.o.</item>
      <item>Matijević,Jakirčević i Malkoč j.t.d. punomoćnik sudionika u postupku KOLOS PROJEKT d.o.o.</item>
    </derivirana_varijabla>
  </DomainObject.Predmet.OstaliListFormatedOIB>
  <DomainObject.Predmet.OstaliListFormatedWithAdress>
    <izvorni_sadrzaj>
      <item>NIKOLA MIKLEC, Žigulići 2, 10000 Zagreb punomoćnik sudionika u postupku KOLOS PROJEKT d.o.o.</item>
      <item>Matijević,Jakirčević i Malkoč j.t.d., Radnička cesta 47, 10000 Zagreb punomoćnik sudionika u postupku KOLOS PROJEKT d.o.o.</item>
    </izvorni_sadrzaj>
    <derivirana_varijabla naziv="DomainObject.Predmet.OstaliListFormatedWithAdress_1">
      <item>NIKOLA MIKLEC, Žigulići 2, 10000 Zagreb punomoćnik sudionika u postupku KOLOS PROJEKT d.o.o.</item>
      <item>Matijević,Jakirčević i Malkoč j.t.d., Radnička cesta 47, 10000 Zagreb punomoćnik sudionika u postupku KOLOS PROJEKT d.o.o.</item>
    </derivirana_varijabla>
  </DomainObject.Predmet.OstaliListFormatedWithAdress>
  <DomainObject.Predmet.OstaliListFormatedWithAdressOIB>
    <izvorni_sadrzaj>
      <item>NIKOLA MIKLEC, OIB 16777469817, Žigulići 2, 10000 Zagreb punomoćnik sudionika u postupku KOLOS PROJEKT d.o.o.</item>
      <item>Matijević,Jakirčević i Malkoč j.t.d., Radnička cesta 47, 10000 Zagreb punomoćnik sudionika u postupku KOLOS PROJEKT d.o.o.</item>
    </izvorni_sadrzaj>
    <derivirana_varijabla naziv="DomainObject.Predmet.OstaliListFormatedWithAdressOIB_1">
      <item>NIKOLA MIKLEC, OIB 16777469817, Žigulići 2, 10000 Zagreb punomoćnik sudionika u postupku KOLOS PROJEKT d.o.o.</item>
      <item>Matijević,Jakirčević i Malkoč j.t.d., Radnička cesta 47, 10000 Zagreb punomoćnik sudionika u postupku KOLOS PROJEKT d.o.o.</item>
    </derivirana_varijabla>
  </DomainObject.Predmet.OstaliListFormatedWithAdressOIB>
  <DomainObject.Predmet.OstaliListNazivFormated>
    <izvorni_sadrzaj>
      <item>NIKOLA MIKLEC</item>
      <item>Matijević,Jakirčević i Malkoč j.t.d.</item>
    </izvorni_sadrzaj>
    <derivirana_varijabla naziv="DomainObject.Predmet.OstaliListNazivFormated_1">
      <item>NIKOLA MIKLEC</item>
      <item>Matijević,Jakirčević i Malkoč j.t.d.</item>
    </derivirana_varijabla>
  </DomainObject.Predmet.OstaliListNazivFormated>
  <DomainObject.Predmet.OstaliListNazivFormatedOIB>
    <izvorni_sadrzaj>
      <item>NIKOLA MIKLEC, OIB 16777469817</item>
      <item>Matijević,Jakirčević i Malkoč j.t.d.</item>
    </izvorni_sadrzaj>
    <derivirana_varijabla naziv="DomainObject.Predmet.OstaliListNazivFormatedOIB_1">
      <item>NIKOLA MIKLEC, OIB 16777469817</item>
      <item>Matijević,Jakirčević i Malkoč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 PROJEKT d.o.o.</izvorni_sadrzaj>
    <derivirana_varijabla naziv="DomainObject.Predmet.ProtustrankaIDrugi_1">KOLOS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KOLOS PROJEKT d.o.o., OIB 40760144263, Markuševečka Dubrava 36, 10000 Zagreb</izvorni_sadrzaj>
    <derivirana_varijabla naziv="DomainObject.Predmet.ProtustrankaIDrugiAdressOIB_1">KOLOS PROJEKT d.o.o., OIB 40760144263, Markuševečka Dubrava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KOLOS PROJEKT d.o.o.</item>
      <item>NIKOLA MIKLEC</item>
      <item>Matijević,Jakirčević i Malkoč j.t.d.</item>
    </izvorni_sadrzaj>
    <derivirana_varijabla naziv="DomainObject.Predmet.SudioniciListNaziv_1">
      <item>FINA Regionalni centar Zagreb</item>
      <item>KOLOS PROJEKT d.o.o.</item>
      <item>NIKOLA MIKLEC</item>
      <item>Matijević,Jakirčević i Malkoč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KOLOS PROJEKT d.o.o., OIB 40760144263, Markuševečka Dubrava 36,10000 Zagreb</item>
      <item>NIKOLA MIKLEC, OIB 16777469817, Žigulići 2,10000 Zagreb</item>
      <item>Matijević,Jakirčević i Malkoč j.t.d., Radnička cesta 47,10000 Zagreb</item>
    </izvorni_sadrzaj>
    <derivirana_varijabla naziv="DomainObject.Predmet.SudioniciListAdressOIB_1">
      <item>FINA Regionalni centar Zagreb, OIB 85821130368, Trg svibanjskih žrtava 1995. br. 1,10000 Zagreb</item>
      <item>KOLOS PROJEKT d.o.o., OIB 40760144263, Markuševečka Dubrava 36,10000 Zagreb</item>
      <item>NIKOLA MIKLEC, OIB 16777469817, Žigulići 2,10000 Zagreb</item>
      <item>Matijević,Jakirčević i Malkoč j.t.d.,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40760144263</item>
      <item>, OIB 16777469817</item>
      <item>, OIB null</item>
    </izvorni_sadrzaj>
    <derivirana_varijabla naziv="DomainObject.Predmet.SudioniciListNazivOIB_1">
      <item>, OIB 85821130368</item>
      <item>, OIB 40760144263</item>
      <item>, OIB 16777469817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38FA9-5432-4392-B228-6E273C4D2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719</properties:Words>
  <properties:Characters>3800</properties:Characters>
  <properties:Lines>91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2017-10-11T11:31:00Z</dcterms:created>
  <dc:creator>x</dc:creator>
  <cp:lastModifiedBy>Matea Bizjak</cp:lastModifiedBy>
  <cp:lastPrinted>2017-10-11T11:42:00Z</cp:lastPrinted>
  <dcterms:modified xmlns:xsi="http://www.w3.org/2001/XMLSchema-instance" xsi:type="dcterms:W3CDTF">2017-10-11T11:43:00Z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