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c207e" w14:paraId="94c207e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A611F4">
        <w:rPr>
          <w:rFonts w:hAnsi="Times New Roman" w:ascii="Times New Roman"/>
          <w:szCs w:val="24"/>
        </w:rPr>
        <w:t>3023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A611F4" w:rsidRPr="009A2EE0">
        <w:rPr>
          <w:rFonts w:hAnsi="Times New Roman" w:ascii="Times New Roman"/>
          <w:szCs w:val="24"/>
        </w:rPr>
        <w:t>MOTO-HOL d.o.o.</w:t>
      </w:r>
      <w:r w:rsidR="00A611F4">
        <w:rPr>
          <w:rFonts w:hAnsi="Times New Roman" w:ascii="Times New Roman"/>
          <w:szCs w:val="24"/>
        </w:rPr>
        <w:t>, Zagreb (Grad Zagreb),</w:t>
      </w:r>
      <w:r w:rsidR="00A611F4" w:rsidRPr="004D3A78">
        <w:rPr>
          <w:rFonts w:hAnsi="Times New Roman" w:ascii="Times New Roman"/>
          <w:szCs w:val="24"/>
        </w:rPr>
        <w:t xml:space="preserve"> </w:t>
      </w:r>
      <w:r w:rsidR="00A611F4">
        <w:rPr>
          <w:rFonts w:hAnsi="Times New Roman" w:ascii="Times New Roman"/>
          <w:szCs w:val="24"/>
        </w:rPr>
        <w:t xml:space="preserve">Josipa Marohnića 1, </w:t>
      </w:r>
      <w:r w:rsidR="00A611F4" w:rsidRPr="004D3A78">
        <w:rPr>
          <w:rFonts w:hAnsi="Times New Roman" w:ascii="Times New Roman"/>
          <w:szCs w:val="24"/>
        </w:rPr>
        <w:t>OIB:</w:t>
      </w:r>
      <w:r w:rsidR="00A611F4">
        <w:rPr>
          <w:rFonts w:hAnsi="Times New Roman" w:ascii="Times New Roman"/>
          <w:szCs w:val="24"/>
        </w:rPr>
        <w:t xml:space="preserve"> </w:t>
      </w:r>
      <w:r w:rsidR="00A611F4" w:rsidRPr="009A2EE0">
        <w:rPr>
          <w:rFonts w:hAnsi="Times New Roman" w:ascii="Times New Roman"/>
          <w:szCs w:val="24"/>
        </w:rPr>
        <w:t>66616985157</w:t>
      </w:r>
      <w:r w:rsidR="004F0BB9">
        <w:rPr>
          <w:rFonts w:hAnsi="Times New Roman" w:ascii="Times New Roman"/>
          <w:szCs w:val="24"/>
        </w:rPr>
        <w:t>,</w:t>
      </w:r>
      <w:r w:rsidR="00FE1277">
        <w:rPr>
          <w:rFonts w:hAnsi="Times New Roman" w:ascii="Times New Roman"/>
          <w:szCs w:val="24"/>
        </w:rPr>
        <w:t xml:space="preserve"> 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D47887">
        <w:rPr>
          <w:rFonts w:hAnsi="Times New Roman" w:ascii="Times New Roman"/>
          <w:szCs w:val="24"/>
        </w:rPr>
        <w:t>3</w:t>
      </w:r>
      <w:r w:rsidR="00AF296F">
        <w:rPr>
          <w:rFonts w:hAnsi="Times New Roman" w:ascii="Times New Roman"/>
          <w:szCs w:val="24"/>
        </w:rPr>
        <w:t>1</w:t>
      </w:r>
      <w:r w:rsidR="00795DC6">
        <w:rPr>
          <w:rFonts w:hAnsi="Times New Roman" w:ascii="Times New Roman"/>
          <w:szCs w:val="24"/>
        </w:rPr>
        <w:t>. prosinca</w:t>
      </w:r>
      <w:r w:rsidR="00895B77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2015.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A611F4" w:rsidRPr="009A2EE0">
        <w:rPr>
          <w:rFonts w:hAnsi="Times New Roman" w:ascii="Times New Roman"/>
          <w:szCs w:val="24"/>
        </w:rPr>
        <w:t>MOTO-HOL d.o.o.</w:t>
      </w:r>
      <w:r w:rsidR="00A611F4">
        <w:rPr>
          <w:rFonts w:hAnsi="Times New Roman" w:ascii="Times New Roman"/>
          <w:szCs w:val="24"/>
        </w:rPr>
        <w:t>, Zagreb (Grad Zagreb),</w:t>
      </w:r>
      <w:r w:rsidR="00A611F4" w:rsidRPr="004D3A78">
        <w:rPr>
          <w:rFonts w:hAnsi="Times New Roman" w:ascii="Times New Roman"/>
          <w:szCs w:val="24"/>
        </w:rPr>
        <w:t xml:space="preserve"> </w:t>
      </w:r>
      <w:r w:rsidR="00A611F4">
        <w:rPr>
          <w:rFonts w:hAnsi="Times New Roman" w:ascii="Times New Roman"/>
          <w:szCs w:val="24"/>
        </w:rPr>
        <w:t xml:space="preserve">Josipa Marohnića 1, </w:t>
      </w:r>
      <w:r w:rsidR="00A611F4" w:rsidRPr="004D3A78">
        <w:rPr>
          <w:rFonts w:hAnsi="Times New Roman" w:ascii="Times New Roman"/>
          <w:szCs w:val="24"/>
        </w:rPr>
        <w:t>OIB:</w:t>
      </w:r>
      <w:r w:rsidR="00A611F4">
        <w:rPr>
          <w:rFonts w:hAnsi="Times New Roman" w:ascii="Times New Roman"/>
          <w:szCs w:val="24"/>
        </w:rPr>
        <w:t xml:space="preserve"> </w:t>
      </w:r>
      <w:r w:rsidR="00A611F4" w:rsidRPr="009A2EE0">
        <w:rPr>
          <w:rFonts w:hAnsi="Times New Roman" w:ascii="Times New Roman"/>
          <w:szCs w:val="24"/>
        </w:rPr>
        <w:t>66616985157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A611F4">
        <w:rPr>
          <w:rFonts w:hAnsi="Times New Roman" w:ascii="Times New Roman"/>
        </w:rPr>
        <w:t>2.403.136,23</w:t>
      </w:r>
      <w:r w:rsidR="00A460CA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D47887">
        <w:rPr>
          <w:rFonts w:hAnsi="Times New Roman" w:ascii="Times New Roman"/>
          <w:szCs w:val="24"/>
        </w:rPr>
        <w:t>3</w:t>
      </w:r>
      <w:r w:rsidR="00AF296F">
        <w:rPr>
          <w:rFonts w:hAnsi="Times New Roman" w:ascii="Times New Roman"/>
          <w:szCs w:val="24"/>
        </w:rPr>
        <w:t>1</w:t>
      </w:r>
      <w:r w:rsidR="00795DC6">
        <w:rPr>
          <w:rFonts w:hAnsi="Times New Roman" w:ascii="Times New Roman"/>
          <w:szCs w:val="24"/>
        </w:rPr>
        <w:t>. prosinca</w:t>
      </w:r>
      <w:r w:rsidR="00E12010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2015.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065BB6" w:rsidR="00065BB6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567C1"/>
    <w:rsid w:val="00056C6B"/>
    <w:rsid w:val="00065BB6"/>
    <w:rsid w:val="00067F4B"/>
    <w:rsid w:val="000845C3"/>
    <w:rsid w:val="000D2AA6"/>
    <w:rsid w:val="000E29AD"/>
    <w:rsid w:val="000F20EF"/>
    <w:rsid w:val="00110E51"/>
    <w:rsid w:val="001367DE"/>
    <w:rsid w:val="001435CC"/>
    <w:rsid w:val="001722BE"/>
    <w:rsid w:val="00177AF5"/>
    <w:rsid w:val="0018550F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B48E3"/>
    <w:rsid w:val="003B6619"/>
    <w:rsid w:val="003C11D9"/>
    <w:rsid w:val="003E2172"/>
    <w:rsid w:val="003E7D20"/>
    <w:rsid w:val="003F2C82"/>
    <w:rsid w:val="00400252"/>
    <w:rsid w:val="0042500A"/>
    <w:rsid w:val="004749B4"/>
    <w:rsid w:val="004A06A9"/>
    <w:rsid w:val="004D3224"/>
    <w:rsid w:val="004E4053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624906"/>
    <w:rsid w:val="00624974"/>
    <w:rsid w:val="006300BC"/>
    <w:rsid w:val="0067382F"/>
    <w:rsid w:val="00686B28"/>
    <w:rsid w:val="006F08F3"/>
    <w:rsid w:val="00712F20"/>
    <w:rsid w:val="007269DC"/>
    <w:rsid w:val="0075240F"/>
    <w:rsid w:val="0075530C"/>
    <w:rsid w:val="00774920"/>
    <w:rsid w:val="00795DC6"/>
    <w:rsid w:val="007C1CE1"/>
    <w:rsid w:val="007C2523"/>
    <w:rsid w:val="007F1B5B"/>
    <w:rsid w:val="00820E13"/>
    <w:rsid w:val="00844609"/>
    <w:rsid w:val="00847E89"/>
    <w:rsid w:val="0086140E"/>
    <w:rsid w:val="00863EAF"/>
    <w:rsid w:val="0087224D"/>
    <w:rsid w:val="00895B77"/>
    <w:rsid w:val="008D630A"/>
    <w:rsid w:val="008E1B3D"/>
    <w:rsid w:val="008E70FD"/>
    <w:rsid w:val="00904F4A"/>
    <w:rsid w:val="00932300"/>
    <w:rsid w:val="00956F78"/>
    <w:rsid w:val="009610B6"/>
    <w:rsid w:val="009804E3"/>
    <w:rsid w:val="009943C9"/>
    <w:rsid w:val="009A55D3"/>
    <w:rsid w:val="009B1A7D"/>
    <w:rsid w:val="009C21E3"/>
    <w:rsid w:val="009C2BFC"/>
    <w:rsid w:val="009C707D"/>
    <w:rsid w:val="00A44577"/>
    <w:rsid w:val="00A460CA"/>
    <w:rsid w:val="00A611F4"/>
    <w:rsid w:val="00AC1E3D"/>
    <w:rsid w:val="00AE50E7"/>
    <w:rsid w:val="00AF0D87"/>
    <w:rsid w:val="00AF296F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2C7C"/>
    <w:rsid w:val="00D037F4"/>
    <w:rsid w:val="00D204AA"/>
    <w:rsid w:val="00D335D4"/>
    <w:rsid w:val="00D47887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E79FF"/>
    <w:rsid w:val="00F364AC"/>
    <w:rsid w:val="00F556C4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5B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5BB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5BB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5BB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5BB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5B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5BB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5BB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5BB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5BB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3023</izvorni_sadrzaj>
    <derivirana_varijabla naziv="DomainObject.Predmet.Broj_1">3023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St-3023/2015</izvorni_sadrzaj>
    <derivirana_varijabla naziv="DomainObject.Predmet.OznakaBroj_1">St-3023/2015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MOTO-HOL d.o.o. zastupanog po punomoćniku Stjepan Bajo</izvorni_sadrzaj>
    <derivirana_varijabla naziv="DomainObject.Predmet.ProtustrankaFormated_1">  MOTO-HOL d.o.o. zastupanog po punomoćniku Stjepan Bajo</derivirana_varijabla>
  </DomainObject.Predmet.ProtustrankaFormated>
  <DomainObject.Predmet.ProtustrankaFormatedOIB>
    <izvorni_sadrzaj>  MOTO-HOL d.o.o., OIB 66616985157 zastupanog po punomoćniku Stjepan Bajo</izvorni_sadrzaj>
    <derivirana_varijabla naziv="DomainObject.Predmet.ProtustrankaFormatedOIB_1">  MOTO-HOL d.o.o., OIB 66616985157 zastupanog po punomoćniku Stjepan Bajo</derivirana_varijabla>
  </DomainObject.Predmet.ProtustrankaFormatedOIB>
  <DomainObject.Predmet.ProtustrankaFormatedWithAdress>
    <izvorni_sadrzaj> MOTO-HOL d.o.o., Josipa Marohnića 1, 10000 Zagreb zastupanog po punomoćniku Stjepan Bajo</izvorni_sadrzaj>
    <derivirana_varijabla naziv="DomainObject.Predmet.ProtustrankaFormatedWithAdress_1"> MOTO-HOL d.o.o., Josipa Marohnića 1, 10000 Zagreb zastupanog po punomoćniku Stjepan Bajo</derivirana_varijabla>
  </DomainObject.Predmet.ProtustrankaFormatedWithAdress>
  <DomainObject.Predmet.ProtustrankaFormatedWithAdressOIB>
    <izvorni_sadrzaj> MOTO-HOL d.o.o., OIB 66616985157, Josipa Marohnića 1, 10000 Zagreb zastupanog po punomoćniku Stjepan Bajo</izvorni_sadrzaj>
    <derivirana_varijabla naziv="DomainObject.Predmet.ProtustrankaFormatedWithAdressOIB_1"> MOTO-HOL d.o.o., OIB 66616985157, Josipa Marohnića 1, 10000 Zagreb zastupanog po punomoćniku Stjepan Bajo</derivirana_varijabla>
  </DomainObject.Predmet.ProtustrankaFormatedWithAdressOIB>
  <DomainObject.Predmet.ProtustrankaWithAdress>
    <izvorni_sadrzaj>MOTO-HOL d.o.o. Josipa Marohnića 1, 10000 Zagreb</izvorni_sadrzaj>
    <derivirana_varijabla naziv="DomainObject.Predmet.ProtustrankaWithAdress_1">MOTO-HOL d.o.o. Josipa Marohnića 1, 10000 Zagreb</derivirana_varijabla>
  </DomainObject.Predmet.ProtustrankaWithAdress>
  <DomainObject.Predmet.ProtustrankaWithAdressOIB>
    <izvorni_sadrzaj>MOTO-HOL d.o.o., OIB 66616985157, Josipa Marohnića 1, 10000 Zagreb</izvorni_sadrzaj>
    <derivirana_varijabla naziv="DomainObject.Predmet.ProtustrankaWithAdressOIB_1">MOTO-HOL d.o.o., OIB 66616985157, Josipa Marohnića 1, 10000 Zagreb</derivirana_varijabla>
  </DomainObject.Predmet.ProtustrankaWithAdressOIB>
  <DomainObject.Predmet.ProtustrankaNazivFormated>
    <izvorni_sadrzaj>MOTO-HOL d.o.o.</izvorni_sadrzaj>
    <derivirana_varijabla naziv="DomainObject.Predmet.ProtustrankaNazivFormated_1">MOTO-HOL d.o.o.</derivirana_varijabla>
  </DomainObject.Predmet.ProtustrankaNazivFormated>
  <DomainObject.Predmet.ProtustrankaNazivFormatedOIB>
    <izvorni_sadrzaj>MOTO-HOL d.o.o., OIB 66616985157</izvorni_sadrzaj>
    <derivirana_varijabla naziv="DomainObject.Predmet.ProtustrankaNazivFormatedOIB_1">MOTO-HOL d.o.o., OIB 66616985157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MOTO-HOL d.o.o. zastupanog po punomoćniku Stjepan Bajo</item>
    </izvorni_sadrzaj>
    <derivirana_varijabla naziv="DomainObject.Predmet.ProtuStrankaListFormated_1">
      <item>MOTO-HOL d.o.o. zastupanog po punomoćniku Stjepan Bajo</item>
    </derivirana_varijabla>
  </DomainObject.Predmet.ProtuStrankaListFormated>
  <DomainObject.Predmet.ProtuStrankaListFormatedOIB>
    <izvorni_sadrzaj>
      <item>MOTO-HOL d.o.o., OIB 66616985157 zastupanog po punomoćniku Stjepan Bajo</item>
    </izvorni_sadrzaj>
    <derivirana_varijabla naziv="DomainObject.Predmet.ProtuStrankaListFormatedOIB_1">
      <item>MOTO-HOL d.o.o., OIB 66616985157 zastupanog po punomoćniku Stjepan Bajo</item>
    </derivirana_varijabla>
  </DomainObject.Predmet.ProtuStrankaListFormatedOIB>
  <DomainObject.Predmet.ProtuStrankaListFormatedWithAdress>
    <izvorni_sadrzaj>
      <item>MOTO-HOL d.o.o., Josipa Marohnića 1, 10000 Zagreb zastupanog po punomoćniku Stjepan Bajo</item>
    </izvorni_sadrzaj>
    <derivirana_varijabla naziv="DomainObject.Predmet.ProtuStrankaListFormatedWithAdress_1">
      <item>MOTO-HOL d.o.o., Josipa Marohnića 1, 10000 Zagreb zastupanog po punomoćniku Stjepan Bajo</item>
    </derivirana_varijabla>
  </DomainObject.Predmet.ProtuStrankaListFormatedWithAdress>
  <DomainObject.Predmet.ProtuStrankaListFormatedWithAdressOIB>
    <izvorni_sadrzaj>
      <item>MOTO-HOL d.o.o., OIB 66616985157, Josipa Marohnića 1, 10000 Zagreb zastupanog po punomoćniku Stjepan Bajo</item>
    </izvorni_sadrzaj>
    <derivirana_varijabla naziv="DomainObject.Predmet.ProtuStrankaListFormatedWithAdressOIB_1">
      <item>MOTO-HOL d.o.o., OIB 66616985157, Josipa Marohnića 1, 10000 Zagreb zastupanog po punomoćniku Stjepan Bajo</item>
    </derivirana_varijabla>
  </DomainObject.Predmet.ProtuStrankaListFormatedWithAdressOIB>
  <DomainObject.Predmet.ProtuStrankaListNazivFormated>
    <izvorni_sadrzaj>
      <item>MOTO-HOL d.o.o.</item>
    </izvorni_sadrzaj>
    <derivirana_varijabla naziv="DomainObject.Predmet.ProtuStrankaListNazivFormated_1">
      <item>MOTO-HOL d.o.o.</item>
    </derivirana_varijabla>
  </DomainObject.Predmet.ProtuStrankaListNazivFormated>
  <DomainObject.Predmet.ProtuStrankaListNazivFormatedOIB>
    <izvorni_sadrzaj>
      <item>MOTO-HOL d.o.o., OIB 66616985157</item>
    </izvorni_sadrzaj>
    <derivirana_varijabla naziv="DomainObject.Predmet.ProtuStrankaListNazivFormatedOIB_1">
      <item>MOTO-HOL d.o.o., OIB 66616985157</item>
    </derivirana_varijabla>
  </DomainObject.Predmet.ProtuStrankaListNazivFormatedOIB>
  <DomainObject.Predmet.OstaliListFormated>
    <izvorni_sadrzaj>
      <item>Stjepan Bajo punomoćnik sudionika u postupku MOTO-HOL d.o.o.</item>
    </izvorni_sadrzaj>
    <derivirana_varijabla naziv="DomainObject.Predmet.OstaliListFormated_1">
      <item>Stjepan Bajo punomoćnik sudionika u postupku MOTO-HOL d.o.o.</item>
    </derivirana_varijabla>
  </DomainObject.Predmet.OstaliListFormated>
  <DomainObject.Predmet.OstaliListFormatedOIB>
    <izvorni_sadrzaj>
      <item>Stjepan Bajo, OIB 16113505973 punomoćnik sudionika u postupku MOTO-HOL d.o.o.</item>
    </izvorni_sadrzaj>
    <derivirana_varijabla naziv="DomainObject.Predmet.OstaliListFormatedOIB_1">
      <item>Stjepan Bajo, OIB 16113505973 punomoćnik sudionika u postupku MOTO-HOL d.o.o.</item>
    </derivirana_varijabla>
  </DomainObject.Predmet.OstaliListFormatedOIB>
  <DomainObject.Predmet.OstaliListFormatedWithAdress>
    <izvorni_sadrzaj>
      <item>Stjepan Bajo punomoćnik sudionika u postupku MOTO-HOL d.o.o.</item>
    </izvorni_sadrzaj>
    <derivirana_varijabla naziv="DomainObject.Predmet.OstaliListFormatedWithAdress_1">
      <item>Stjepan Bajo punomoćnik sudionika u postupku MOTO-HOL d.o.o.</item>
    </derivirana_varijabla>
  </DomainObject.Predmet.OstaliListFormatedWithAdress>
  <DomainObject.Predmet.OstaliListFormatedWithAdressOIB>
    <izvorni_sadrzaj>
      <item>Stjepan Bajo, OIB 16113505973 punomoćnik sudionika u postupku MOTO-HOL d.o.o.</item>
    </izvorni_sadrzaj>
    <derivirana_varijabla naziv="DomainObject.Predmet.OstaliListFormatedWithAdressOIB_1">
      <item>Stjepan Bajo, OIB 16113505973 punomoćnik sudionika u postupku MOTO-HOL d.o.o.</item>
    </derivirana_varijabla>
  </DomainObject.Predmet.OstaliListFormatedWithAdressOIB>
  <DomainObject.Predmet.OstaliListNazivFormated>
    <izvorni_sadrzaj>
      <item>Stjepan Bajo</item>
    </izvorni_sadrzaj>
    <derivirana_varijabla naziv="DomainObject.Predmet.OstaliListNazivFormated_1">
      <item>Stjepan Bajo</item>
    </derivirana_varijabla>
  </DomainObject.Predmet.OstaliListNazivFormated>
  <DomainObject.Predmet.OstaliListNazivFormatedOIB>
    <izvorni_sadrzaj>
      <item>Stjepan Bajo, OIB 16113505973</item>
    </izvorni_sadrzaj>
    <derivirana_varijabla naziv="DomainObject.Predmet.OstaliListNazivFormatedOIB_1">
      <item>Stjepan Bajo, OIB 16113505973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MOTO-HOL d.o.o.</izvorni_sadrzaj>
    <derivirana_varijabla naziv="DomainObject.Predmet.ProtustrankaIDrugi_1">MOTO-HOL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MOTO-HOL d.o.o., OIB 66616985157, Josipa Marohnića 1, 10000 Zagreb</izvorni_sadrzaj>
    <derivirana_varijabla naziv="DomainObject.Predmet.ProtustrankaIDrugiAdressOIB_1">MOTO-HOL d.o.o., OIB 66616985157, Josipa Marohnića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MOTO-HOL d.o.o.</item>
      <item>Stjepan Bajo</item>
    </izvorni_sadrzaj>
    <derivirana_varijabla naziv="DomainObject.Predmet.SudioniciListNaziv_1">
      <item>FINA Regionalni centar Zagreb</item>
      <item>MOTO-HOL d.o.o.</item>
      <item>Stjepan Bajo</item>
    </derivirana_varijabla>
  </DomainObject.Predmet.SudioniciListNaziv>
  <DomainObject.Predmet.SudioniciListAdressOIB>
    <izvorni_sadrzaj>
      <item>FINA Regionalni centar Zagreb, OIB 85821130368, Trg svibanjskih žrtava 1995. 1,10000 Zagreb</item>
      <item>MOTO-HOL d.o.o., OIB 66616985157, Josipa Marohnića 1,10000 Zagreb</item>
      <item>Stjepan Bajo, OIB 16113505973</item>
    </izvorni_sadrzaj>
    <derivirana_varijabla naziv="DomainObject.Predmet.SudioniciListAdressOIB_1">
      <item>FINA Regionalni centar Zagreb, OIB 85821130368, Trg svibanjskih žrtava 1995. 1,10000 Zagreb</item>
      <item>MOTO-HOL d.o.o., OIB 66616985157, Josipa Marohnića 1,10000 Zagreb</item>
      <item>Stjepan Bajo, OIB 16113505973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66616985157</item>
      <item>, OIB 16113505973</item>
    </izvorni_sadrzaj>
    <derivirana_varijabla naziv="DomainObject.Predmet.SudioniciListNazivOIB_1">
      <item>, OIB 85821130368</item>
      <item>, OIB 66616985157</item>
      <item>, OIB 16113505973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319</properties:Words>
  <properties:Characters>1655</properties:Characters>
  <properties:Lines>46</properties:Lines>
  <properties:Paragraphs>23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2015-12-31T10:18:00Z</cp:lastPrinted>
  <dcterms:modified xmlns:xsi="http://www.w3.org/2001/XMLSchema-instance" xsi:type="dcterms:W3CDTF">2015-12-31T10:20:00Z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