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003b" w14:paraId="486003b" w:rsidRDefault="00EB2515" w:rsidP="005218AE" w:rsidR="001E28B9" w:rsidRPr="00B32B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B32B5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>REPUBLIKA HRVATSKA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>TRGOVAČKI SUD U SPLITU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>STALNA SLUŽBA DUBROVNIK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>Dr. A. Starčevića 23, Dubrovnik</w:t>
      </w:r>
    </w:p>
    <w:p w:rsidRDefault="007C0EE5" w:rsidP="00647EA0" w:rsidR="0055583A" w:rsidRPr="00B32B5F">
      <w:pPr>
        <w:jc w:val="right"/>
      </w:pPr>
      <w:r w:rsidRPr="00B32B5F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770054" w:rsidRPr="00B32B5F">
          <w:rPr>
            <w:b/>
          </w:rPr>
          <w:t>7</w:t>
        </w:r>
        <w:r w:rsidR="00CD2D2A" w:rsidRPr="00B32B5F">
          <w:rPr>
            <w:b/>
          </w:rPr>
          <w:t xml:space="preserve"> St</w:t>
        </w:r>
      </w:smartTag>
      <w:r w:rsidR="00CD2D2A" w:rsidRPr="00B32B5F">
        <w:rPr>
          <w:b/>
        </w:rPr>
        <w:t>.</w:t>
      </w:r>
      <w:r w:rsidR="00ED5769">
        <w:rPr>
          <w:b/>
        </w:rPr>
        <w:t xml:space="preserve"> 772</w:t>
      </w:r>
      <w:r w:rsidR="001E28B9" w:rsidRPr="00B32B5F">
        <w:rPr>
          <w:b/>
        </w:rPr>
        <w:t>/</w:t>
      </w:r>
      <w:r w:rsidR="0094481B" w:rsidRPr="00B32B5F">
        <w:rPr>
          <w:b/>
        </w:rPr>
        <w:t>1</w:t>
      </w:r>
      <w:r w:rsidR="00ED5769">
        <w:rPr>
          <w:b/>
        </w:rPr>
        <w:t>1</w:t>
      </w:r>
    </w:p>
    <w:p w:rsidRDefault="00CD2D2A" w:rsidR="00CD2D2A" w:rsidRPr="00B32B5F">
      <w:pPr>
        <w:rPr>
          <w:b/>
        </w:rPr>
      </w:pPr>
    </w:p>
    <w:p w:rsidRDefault="006E17E4" w:rsidR="006E17E4" w:rsidRPr="00B32B5F">
      <w:pPr>
        <w:rPr>
          <w:b/>
        </w:rPr>
      </w:pPr>
    </w:p>
    <w:p w:rsidRDefault="008C6DFE" w:rsidR="008C6DFE" w:rsidRPr="00B32B5F">
      <w:pPr>
        <w:rPr>
          <w:b/>
        </w:rPr>
      </w:pPr>
    </w:p>
    <w:p w:rsidRDefault="00CD2D2A" w:rsidP="00CD2D2A" w:rsidR="00563840" w:rsidRPr="00B32B5F">
      <w:pPr>
        <w:jc w:val="center"/>
        <w:rPr>
          <w:b/>
        </w:rPr>
      </w:pPr>
      <w:r w:rsidRPr="00B32B5F">
        <w:rPr>
          <w:b/>
        </w:rPr>
        <w:t xml:space="preserve">R E P U B L I K A   H R V A T S K A </w:t>
      </w:r>
    </w:p>
    <w:p w:rsidRDefault="00CD2D2A" w:rsidP="00CD2D2A" w:rsidR="00CD2D2A" w:rsidRPr="00B32B5F">
      <w:pPr>
        <w:jc w:val="center"/>
        <w:rPr>
          <w:b/>
        </w:rPr>
      </w:pPr>
      <w:r w:rsidRPr="00B32B5F">
        <w:rPr>
          <w:b/>
        </w:rPr>
        <w:t xml:space="preserve">R J E Š E N J E </w:t>
      </w:r>
    </w:p>
    <w:p w:rsidRDefault="00563840" w:rsidR="00563840" w:rsidRPr="00B32B5F"/>
    <w:p w:rsidRDefault="00563840" w:rsidP="00563840" w:rsidR="00563840" w:rsidRPr="00B32B5F">
      <w:pPr>
        <w:jc w:val="both"/>
      </w:pPr>
    </w:p>
    <w:p w:rsidRDefault="00563840" w:rsidP="00563840" w:rsidR="007C4F07" w:rsidRPr="00B32B5F">
      <w:pPr>
        <w:ind w:firstLine="708"/>
        <w:jc w:val="both"/>
      </w:pPr>
      <w:r w:rsidRPr="00B32B5F">
        <w:t xml:space="preserve">Trgovački sud u </w:t>
      </w:r>
      <w:r w:rsidR="001E28B9" w:rsidRPr="00B32B5F">
        <w:t xml:space="preserve">Splitu, Stalna služba u </w:t>
      </w:r>
      <w:r w:rsidRPr="00B32B5F">
        <w:t xml:space="preserve">Dubrovniku, </w:t>
      </w:r>
      <w:r w:rsidR="006C099C" w:rsidRPr="00B32B5F">
        <w:t xml:space="preserve">po sucu toga suda </w:t>
      </w:r>
      <w:r w:rsidR="000432CA" w:rsidRPr="00B32B5F">
        <w:t>Diani Butigan Granić</w:t>
      </w:r>
      <w:r w:rsidR="007C0EE5" w:rsidRPr="00B32B5F">
        <w:t xml:space="preserve">, kao stečajnom sucu, </w:t>
      </w:r>
      <w:r w:rsidRPr="00B32B5F">
        <w:t>u stečajnom postupku nad</w:t>
      </w:r>
      <w:r w:rsidR="007C0EE5" w:rsidRPr="00B32B5F">
        <w:t xml:space="preserve"> dužnikom</w:t>
      </w:r>
      <w:r w:rsidR="007C4F07" w:rsidRPr="00B32B5F">
        <w:t xml:space="preserve"> </w:t>
      </w:r>
      <w:r w:rsidR="006976E1" w:rsidRPr="00D024D0">
        <w:t>INFORMATIK DUBROVNIK d.o.o. u stečaju, Dubrovnik, Iva Dulčića 8, OIB: 38062117209, zastupanog po stečajnom upravitelju Matu Mariću iz Dubrovnika</w:t>
      </w:r>
      <w:r w:rsidR="007C4F07" w:rsidRPr="00B32B5F">
        <w:t xml:space="preserve">, dana </w:t>
      </w:r>
      <w:r w:rsidR="006976E1">
        <w:t>11</w:t>
      </w:r>
      <w:r w:rsidR="007C4F07" w:rsidRPr="00B32B5F">
        <w:t xml:space="preserve">. </w:t>
      </w:r>
      <w:r w:rsidR="006976E1">
        <w:t>rujna</w:t>
      </w:r>
      <w:r w:rsidR="007C4F07" w:rsidRPr="00B32B5F">
        <w:t xml:space="preserve"> 201</w:t>
      </w:r>
      <w:r w:rsidR="006976E1">
        <w:t>8</w:t>
      </w:r>
      <w:r w:rsidR="007C4F07" w:rsidRPr="00B32B5F">
        <w:t>.g.</w:t>
      </w:r>
    </w:p>
    <w:p w:rsidRDefault="007C0EE5" w:rsidP="00B32B5F" w:rsidR="007C0EE5">
      <w:pPr>
        <w:jc w:val="both"/>
      </w:pPr>
    </w:p>
    <w:p w:rsidRDefault="00B32B5F" w:rsidP="00B32B5F" w:rsidR="00B32B5F" w:rsidRPr="00B32B5F">
      <w:pPr>
        <w:jc w:val="both"/>
      </w:pPr>
    </w:p>
    <w:p w:rsidRDefault="00CD2D2A" w:rsidP="006E17E4" w:rsidR="00CD2D2A" w:rsidRPr="00B32B5F">
      <w:pPr>
        <w:ind w:firstLine="708"/>
        <w:jc w:val="center"/>
        <w:rPr>
          <w:b/>
        </w:rPr>
      </w:pPr>
      <w:r w:rsidRPr="00B32B5F">
        <w:rPr>
          <w:b/>
        </w:rPr>
        <w:t>r i j e š i o</w:t>
      </w:r>
      <w:r w:rsidR="006C099C" w:rsidRPr="00B32B5F">
        <w:rPr>
          <w:b/>
        </w:rPr>
        <w:t xml:space="preserve">  </w:t>
      </w:r>
      <w:r w:rsidRPr="00B32B5F">
        <w:rPr>
          <w:b/>
        </w:rPr>
        <w:t xml:space="preserve">  j e </w:t>
      </w:r>
    </w:p>
    <w:p w:rsidRDefault="006E17E4" w:rsidP="006E17E4" w:rsidR="006E17E4" w:rsidRPr="00B32B5F">
      <w:pPr>
        <w:ind w:firstLine="708"/>
        <w:jc w:val="center"/>
        <w:rPr>
          <w:b/>
        </w:rPr>
      </w:pPr>
    </w:p>
    <w:p w:rsidRDefault="007C0EE5" w:rsidP="006455C6" w:rsidR="007C0EE5" w:rsidRPr="00B32B5F">
      <w:pPr>
        <w:jc w:val="both"/>
      </w:pPr>
    </w:p>
    <w:p w:rsidRDefault="00C531AA" w:rsidP="00043E9F" w:rsidR="00770054" w:rsidRPr="00B32B5F">
      <w:pPr>
        <w:numPr>
          <w:ilvl w:val="0"/>
          <w:numId w:val="7"/>
        </w:numPr>
        <w:jc w:val="both"/>
      </w:pPr>
      <w:r w:rsidRPr="00B32B5F">
        <w:t>Obustavlja</w:t>
      </w:r>
      <w:r w:rsidR="00563840" w:rsidRPr="00B32B5F">
        <w:t xml:space="preserve"> se</w:t>
      </w:r>
      <w:r w:rsidR="00770054" w:rsidRPr="00B32B5F">
        <w:t xml:space="preserve"> i zaključuje</w:t>
      </w:r>
      <w:r w:rsidR="00563840" w:rsidRPr="00B32B5F">
        <w:t xml:space="preserve"> stečajni postup</w:t>
      </w:r>
      <w:r w:rsidR="00CD2D2A" w:rsidRPr="00B32B5F">
        <w:t>a</w:t>
      </w:r>
      <w:r w:rsidR="00563840" w:rsidRPr="00B32B5F">
        <w:t>k</w:t>
      </w:r>
      <w:r w:rsidR="00CD2D2A" w:rsidRPr="00B32B5F">
        <w:t xml:space="preserve"> </w:t>
      </w:r>
      <w:r w:rsidR="007C0EE5" w:rsidRPr="00B32B5F">
        <w:t xml:space="preserve">nad </w:t>
      </w:r>
      <w:r w:rsidR="00563840" w:rsidRPr="00B32B5F">
        <w:t>stečajnim dužnikom</w:t>
      </w:r>
      <w:r w:rsidR="007C4F07" w:rsidRPr="00B32B5F">
        <w:t xml:space="preserve"> </w:t>
      </w:r>
      <w:r w:rsidR="001E28B9" w:rsidRPr="00B32B5F">
        <w:t xml:space="preserve"> </w:t>
      </w:r>
      <w:r w:rsidR="006976E1" w:rsidRPr="00D024D0">
        <w:t>INFORMATIK DUBROVNIK d.o.o. u stečaju, Dubrovnik, Iva Dulčića 8, OIB: 38062117209</w:t>
      </w:r>
      <w:r w:rsidR="00770054" w:rsidRPr="00B32B5F">
        <w:t>.</w:t>
      </w:r>
    </w:p>
    <w:p w:rsidRDefault="00770054" w:rsidP="00770054" w:rsidR="00770054" w:rsidRPr="00B32B5F">
      <w:pPr>
        <w:jc w:val="both"/>
      </w:pPr>
    </w:p>
    <w:p w:rsidRDefault="00563840" w:rsidP="00043E9F" w:rsidR="00770054" w:rsidRPr="00B32B5F">
      <w:pPr>
        <w:numPr>
          <w:ilvl w:val="0"/>
          <w:numId w:val="7"/>
        </w:numPr>
        <w:jc w:val="both"/>
      </w:pPr>
      <w:r w:rsidRPr="00B32B5F">
        <w:t>Ov</w:t>
      </w:r>
      <w:r w:rsidR="00BA0BA7" w:rsidRPr="00B32B5F">
        <w:t>lašćuje se stečajni upravitelj da u ime i za račun stečajn</w:t>
      </w:r>
      <w:r w:rsidR="006C099C" w:rsidRPr="00B32B5F">
        <w:t>e</w:t>
      </w:r>
      <w:r w:rsidR="00BA0BA7" w:rsidRPr="00B32B5F">
        <w:t xml:space="preserve"> mase nastavi postupke radi prikupljanja imovine koja ulazi u vrijednost stečajne mase.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770054" w:rsidRPr="00B32B5F">
      <w:pPr>
        <w:numPr>
          <w:ilvl w:val="0"/>
          <w:numId w:val="7"/>
        </w:numPr>
        <w:jc w:val="both"/>
      </w:pPr>
      <w:r w:rsidRPr="00B32B5F">
        <w:t xml:space="preserve">Ovo rješenje i osnova zaključenja stečajnog postupka objavit će se </w:t>
      </w:r>
      <w:r w:rsidR="0094481B" w:rsidRPr="00B32B5F">
        <w:t>na e-oglasnoj ploči</w:t>
      </w:r>
      <w:r w:rsidRPr="00B32B5F">
        <w:t>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DA4534" w:rsidRPr="00B32B5F">
      <w:pPr>
        <w:numPr>
          <w:ilvl w:val="0"/>
          <w:numId w:val="7"/>
        </w:numPr>
        <w:jc w:val="both"/>
      </w:pPr>
      <w:r w:rsidRPr="00B32B5F">
        <w:t>Rješenje se dost</w:t>
      </w:r>
      <w:r w:rsidR="005B58DE" w:rsidRPr="00B32B5F">
        <w:t>a</w:t>
      </w:r>
      <w:r w:rsidRPr="00B32B5F">
        <w:t>vlja sudskom registru ovog suda radi brisanja dužnika iz sudskog registra.</w:t>
      </w: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CD2D2A" w:rsidP="00CD2D2A" w:rsidR="00563840" w:rsidRPr="00B32B5F">
      <w:pPr>
        <w:ind w:firstLine="708"/>
        <w:jc w:val="center"/>
        <w:rPr>
          <w:b/>
        </w:rPr>
      </w:pPr>
      <w:r w:rsidRPr="00B32B5F">
        <w:rPr>
          <w:b/>
        </w:rPr>
        <w:t>Obrazloženje</w:t>
      </w:r>
    </w:p>
    <w:p w:rsidRDefault="00563840" w:rsidP="00563840" w:rsidR="00563840" w:rsidRPr="00B32B5F">
      <w:pPr>
        <w:ind w:firstLine="708"/>
        <w:jc w:val="both"/>
      </w:pPr>
    </w:p>
    <w:p w:rsidRDefault="00CD33C8" w:rsidP="00563840" w:rsidR="00563840" w:rsidRPr="00B32B5F">
      <w:pPr>
        <w:ind w:firstLine="708"/>
        <w:jc w:val="both"/>
      </w:pPr>
      <w:r w:rsidRPr="00B32B5F">
        <w:t>Rješenjem</w:t>
      </w:r>
      <w:r w:rsidR="00180ACE" w:rsidRPr="00B32B5F">
        <w:t xml:space="preserve"> </w:t>
      </w:r>
      <w:r w:rsidR="00BA0BA7" w:rsidRPr="00B32B5F">
        <w:t xml:space="preserve">ovog suda pod gornjim poslovnim brojem od </w:t>
      </w:r>
      <w:r w:rsidR="00ED5769">
        <w:t>29</w:t>
      </w:r>
      <w:r w:rsidR="00C531AA" w:rsidRPr="00B32B5F">
        <w:t xml:space="preserve">. </w:t>
      </w:r>
      <w:r w:rsidR="00ED5769">
        <w:t>veljače</w:t>
      </w:r>
      <w:r w:rsidRPr="00B32B5F">
        <w:t xml:space="preserve"> </w:t>
      </w:r>
      <w:r w:rsidR="004E47F5" w:rsidRPr="00B32B5F">
        <w:t>20</w:t>
      </w:r>
      <w:r w:rsidR="00ED5769">
        <w:t>12</w:t>
      </w:r>
      <w:r w:rsidR="004E47F5" w:rsidRPr="00B32B5F">
        <w:t xml:space="preserve">. godine </w:t>
      </w:r>
      <w:r w:rsidR="002F0432" w:rsidRPr="00B32B5F">
        <w:t xml:space="preserve">otvoren je stačajni </w:t>
      </w:r>
      <w:r w:rsidR="00BA0BA7" w:rsidRPr="00B32B5F">
        <w:t>postup</w:t>
      </w:r>
      <w:r w:rsidR="002F0432" w:rsidRPr="00B32B5F">
        <w:t>a</w:t>
      </w:r>
      <w:r w:rsidR="00BA0BA7" w:rsidRPr="00B32B5F">
        <w:t>k</w:t>
      </w:r>
      <w:r w:rsidR="004E47F5" w:rsidRPr="00B32B5F">
        <w:t xml:space="preserve"> nad stečajnim dužnikom</w:t>
      </w:r>
      <w:r w:rsidR="00F46967" w:rsidRPr="00B32B5F">
        <w:t xml:space="preserve"> </w:t>
      </w:r>
      <w:r w:rsidR="006976E1" w:rsidRPr="00D024D0">
        <w:t>INFORMATIK DUBROVNIK d.o.o. u stečaju, Dubrovnik, Iva Dulčića 8, OIB: 38062117209</w:t>
      </w:r>
      <w:r w:rsidR="00C531AA" w:rsidRPr="00B32B5F">
        <w:t>, te je za stečajnog upravitelja imenovan Ma</w:t>
      </w:r>
      <w:r w:rsidR="00ED5769">
        <w:t>to Marić</w:t>
      </w:r>
      <w:r w:rsidR="00B02836" w:rsidRPr="00B32B5F">
        <w:t>.</w:t>
      </w:r>
    </w:p>
    <w:p w:rsidRDefault="00A005C6" w:rsidP="00563840" w:rsidR="00A005C6" w:rsidRPr="00B32B5F">
      <w:pPr>
        <w:ind w:firstLine="708"/>
        <w:jc w:val="both"/>
      </w:pPr>
    </w:p>
    <w:p w:rsidRDefault="00A005C6" w:rsidP="00563840" w:rsidR="00A005C6" w:rsidRPr="00B32B5F">
      <w:pPr>
        <w:ind w:firstLine="708"/>
        <w:jc w:val="both"/>
      </w:pPr>
      <w:r w:rsidRPr="00B32B5F">
        <w:t xml:space="preserve">Prema </w:t>
      </w:r>
      <w:r w:rsidR="00D00929" w:rsidRPr="00B32B5F">
        <w:t>izvješću</w:t>
      </w:r>
      <w:r w:rsidRPr="00B32B5F">
        <w:t xml:space="preserve"> stečajnog upravi</w:t>
      </w:r>
      <w:r w:rsidR="00CD33C8" w:rsidRPr="00B32B5F">
        <w:t>telja</w:t>
      </w:r>
      <w:r w:rsidRPr="00B32B5F">
        <w:t xml:space="preserve"> unov</w:t>
      </w:r>
      <w:r w:rsidR="00CD33C8" w:rsidRPr="00B32B5F">
        <w:t>čena</w:t>
      </w:r>
      <w:r w:rsidRPr="00B32B5F">
        <w:t xml:space="preserve"> je cjelokupna imovina stečajnog dužnika u ukupnom iznosu od </w:t>
      </w:r>
      <w:r w:rsidR="00392E91">
        <w:t>15</w:t>
      </w:r>
      <w:r w:rsidR="002F0614">
        <w:t>.</w:t>
      </w:r>
      <w:r w:rsidR="00392E91">
        <w:t>001</w:t>
      </w:r>
      <w:r w:rsidR="002F0614">
        <w:t>,</w:t>
      </w:r>
      <w:r w:rsidR="00392E91">
        <w:t>0</w:t>
      </w:r>
      <w:r w:rsidR="002F0614">
        <w:t>0</w:t>
      </w:r>
      <w:r w:rsidR="0094481B" w:rsidRPr="00B32B5F">
        <w:t xml:space="preserve"> kuna</w:t>
      </w:r>
      <w:r w:rsidR="004A1DB5" w:rsidRPr="00B32B5F">
        <w:t>.</w:t>
      </w:r>
    </w:p>
    <w:p w:rsidRDefault="00BA0BA7" w:rsidP="00563840" w:rsidR="00BA0BA7" w:rsidRPr="00B32B5F">
      <w:pPr>
        <w:ind w:firstLine="708"/>
        <w:jc w:val="both"/>
      </w:pPr>
    </w:p>
    <w:p w:rsidRDefault="0074779D" w:rsidP="00563840" w:rsidR="0074779D" w:rsidRPr="00B32B5F">
      <w:pPr>
        <w:ind w:firstLine="708"/>
        <w:jc w:val="both"/>
      </w:pPr>
      <w:r w:rsidRPr="00B32B5F">
        <w:lastRenderedPageBreak/>
        <w:t>Stečajni upr</w:t>
      </w:r>
      <w:r w:rsidR="00313C8D" w:rsidRPr="00B32B5F">
        <w:t>a</w:t>
      </w:r>
      <w:r w:rsidRPr="00B32B5F">
        <w:t xml:space="preserve">vitelj je </w:t>
      </w:r>
      <w:r w:rsidR="002F0432" w:rsidRPr="00B32B5F">
        <w:t>podneskom od</w:t>
      </w:r>
      <w:r w:rsidR="0037781B" w:rsidRPr="00B32B5F">
        <w:t xml:space="preserve"> </w:t>
      </w:r>
      <w:r w:rsidR="00392E91">
        <w:t>23</w:t>
      </w:r>
      <w:r w:rsidR="002F0432" w:rsidRPr="00B32B5F">
        <w:t xml:space="preserve">. </w:t>
      </w:r>
      <w:r w:rsidR="00392E91">
        <w:t>srpnja</w:t>
      </w:r>
      <w:r w:rsidR="002F0432" w:rsidRPr="00B32B5F">
        <w:t xml:space="preserve"> 20</w:t>
      </w:r>
      <w:r w:rsidR="00392E91">
        <w:t>18</w:t>
      </w:r>
      <w:r w:rsidR="002F0432" w:rsidRPr="00B32B5F">
        <w:t>. godine prijavio sudu nedostatnost ste</w:t>
      </w:r>
      <w:r w:rsidR="00392E91">
        <w:t>čajne mase, te nakon toga</w:t>
      </w:r>
      <w:r w:rsidRPr="00B32B5F">
        <w:t xml:space="preserve"> oglas</w:t>
      </w:r>
      <w:r w:rsidR="00392E91">
        <w:t xml:space="preserve"> je objavljen na e-oglasnoj ploči suda</w:t>
      </w:r>
      <w:r w:rsidRPr="00B32B5F">
        <w:t xml:space="preserve"> i to temeljem čl. 2</w:t>
      </w:r>
      <w:r w:rsidR="00392E91">
        <w:t>94</w:t>
      </w:r>
      <w:r w:rsidRPr="00B32B5F">
        <w:t>. SZ-a i to zbog nedostatnosti mase za ispunjenje ostalih obveza stečajne mase.</w:t>
      </w:r>
    </w:p>
    <w:p w:rsidRDefault="0074779D" w:rsidP="00563840" w:rsidR="0074779D" w:rsidRPr="00B32B5F">
      <w:pPr>
        <w:ind w:firstLine="708"/>
        <w:jc w:val="both"/>
      </w:pPr>
    </w:p>
    <w:p w:rsidRDefault="00313C8D" w:rsidP="00563840" w:rsidR="00563840" w:rsidRPr="00B32B5F">
      <w:pPr>
        <w:ind w:firstLine="708"/>
        <w:jc w:val="both"/>
      </w:pPr>
      <w:r w:rsidRPr="00B32B5F">
        <w:t>Stečajni vjerovni</w:t>
      </w:r>
      <w:r w:rsidR="00802E91" w:rsidRPr="00B32B5F">
        <w:t>c</w:t>
      </w:r>
      <w:r w:rsidRPr="00B32B5F">
        <w:t>i i vjerovnici stečajne mase nisu dostavili mišljenje o navedenoj prij</w:t>
      </w:r>
      <w:r w:rsidR="000B2AF3">
        <w:t>a</w:t>
      </w:r>
      <w:r w:rsidRPr="00B32B5F">
        <w:t>vi.</w:t>
      </w:r>
    </w:p>
    <w:p w:rsidRDefault="00313C8D" w:rsidP="00563840" w:rsidR="00313C8D" w:rsidRPr="00B32B5F">
      <w:pPr>
        <w:ind w:firstLine="708"/>
        <w:jc w:val="both"/>
      </w:pPr>
    </w:p>
    <w:p w:rsidRDefault="00313C8D" w:rsidP="00563840" w:rsidR="00706800" w:rsidRPr="00B32B5F">
      <w:pPr>
        <w:ind w:firstLine="708"/>
        <w:jc w:val="both"/>
      </w:pPr>
      <w:r w:rsidRPr="00B32B5F">
        <w:t xml:space="preserve">Iz pregleda stečajne mase i obveza stečajne mase na dan </w:t>
      </w:r>
      <w:r w:rsidR="00392E91">
        <w:t>23</w:t>
      </w:r>
      <w:r w:rsidRPr="00B32B5F">
        <w:t xml:space="preserve">. </w:t>
      </w:r>
      <w:r w:rsidR="00392E91">
        <w:t>srpnja 2018</w:t>
      </w:r>
      <w:r w:rsidRPr="00B32B5F">
        <w:t xml:space="preserve">. godine proizlazi </w:t>
      </w:r>
      <w:r w:rsidR="00D00929" w:rsidRPr="00B32B5F">
        <w:t xml:space="preserve">da </w:t>
      </w:r>
      <w:r w:rsidR="0037781B" w:rsidRPr="00B32B5F">
        <w:t xml:space="preserve">je stanje računa stečajnog dužnika </w:t>
      </w:r>
      <w:r w:rsidR="00392E91">
        <w:t>852,98</w:t>
      </w:r>
      <w:r w:rsidR="00E25846">
        <w:t xml:space="preserve"> kuna</w:t>
      </w:r>
      <w:r w:rsidR="0037781B" w:rsidRPr="00B32B5F">
        <w:t xml:space="preserve">, a stečajni upravitelj navodi </w:t>
      </w:r>
      <w:r w:rsidR="00706800" w:rsidRPr="00B32B5F">
        <w:t xml:space="preserve">da nepodmirene obveze i potencijalne buduće obveze iznose </w:t>
      </w:r>
      <w:r w:rsidR="00392E91">
        <w:t>1.547,02</w:t>
      </w:r>
      <w:r w:rsidR="00E25846">
        <w:t xml:space="preserve"> kuna</w:t>
      </w:r>
      <w:r w:rsidR="00706800" w:rsidRPr="00B32B5F">
        <w:t>.</w:t>
      </w:r>
    </w:p>
    <w:p w:rsidRDefault="00706800" w:rsidP="00563840" w:rsidR="00706800" w:rsidRPr="00B32B5F">
      <w:pPr>
        <w:ind w:firstLine="708"/>
        <w:jc w:val="both"/>
      </w:pPr>
    </w:p>
    <w:p w:rsidRDefault="00706800" w:rsidP="00563840" w:rsidR="00563840" w:rsidRPr="00B32B5F">
      <w:pPr>
        <w:ind w:firstLine="708"/>
        <w:jc w:val="both"/>
      </w:pPr>
      <w:r w:rsidRPr="00B32B5F">
        <w:t xml:space="preserve"> </w:t>
      </w:r>
      <w:r w:rsidR="00D00929" w:rsidRPr="00B32B5F">
        <w:t>Stoga je sud temeljem čl 204. SZ-a odlučio kao u izreci odluke.</w:t>
      </w:r>
    </w:p>
    <w:p w:rsidRDefault="001E28B9" w:rsidP="00563840" w:rsidR="001E28B9" w:rsidRPr="00B32B5F">
      <w:pPr>
        <w:ind w:firstLine="708"/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1E28B9" w:rsidP="001E28B9" w:rsidR="006E17E4" w:rsidRPr="00B32B5F">
      <w:pPr>
        <w:jc w:val="center"/>
        <w:rPr>
          <w:b/>
        </w:rPr>
      </w:pPr>
      <w:r w:rsidRPr="00B32B5F">
        <w:rPr>
          <w:b/>
        </w:rPr>
        <w:t xml:space="preserve">U Dubrovniku, </w:t>
      </w:r>
      <w:r w:rsidR="006976E1">
        <w:rPr>
          <w:b/>
        </w:rPr>
        <w:t>11</w:t>
      </w:r>
      <w:r w:rsidR="007C4F07" w:rsidRPr="00B32B5F">
        <w:rPr>
          <w:b/>
        </w:rPr>
        <w:t xml:space="preserve">. </w:t>
      </w:r>
      <w:r w:rsidR="006976E1">
        <w:rPr>
          <w:b/>
        </w:rPr>
        <w:t>rujna</w:t>
      </w:r>
      <w:r w:rsidRPr="00B32B5F">
        <w:rPr>
          <w:b/>
        </w:rPr>
        <w:t xml:space="preserve"> 201</w:t>
      </w:r>
      <w:r w:rsidR="006976E1">
        <w:rPr>
          <w:b/>
        </w:rPr>
        <w:t>8</w:t>
      </w:r>
      <w:r w:rsidR="004E47F5" w:rsidRPr="00B32B5F">
        <w:rPr>
          <w:b/>
        </w:rPr>
        <w:t>.</w:t>
      </w:r>
      <w:r w:rsidRPr="00B32B5F">
        <w:rPr>
          <w:b/>
        </w:rPr>
        <w:t>g.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4E47F5" w:rsidRPr="00B32B5F">
      <w:pPr>
        <w:ind w:firstLine="708"/>
        <w:jc w:val="both"/>
        <w:rPr>
          <w:b/>
        </w:rPr>
      </w:pPr>
    </w:p>
    <w:p w:rsidRDefault="001E28B9" w:rsidP="00563840" w:rsidR="001E28B9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  <w:t>Stečajni sudac</w:t>
      </w:r>
      <w:r w:rsidR="006E17E4" w:rsidRPr="00B32B5F">
        <w:rPr>
          <w:b/>
        </w:rPr>
        <w:t>: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="00647EA0" w:rsidRPr="00B32B5F">
        <w:rPr>
          <w:b/>
        </w:rPr>
        <w:t>Diana Butigan Granić</w:t>
      </w: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6E17E4" w:rsidP="008C6DFE" w:rsidR="006E17E4" w:rsidRPr="00B32B5F">
      <w:pPr>
        <w:jc w:val="both"/>
        <w:rPr>
          <w:b/>
        </w:rPr>
      </w:pPr>
      <w:r w:rsidRPr="00B32B5F">
        <w:rPr>
          <w:b/>
        </w:rPr>
        <w:t xml:space="preserve">POUKA O PRAVNOM LIJEKU: </w:t>
      </w:r>
    </w:p>
    <w:p w:rsidRDefault="006E17E4" w:rsidP="006E17E4" w:rsidR="006E17E4" w:rsidRPr="00B32B5F">
      <w:pPr>
        <w:pStyle w:val="Tijeloteksta"/>
      </w:pPr>
      <w:r w:rsidRPr="00B32B5F">
        <w:t>Protiv ovog rješenja dopuštena je žalba Visokom Trgovačkom sudu Republike Hrvatske u Zagrebu. Žalba se podnosi ovom sudu u roku od 8 dana od dana dostave ovog rješ</w:t>
      </w:r>
      <w:r w:rsidR="008C6DFE" w:rsidRPr="00B32B5F">
        <w:t>enja, u pisanom obliku</w:t>
      </w:r>
      <w:r w:rsidRPr="00B32B5F">
        <w:t>, u tri primjerka.</w:t>
      </w:r>
    </w:p>
    <w:p w:rsidRDefault="00563840" w:rsidP="006E17E4" w:rsidR="00563840" w:rsidRPr="00B32B5F">
      <w:pPr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563840" w:rsidP="006E17E4" w:rsidR="00563840" w:rsidRPr="00B32B5F">
      <w:pPr>
        <w:jc w:val="both"/>
        <w:rPr>
          <w:b/>
        </w:rPr>
      </w:pPr>
      <w:r w:rsidRPr="00B32B5F">
        <w:rPr>
          <w:b/>
        </w:rPr>
        <w:t>DN-</w:t>
      </w:r>
      <w:r w:rsidR="006E17E4" w:rsidRPr="00B32B5F">
        <w:rPr>
          <w:b/>
        </w:rPr>
        <w:t>a</w:t>
      </w:r>
      <w:r w:rsidRPr="00B32B5F">
        <w:rPr>
          <w:b/>
        </w:rPr>
        <w:t>:</w:t>
      </w:r>
    </w:p>
    <w:p w:rsidRDefault="00563840" w:rsidP="0004794D" w:rsidR="0004794D" w:rsidRPr="00B32B5F">
      <w:pPr>
        <w:numPr>
          <w:ilvl w:val="0"/>
          <w:numId w:val="6"/>
        </w:numPr>
        <w:jc w:val="both"/>
      </w:pPr>
      <w:r w:rsidRPr="00B32B5F">
        <w:t>stečajnom upravitelju</w:t>
      </w:r>
      <w:r w:rsidR="00C3685F" w:rsidRPr="00B32B5F">
        <w:t xml:space="preserve"> – e oglasna ploča</w:t>
      </w:r>
      <w:r w:rsidR="006E17E4" w:rsidRPr="00B32B5F">
        <w:t>,</w:t>
      </w:r>
    </w:p>
    <w:p w:rsidRDefault="00C3685F" w:rsidP="0004794D" w:rsidR="00C3685F" w:rsidRPr="00B32B5F">
      <w:pPr>
        <w:numPr>
          <w:ilvl w:val="0"/>
          <w:numId w:val="6"/>
        </w:numPr>
        <w:jc w:val="both"/>
      </w:pPr>
      <w:r w:rsidRPr="00B32B5F">
        <w:t>predlagatelju – e-oglasna ploča,</w:t>
      </w:r>
    </w:p>
    <w:p w:rsidRDefault="0004794D" w:rsidP="00043E9F" w:rsidR="00563840" w:rsidRPr="00B32B5F">
      <w:pPr>
        <w:numPr>
          <w:ilvl w:val="0"/>
          <w:numId w:val="6"/>
        </w:numPr>
        <w:jc w:val="both"/>
      </w:pPr>
      <w:r w:rsidRPr="00B32B5F">
        <w:t>registar, prije i nakon pravomoćnosti</w:t>
      </w:r>
    </w:p>
    <w:p w:rsidRDefault="00563840" w:rsidP="00043E9F" w:rsidR="00563840" w:rsidRPr="00B32B5F">
      <w:pPr>
        <w:numPr>
          <w:ilvl w:val="0"/>
          <w:numId w:val="6"/>
        </w:numPr>
        <w:jc w:val="both"/>
      </w:pPr>
      <w:r w:rsidRPr="00B32B5F">
        <w:t>Porezna uprava</w:t>
      </w:r>
      <w:r w:rsidR="00C3685F" w:rsidRPr="00B32B5F">
        <w:t>, Ispostava Dubrovnik – e-oglasna ploča</w:t>
      </w:r>
    </w:p>
    <w:p w:rsidRDefault="006E17E4" w:rsidP="00043E9F" w:rsidR="00563840" w:rsidRPr="00B32B5F">
      <w:pPr>
        <w:numPr>
          <w:ilvl w:val="0"/>
          <w:numId w:val="6"/>
        </w:numPr>
        <w:jc w:val="both"/>
      </w:pPr>
      <w:r w:rsidRPr="00B32B5F">
        <w:t>ŽDO</w:t>
      </w:r>
      <w:r w:rsidR="004E47F5" w:rsidRPr="00B32B5F">
        <w:t>,</w:t>
      </w:r>
      <w:r w:rsidR="006455C6" w:rsidRPr="00B32B5F">
        <w:t xml:space="preserve"> </w:t>
      </w:r>
      <w:r w:rsidR="004E47F5" w:rsidRPr="00B32B5F">
        <w:t>G</w:t>
      </w:r>
      <w:r w:rsidR="006455C6" w:rsidRPr="00B32B5F">
        <w:t>rađansko – upravni odjel Dubrovnik</w:t>
      </w:r>
      <w:r w:rsidR="00C3685F" w:rsidRPr="00B32B5F">
        <w:t xml:space="preserve"> – e oglasna ploča</w:t>
      </w:r>
      <w:r w:rsidRPr="00B32B5F">
        <w:t>,</w:t>
      </w:r>
    </w:p>
    <w:p w:rsidRDefault="00C3685F" w:rsidP="00C3685F" w:rsidR="004E47F5" w:rsidRPr="00B32B5F">
      <w:pPr>
        <w:numPr>
          <w:ilvl w:val="0"/>
          <w:numId w:val="6"/>
        </w:numPr>
        <w:jc w:val="both"/>
      </w:pPr>
      <w:r w:rsidRPr="00B32B5F">
        <w:t>e-</w:t>
      </w:r>
      <w:r w:rsidR="004E47F5" w:rsidRPr="00B32B5F">
        <w:t>oglasna ploča suda,</w:t>
      </w:r>
      <w:r w:rsidRPr="00B32B5F">
        <w:t xml:space="preserve"> </w:t>
      </w:r>
    </w:p>
    <w:p w:rsidRDefault="004E47F5" w:rsidR="004E47F5" w:rsidRPr="00B32B5F"/>
    <w:sectPr w:rsidSect="004E47F5" w:rsidR="004E47F5" w:rsidRPr="00B32B5F">
      <w:headerReference w:type="even" r:id="rId11"/>
      <w:headerReference w:type="default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F1" w:rsidR="003637F1">
      <w:r>
        <w:separator/>
      </w:r>
    </w:p>
  </w:endnote>
  <w:endnote w:id="0" w:type="continuationSeparator">
    <w:p w:rsidRDefault="003637F1" w:rsidR="0036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F1" w:rsidR="003637F1">
      <w:r>
        <w:separator/>
      </w:r>
    </w:p>
  </w:footnote>
  <w:footnote w:id="0" w:type="continuationSeparator">
    <w:p w:rsidRDefault="003637F1" w:rsidR="0036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8EB" w:rsidR="008F18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B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E91" w:rsidR="008F18EB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>
      <w:t xml:space="preserve">. </w:t>
    </w:r>
    <w:r w:rsidR="00392E91">
      <w:t>772/11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0C56F8"/>
    <w:multiLevelType w:val="hybridMultilevel"/>
    <w:tmpl w:val="79A2D806"/>
    <w:lvl w:tplc="B240B0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2E5C"/>
    <w:rsid w:val="000178C4"/>
    <w:rsid w:val="000432CA"/>
    <w:rsid w:val="00043E9F"/>
    <w:rsid w:val="0004794D"/>
    <w:rsid w:val="000B2AF3"/>
    <w:rsid w:val="00180ACE"/>
    <w:rsid w:val="00195207"/>
    <w:rsid w:val="001B1231"/>
    <w:rsid w:val="001D35C2"/>
    <w:rsid w:val="001E28B9"/>
    <w:rsid w:val="002B0251"/>
    <w:rsid w:val="002F0432"/>
    <w:rsid w:val="002F0614"/>
    <w:rsid w:val="0031082B"/>
    <w:rsid w:val="00313C8D"/>
    <w:rsid w:val="003637F1"/>
    <w:rsid w:val="0037781B"/>
    <w:rsid w:val="00392E91"/>
    <w:rsid w:val="003A1FD0"/>
    <w:rsid w:val="003C45CC"/>
    <w:rsid w:val="00430A74"/>
    <w:rsid w:val="004A1DB5"/>
    <w:rsid w:val="004A6CD8"/>
    <w:rsid w:val="004E47F5"/>
    <w:rsid w:val="00513175"/>
    <w:rsid w:val="00541D2C"/>
    <w:rsid w:val="0055583A"/>
    <w:rsid w:val="00563840"/>
    <w:rsid w:val="005B58DE"/>
    <w:rsid w:val="00632124"/>
    <w:rsid w:val="006455C6"/>
    <w:rsid w:val="00647EA0"/>
    <w:rsid w:val="006976E1"/>
    <w:rsid w:val="006A0EFC"/>
    <w:rsid w:val="006C099C"/>
    <w:rsid w:val="006E17E4"/>
    <w:rsid w:val="00706800"/>
    <w:rsid w:val="0074779D"/>
    <w:rsid w:val="00770054"/>
    <w:rsid w:val="007A1BBB"/>
    <w:rsid w:val="007A5AF3"/>
    <w:rsid w:val="007C0EE5"/>
    <w:rsid w:val="007C4F07"/>
    <w:rsid w:val="007D6554"/>
    <w:rsid w:val="00802E91"/>
    <w:rsid w:val="00805554"/>
    <w:rsid w:val="008C3EC5"/>
    <w:rsid w:val="008C6DFE"/>
    <w:rsid w:val="008C738C"/>
    <w:rsid w:val="008D6EE0"/>
    <w:rsid w:val="008F18EB"/>
    <w:rsid w:val="0094481B"/>
    <w:rsid w:val="009A0C83"/>
    <w:rsid w:val="00A005C6"/>
    <w:rsid w:val="00AF0F6F"/>
    <w:rsid w:val="00AF30D5"/>
    <w:rsid w:val="00B02836"/>
    <w:rsid w:val="00B32B5F"/>
    <w:rsid w:val="00B744E1"/>
    <w:rsid w:val="00BA0BA7"/>
    <w:rsid w:val="00C3685F"/>
    <w:rsid w:val="00C531AA"/>
    <w:rsid w:val="00C70A8C"/>
    <w:rsid w:val="00CD2D2A"/>
    <w:rsid w:val="00CD33C8"/>
    <w:rsid w:val="00CE3168"/>
    <w:rsid w:val="00D00929"/>
    <w:rsid w:val="00DA4534"/>
    <w:rsid w:val="00DA48C6"/>
    <w:rsid w:val="00DE4E7E"/>
    <w:rsid w:val="00E25846"/>
    <w:rsid w:val="00E3463B"/>
    <w:rsid w:val="00EB018E"/>
    <w:rsid w:val="00EB2515"/>
    <w:rsid w:val="00ED5769"/>
    <w:rsid w:val="00EE1118"/>
    <w:rsid w:val="00EE6B28"/>
    <w:rsid w:val="00F256A3"/>
    <w:rsid w:val="00F4285A"/>
    <w:rsid w:val="00F4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E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BB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BB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BB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BB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E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BB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BB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BB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BB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izvorni_sadrzaj>
    <derivirana_varijabla naziv="DomainObject.Predmet.StrankaFormated_1"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izvorni_sadrzaj>
    <derivirana_varijabla naziv="DomainObject.Predmet.StrankaFormatedOIB_1"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izvorni_sadrzaj>
    <derivirana_varijabla naziv="DomainObject.Predmet.StrankaFormatedWithAdress_1"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derivirana_varijabla>
  </DomainObject.Predmet.StrankaFormatedWithAdressOIB>
  <DomainObject.Predmet.StrankaWithAdress>
    <izvorni_sadrzaj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izvorni_sadrzaj>
    <derivirana_varijabla naziv="DomainObject.Predmet.StrankaWithAdress_1"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derivirana_varijabla>
  </DomainObject.Predmet.StrankaWithAdress>
  <DomainObject.Predmet.StrankaWithAdressOIB>
    <izvorni_sadrzaj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izvorni_sadrzaj>
    <derivirana_varijabla naziv="DomainObject.Predmet.StrankaWithAdressOIB_1"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derivirana_varijabla>
  </DomainObject.Predmet.StrankaWithAdressOIB>
  <DomainObject.Predmet.StrankaNazivFormated>
    <izvorni_sadrzaj>RH,MINISTARSTVO FINANCIJA-POREZNA UPRAVA,PODRUČNI URED DUBROVNIK,DUBROVNIK MARKETING d.o.o. za marketing i usluge u stečaju,Mercedes-Benz Leasing Hrvatska d.o.o. za leasing nekretnina, vozila i strojeva</izvorni_sadrzaj>
    <derivirana_varijabla naziv="DomainObject.Predmet.StrankaNazivFormated_1">RH,MINISTARSTVO FINANCIJA-POREZNA UPRAVA,PODRUČNI URED DUBROVNIK,DUBROVNIK MARKETING d.o.o. za marketing i usluge u stečaju,Mercedes-Benz Leasing Hrvatska d.o.o. za leasing nekretnina, vozila i strojeva</derivirana_varijabla>
  </DomainObject.Predmet.StrankaNazivFormated>
  <DomainObject.Predmet.StrankaNazivFormatedOIB>
    <izvorni_sadrzaj>RH,MINISTARSTVO FINANCIJA-POREZNA UPRAVA,PODRUČNI URED DUBROVNIK, OIB 18683136487,DUBROVNIK MARKETING d.o.o. za marketing i usluge u stečaju, OIB 12909330690,Mercedes-Benz Leasing Hrvatska d.o.o. za leasing nekretnina, vozila i strojeva, OIB 17080997510</izvorni_sadrzaj>
    <derivirana_varijabla naziv="DomainObject.Predmet.StrankaNazivFormatedOIB_1">RH,MINISTARSTVO FINANCIJA-POREZNA UPRAVA,PODRUČNI URED DUBROVNIK, OIB 18683136487,DUBROVNIK MARKETING d.o.o. za marketing i usluge u stečaju, OIB 12909330690,Mercedes-Benz Leasing Hrvatska d.o.o. za leasing nekretnina, vozila i strojeva, OIB 17080997510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derivirana_varijabla>
  </DomainObject.Predmet.StrankaListFormatedWithAdressOIB>
  <DomainObject.Predmet.StrankaListNazivFormated>
    <izvorni_sadrzaj>
      <item>RH,MINISTARSTVO FINANCIJA-POREZNA UPRAVA,PODRUČNI URED DUBROVNIK</item>
      <item>DUBROVNIK MARKETING d.o.o. za marketing i usluge u stečaju</item>
      <item>Mercedes-Benz Leasing Hrvatska d.o.o. za leasing nekretnina, vozila i strojeva</item>
    </izvorni_sadrzaj>
    <derivirana_varijabla naziv="DomainObject.Predmet.StrankaListNazivFormated_1">
      <item>RH,MINISTARSTVO FINANCIJA-POREZNA UPRAVA,PODRUČNI URED DUBROVNIK</item>
      <item>DUBROVNIK MARKETING d.o.o. za marketing i usluge u stečaju</item>
      <item>Mercedes-Benz Leasing Hrvatska d.o.o. za leasing nekretnina, vozila i strojeva</item>
    </derivirana_varijabla>
  </DomainObject.Predmet.StrankaListNazivFormated>
  <DomainObject.Predmet.StrankaListNazivFormatedOIB>
    <izvorni_sadrzaj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NazivFormatedOIB_1"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  <item>Velimir Žak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  <item>Velimir Žak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  <item>Velimir Žak, OIB 08955615751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  <item>Velimir Žak, OIB 08955615751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  <item>Velimir Žak, Opatička Ulica 16, 10000 Zagreb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  <item>Velimir Žak, Opatička Ulica 16, 10000 Zagreb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  <item>Velimir Žak, OIB 08955615751, Opatička Ulica 16, 10000 Zagreb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  <item>Velimir Žak, OIB 08955615751, Opatička Ulica 16, 10000 Zagreb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  <item>Velimir Žak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  <item>Velimir Žak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  <item>Velimir Žak, OIB 08955615751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  <item>Velimir Žak, OIB 08955615751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  <item>Velimir Žak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  <item>Velimir Žak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Velimir Žak, OIB 08955615751, Opatička Ulica 16,10000 Zagreb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Velimir Žak, OIB 08955615751, Opatička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  <item>, OIB 08955615751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  <item>, OIB 08955615751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414</properties:Words>
  <properties:Characters>2204</properties:Characters>
  <properties:Lines>86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2018-09-10T10:20:00Z</dcterms:created>
  <dc:creator>RH-TDU</dc:creator>
  <cp:lastModifiedBy>Katica Butigan</cp:lastModifiedBy>
  <cp:lastPrinted>2017-02-07T08:52:00Z</cp:lastPrinted>
  <dcterms:modified xmlns:xsi="http://www.w3.org/2001/XMLSchema-instance" xsi:type="dcterms:W3CDTF">2018-09-11T08:58:00Z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(772-11 RJEŠENJE O OBUSTAVI 204.docx)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