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2a31" w14:paraId="65d2a31" w:rsidRDefault="009F6A00" w:rsidP="009F6A00" w:rsidR="009F6A00">
      <w:pPr>
        <w:ind w:firstLine="708" w:left="5664"/>
        <w15:collapsed w:val="false"/>
      </w:pPr>
      <w:bookmarkStart w:name="_GoBack" w:id="0"/>
      <w:bookmarkEnd w:id="0"/>
      <w:r>
        <w:t>14 St-63/10-1</w:t>
      </w:r>
      <w:r w:rsidR="00FC5752">
        <w:t>7</w:t>
      </w:r>
      <w:r w:rsidR="00503FE7">
        <w:t>6</w:t>
      </w:r>
    </w:p>
    <w:p w:rsidRDefault="009F6A00" w:rsidP="009F6A00" w:rsidR="009F6A00"/>
    <w:p w:rsidRDefault="009F6A00" w:rsidP="009F6A00" w:rsidR="009F6A00">
      <w:r>
        <w:rPr>
          <w:rStyle w:val="Naglaeno"/>
        </w:rPr>
        <w:t xml:space="preserve">             </w:t>
      </w:r>
      <w:r w:rsidR="002855F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6A00" w:rsidP="009F6A00" w:rsidR="009F6A00" w:rsidRPr="00D21A2C"/>
    <w:p w:rsidRDefault="009F6A00" w:rsidP="009F6A00" w:rsidR="009F6A0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6A00" w:rsidP="00557DB6" w:rsidR="009F6A00" w:rsidRPr="00557DB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F6A00" w:rsidP="009F6A00" w:rsidR="009F6A00">
      <w:pPr>
        <w:pStyle w:val="Naslov2"/>
        <w:jc w:val="center"/>
        <w:rPr>
          <w:b w:val="false"/>
        </w:rPr>
      </w:pPr>
      <w:r>
        <w:rPr>
          <w:b w:val="false"/>
        </w:rPr>
        <w:t>REPUBLIKA HRVATSKA</w:t>
      </w:r>
    </w:p>
    <w:p w:rsidRDefault="009F6A00" w:rsidP="009F6A00" w:rsidR="009F6A00" w:rsidRPr="00701961">
      <w:pPr>
        <w:pStyle w:val="Naslov2"/>
        <w:jc w:val="center"/>
        <w:rPr>
          <w:b w:val="false"/>
        </w:rPr>
      </w:pPr>
      <w:r w:rsidRPr="00701961">
        <w:rPr>
          <w:b w:val="false"/>
        </w:rPr>
        <w:t>R J E Š E N J E</w:t>
      </w:r>
    </w:p>
    <w:p w:rsidRDefault="00B967FB" w:rsidP="009F6A00" w:rsidR="00B967FB">
      <w:pPr>
        <w:rPr>
          <w:b/>
          <w:bCs/>
        </w:rPr>
      </w:pPr>
    </w:p>
    <w:p w:rsidRDefault="009F6A00" w:rsidP="009F6A00" w:rsidR="009F6A00">
      <w:pPr>
        <w:jc w:val="both"/>
      </w:pPr>
      <w:r>
        <w:tab/>
        <w:t xml:space="preserve">Trgovački sud u Osijeku, po sucu mr. sc. Tihomiru Kovačeviću, kao stečajnom sucu, u stečajnom postupku nad stečajnom masom stečajnog dužnika: </w:t>
      </w:r>
      <w:r w:rsidRPr="00701961">
        <w:t>AGENCIJA ZA POVREMENI POSAO d.o.o. za privremeno zapošljavanje, u stečaju, Osijek, Vukovarska 10/I</w:t>
      </w:r>
      <w:r w:rsidRPr="00701961">
        <w:rPr>
          <w:bCs/>
        </w:rPr>
        <w:t>,</w:t>
      </w:r>
      <w:r>
        <w:t xml:space="preserve"> dana </w:t>
      </w:r>
      <w:r w:rsidR="00FC5752">
        <w:t>9</w:t>
      </w:r>
      <w:r>
        <w:t xml:space="preserve">. </w:t>
      </w:r>
      <w:r w:rsidR="00503FE7">
        <w:t>s</w:t>
      </w:r>
      <w:r w:rsidR="00FC5752">
        <w:t>tudenog</w:t>
      </w:r>
      <w:r>
        <w:t xml:space="preserve"> 201</w:t>
      </w:r>
      <w:r w:rsidR="00503FE7">
        <w:t>8</w:t>
      </w:r>
      <w:r>
        <w:t xml:space="preserve">. </w:t>
      </w:r>
    </w:p>
    <w:p w:rsidRDefault="00B967FB" w:rsidR="00B967FB">
      <w:pPr>
        <w:jc w:val="both"/>
        <w:rPr>
          <w:b/>
          <w:bCs/>
        </w:rPr>
      </w:pPr>
    </w:p>
    <w:p w:rsidRDefault="00EB30C6" w:rsidR="00EB30C6">
      <w:pPr>
        <w:jc w:val="center"/>
        <w:rPr>
          <w:bCs/>
        </w:rPr>
      </w:pPr>
      <w:r w:rsidRPr="009F6A00">
        <w:rPr>
          <w:bCs/>
        </w:rPr>
        <w:t>r i j e š i o   j e</w:t>
      </w:r>
    </w:p>
    <w:p w:rsidRDefault="00B967FB" w:rsidR="00B967FB" w:rsidRPr="00427F1D">
      <w:pPr>
        <w:jc w:val="center"/>
        <w:rPr>
          <w:bCs/>
        </w:rPr>
      </w:pPr>
    </w:p>
    <w:p w:rsidRDefault="00D60296" w:rsidP="009F6A00" w:rsidR="00EB30C6">
      <w:pPr>
        <w:ind w:left="708"/>
        <w:jc w:val="both"/>
      </w:pPr>
      <w:r>
        <w:t xml:space="preserve">U stečajnom postupku nad </w:t>
      </w:r>
      <w:r w:rsidR="009F6A00" w:rsidRPr="009F6A00">
        <w:t>stečajnom masom stečajnog dužnika</w:t>
      </w:r>
      <w:r>
        <w:t xml:space="preserve"> </w:t>
      </w:r>
      <w:r w:rsidR="0041032A" w:rsidRPr="009F6A00">
        <w:t>AGENCIJA ZA POVREMENI POSAO d.o.o. za privremeno zapošljavanje u stečaju, Osijek, Vukovarska 10/I</w:t>
      </w:r>
      <w:r>
        <w:rPr>
          <w:b/>
        </w:rPr>
        <w:t xml:space="preserve"> </w:t>
      </w:r>
      <w:r w:rsidR="00503FE7" w:rsidRPr="00503FE7">
        <w:t>na prijedlog stečajnog upravitelja</w:t>
      </w:r>
      <w:r w:rsidR="00503FE7">
        <w:rPr>
          <w:b/>
        </w:rPr>
        <w:t xml:space="preserve"> </w:t>
      </w:r>
      <w:r>
        <w:t>stečajni suda</w:t>
      </w:r>
      <w:r w:rsidR="00503FE7">
        <w:t>c</w:t>
      </w:r>
      <w:r>
        <w:t xml:space="preserve"> s</w:t>
      </w:r>
      <w:r w:rsidR="009B4FAF">
        <w:t>aziva skupštin</w:t>
      </w:r>
      <w:r>
        <w:t>u</w:t>
      </w:r>
      <w:r w:rsidR="009B4FAF">
        <w:t xml:space="preserve"> vjerovnika </w:t>
      </w:r>
    </w:p>
    <w:p w:rsidRDefault="009B4FAF" w:rsidP="004B0EB3" w:rsidR="009B4FAF">
      <w:pPr>
        <w:ind w:left="1416"/>
        <w:jc w:val="both"/>
      </w:pPr>
    </w:p>
    <w:p w:rsidRDefault="009B4FAF" w:rsidP="009B4FAF" w:rsidR="009B4FAF" w:rsidRPr="00C579AB">
      <w:pPr>
        <w:ind w:left="1416"/>
        <w:jc w:val="center"/>
      </w:pPr>
      <w:r w:rsidRPr="00C579AB">
        <w:t xml:space="preserve">za dan </w:t>
      </w:r>
      <w:r w:rsidR="00FC5752">
        <w:t>4</w:t>
      </w:r>
      <w:r w:rsidRPr="00C579AB">
        <w:t xml:space="preserve">. </w:t>
      </w:r>
      <w:r w:rsidR="00FC5752">
        <w:t>prosinac</w:t>
      </w:r>
      <w:r w:rsidRPr="00C579AB">
        <w:t xml:space="preserve"> 20</w:t>
      </w:r>
      <w:r w:rsidR="0041032A" w:rsidRPr="00C579AB">
        <w:t>1</w:t>
      </w:r>
      <w:r w:rsidR="00F821D4">
        <w:t>7</w:t>
      </w:r>
      <w:r w:rsidRPr="00C579AB">
        <w:t xml:space="preserve">. godine u </w:t>
      </w:r>
      <w:r w:rsidR="00FC5752">
        <w:t>9</w:t>
      </w:r>
      <w:r w:rsidRPr="00C579AB">
        <w:t>,</w:t>
      </w:r>
      <w:r w:rsidR="00FC5752">
        <w:t>0</w:t>
      </w:r>
      <w:r w:rsidRPr="00C579AB">
        <w:t xml:space="preserve">0 sati, </w:t>
      </w:r>
    </w:p>
    <w:p w:rsidRDefault="009B4FAF" w:rsidP="009B4FAF" w:rsidR="009B4FAF" w:rsidRPr="00C579AB">
      <w:pPr>
        <w:ind w:left="1416"/>
        <w:jc w:val="center"/>
      </w:pPr>
      <w:r w:rsidRPr="00C579AB">
        <w:t>u prostorijama Trgovačkog suda u Osijeku,</w:t>
      </w:r>
    </w:p>
    <w:p w:rsidRDefault="00C579AB" w:rsidP="009B4FAF" w:rsidR="009B4FAF" w:rsidRPr="00C579AB">
      <w:pPr>
        <w:ind w:left="1416"/>
        <w:jc w:val="center"/>
      </w:pPr>
      <w:r w:rsidRPr="00C579AB">
        <w:t xml:space="preserve">Zagrebačka broj 2, soba broj </w:t>
      </w:r>
      <w:r w:rsidR="00503FE7">
        <w:t>39</w:t>
      </w:r>
      <w:r w:rsidRPr="00C579AB">
        <w:t>/I</w:t>
      </w:r>
      <w:r w:rsidR="00503FE7">
        <w:t>I</w:t>
      </w:r>
    </w:p>
    <w:p w:rsidRDefault="00D60296" w:rsidP="009B4FAF" w:rsidR="00D60296">
      <w:pPr>
        <w:ind w:left="1416"/>
        <w:jc w:val="center"/>
        <w:rPr>
          <w:b/>
        </w:rPr>
      </w:pPr>
    </w:p>
    <w:p w:rsidRDefault="009B4FAF" w:rsidP="009B4FAF" w:rsidR="009B4FAF">
      <w:pPr>
        <w:ind w:left="1416"/>
        <w:jc w:val="both"/>
      </w:pPr>
      <w:r>
        <w:t xml:space="preserve">sa slijedećim </w:t>
      </w:r>
    </w:p>
    <w:p w:rsidRDefault="009B4FAF" w:rsidP="009B4FAF" w:rsidR="009B4FAF">
      <w:pPr>
        <w:ind w:left="1416"/>
        <w:jc w:val="both"/>
      </w:pPr>
    </w:p>
    <w:p w:rsidRDefault="009B4FAF" w:rsidP="009B4FAF" w:rsidR="009B4FAF" w:rsidRPr="00C579AB">
      <w:pPr>
        <w:ind w:left="1416"/>
        <w:jc w:val="both"/>
      </w:pPr>
      <w:r w:rsidRPr="00C579AB">
        <w:t>DNEVNIM REDOM:</w:t>
      </w:r>
    </w:p>
    <w:p w:rsidRDefault="00D60296" w:rsidP="009B4FAF" w:rsidR="009B4FAF">
      <w:pPr>
        <w:numPr>
          <w:ilvl w:val="0"/>
          <w:numId w:val="6"/>
        </w:numPr>
        <w:jc w:val="both"/>
      </w:pPr>
      <w:r>
        <w:t xml:space="preserve">Izvješće stečajnog upravitelja o </w:t>
      </w:r>
      <w:r w:rsidR="00E33416">
        <w:t>tijeku</w:t>
      </w:r>
      <w:r w:rsidR="00C579AB">
        <w:t xml:space="preserve"> stečajnog postupka</w:t>
      </w:r>
      <w:r w:rsidR="00E33416">
        <w:t xml:space="preserve"> i stanju stečajne mase</w:t>
      </w:r>
    </w:p>
    <w:p w:rsidRDefault="0041032A" w:rsidP="00FC5752" w:rsidR="00C81C2B">
      <w:pPr>
        <w:numPr>
          <w:ilvl w:val="0"/>
          <w:numId w:val="6"/>
        </w:numPr>
        <w:jc w:val="both"/>
      </w:pPr>
      <w:r>
        <w:t xml:space="preserve">Donošenje odluke o </w:t>
      </w:r>
      <w:r w:rsidR="00FC5752">
        <w:t>utvrđivanju početne cijene i načina prodaje s</w:t>
      </w:r>
      <w:r w:rsidR="003215E6">
        <w:t>u</w:t>
      </w:r>
      <w:r w:rsidR="00FC5752">
        <w:t xml:space="preserve">vlasničkih dijelova 2. (31.100) i 4. (23/100) nekretnine upisane u zk.ul.br. 2882 k.o. </w:t>
      </w:r>
      <w:r w:rsidR="00176FF4">
        <w:t>S</w:t>
      </w:r>
      <w:r w:rsidR="00FC5752">
        <w:t xml:space="preserve">elce, kč.br. 4733/2 kuća ukupne površine </w:t>
      </w:r>
      <w:r w:rsidR="00176FF4">
        <w:t>2</w:t>
      </w:r>
      <w:r w:rsidR="00FC5752">
        <w:t>2 čhv na kojima stečajna masa stečajnog dužnika ima založno pravo</w:t>
      </w:r>
      <w:r w:rsidR="00E33416">
        <w:t xml:space="preserve"> </w:t>
      </w:r>
    </w:p>
    <w:p w:rsidRDefault="009B4FAF" w:rsidP="00557DB6" w:rsidR="00EB30C6">
      <w:pPr>
        <w:numPr>
          <w:ilvl w:val="0"/>
          <w:numId w:val="6"/>
        </w:numPr>
        <w:jc w:val="both"/>
      </w:pPr>
      <w:r>
        <w:t>Razno.</w:t>
      </w:r>
    </w:p>
    <w:p w:rsidRDefault="00EB30C6" w:rsidR="00EB30C6" w:rsidRPr="00557DB6">
      <w:pPr>
        <w:ind w:firstLine="708"/>
        <w:jc w:val="center"/>
        <w:rPr>
          <w:bCs/>
        </w:rPr>
      </w:pPr>
      <w:r w:rsidRPr="00427F1D">
        <w:rPr>
          <w:bCs/>
        </w:rPr>
        <w:t xml:space="preserve">U Osijeku </w:t>
      </w:r>
      <w:r w:rsidR="00FC5752" w:rsidRPr="00FC5752">
        <w:rPr>
          <w:bCs/>
        </w:rPr>
        <w:t xml:space="preserve">9. studenog </w:t>
      </w:r>
      <w:r w:rsidR="00557DB6" w:rsidRPr="00557DB6">
        <w:rPr>
          <w:bCs/>
        </w:rPr>
        <w:t>2018</w:t>
      </w:r>
      <w:r w:rsidRPr="00427F1D">
        <w:rPr>
          <w:bCs/>
        </w:rPr>
        <w:t xml:space="preserve">. </w:t>
      </w:r>
    </w:p>
    <w:p w:rsidRDefault="00EB30C6" w:rsidR="00EB30C6" w:rsidRPr="00427F1D">
      <w:pPr>
        <w:jc w:val="both"/>
        <w:rPr>
          <w:bCs/>
        </w:rPr>
      </w:pPr>
      <w:r w:rsidRPr="00427F1D">
        <w:rPr>
          <w:bCs/>
        </w:rPr>
        <w:t>Zapisničar:</w:t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  <w:t>STEČAJNI SUDAC:</w:t>
      </w:r>
    </w:p>
    <w:p w:rsidRDefault="00D60296" w:rsidR="00EB30C6" w:rsidRPr="00427F1D">
      <w:pPr>
        <w:jc w:val="both"/>
        <w:rPr>
          <w:bCs/>
        </w:rPr>
      </w:pPr>
      <w:r w:rsidRPr="00427F1D">
        <w:rPr>
          <w:bCs/>
        </w:rPr>
        <w:t>Elizabeta Đeke</w:t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  <w:t xml:space="preserve">       mr. sc. </w:t>
      </w:r>
      <w:r w:rsidR="00EB30C6" w:rsidRPr="00427F1D">
        <w:rPr>
          <w:bCs/>
        </w:rPr>
        <w:t>Tihomir Kovačević</w:t>
      </w:r>
    </w:p>
    <w:p w:rsidRDefault="00EB30C6" w:rsidR="00EB30C6" w:rsidRPr="00427F1D">
      <w:pPr>
        <w:jc w:val="both"/>
      </w:pPr>
    </w:p>
    <w:p w:rsidRDefault="00EB30C6" w:rsidP="009B4FAF" w:rsidR="00EB30C6" w:rsidRPr="00427F1D">
      <w:pPr>
        <w:pStyle w:val="Tijeloteksta"/>
      </w:pPr>
      <w:r w:rsidRPr="00427F1D">
        <w:t xml:space="preserve">D N A : </w:t>
      </w:r>
    </w:p>
    <w:p w:rsidRDefault="00F90893" w:rsidP="00D60296" w:rsidR="00F90893">
      <w:pPr>
        <w:pStyle w:val="Tijeloteksta"/>
        <w:numPr>
          <w:ilvl w:val="0"/>
          <w:numId w:val="7"/>
        </w:numPr>
      </w:pPr>
      <w:r>
        <w:t>Stečajno</w:t>
      </w:r>
      <w:r w:rsidR="00833413">
        <w:t>m</w:t>
      </w:r>
      <w:r>
        <w:t xml:space="preserve"> upravitelj</w:t>
      </w:r>
      <w:r w:rsidR="00833413">
        <w:t>u</w:t>
      </w:r>
      <w:r w:rsidR="003D1E2C">
        <w:t xml:space="preserve"> Miji Rončević</w:t>
      </w:r>
    </w:p>
    <w:p w:rsidRDefault="00557DB6" w:rsidP="00D60296" w:rsidR="0041032A">
      <w:pPr>
        <w:pStyle w:val="Tijeloteksta"/>
        <w:numPr>
          <w:ilvl w:val="0"/>
          <w:numId w:val="7"/>
        </w:numPr>
      </w:pPr>
      <w:r>
        <w:t>H-ABDUCO d.o.o. Zagreb po punomoćniku</w:t>
      </w:r>
      <w:r w:rsidR="003215E6">
        <w:t xml:space="preserve"> Tihomiru Zec odvjetniku u Osijeku</w:t>
      </w:r>
    </w:p>
    <w:p w:rsidRDefault="0041032A" w:rsidP="00D60296" w:rsidR="0041032A">
      <w:pPr>
        <w:pStyle w:val="Tijeloteksta"/>
        <w:numPr>
          <w:ilvl w:val="0"/>
          <w:numId w:val="7"/>
        </w:numPr>
      </w:pPr>
      <w:r>
        <w:t>ŽDO GUO OSIJEK</w:t>
      </w:r>
    </w:p>
    <w:p w:rsidRDefault="00B967FB" w:rsidP="00B967FB" w:rsidR="00F90893" w:rsidRPr="00F90893">
      <w:pPr>
        <w:pStyle w:val="Tijeloteksta"/>
        <w:numPr>
          <w:ilvl w:val="0"/>
          <w:numId w:val="7"/>
        </w:numPr>
      </w:pPr>
      <w:r w:rsidRPr="00B967FB">
        <w:t>mrežna stranica e-Oglasna ploča sudova</w:t>
      </w:r>
    </w:p>
    <w:sectPr w:rsidR="00F90893" w:rsidRPr="00F9089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D83" w:rsidR="00221D83">
      <w:r>
        <w:separator/>
      </w:r>
    </w:p>
  </w:endnote>
  <w:endnote w:id="0" w:type="continuationSeparator">
    <w:p w:rsidRDefault="00221D83" w:rsidR="00221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D83" w:rsidR="00221D83">
      <w:r>
        <w:separator/>
      </w:r>
    </w:p>
  </w:footnote>
  <w:footnote w:id="0" w:type="continuationSeparator">
    <w:p w:rsidRDefault="00221D83" w:rsidR="00221D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FA6" w:rsidR="00DA1F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1FA6" w:rsidR="00DA1F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FA6" w:rsidR="00DA1F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7D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1FA6" w:rsidP="0041032A" w:rsidR="0041032A">
    <w:pPr>
      <w:pStyle w:val="Zaglavlje"/>
      <w:jc w:val="right"/>
    </w:pPr>
    <w:r>
      <w:tab/>
    </w:r>
    <w:r>
      <w:tab/>
    </w:r>
    <w:r w:rsidR="0041032A">
      <w:t>14 St-63/10-</w:t>
    </w:r>
    <w:r w:rsidR="009F6A00">
      <w:t>142</w:t>
    </w:r>
  </w:p>
  <w:p w:rsidRDefault="00DA1FA6" w:rsidR="00DA1FA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FA6" w:rsidR="00DA1FA6">
    <w:pPr>
      <w:pStyle w:val="Zaglavlje"/>
      <w:jc w:val="right"/>
    </w:pPr>
  </w:p>
  <w:p w:rsidRDefault="00DA1FA6" w:rsidR="00DA1FA6">
    <w:pPr>
      <w:pStyle w:val="Zaglavlje"/>
      <w:jc w:val="right"/>
    </w:pPr>
  </w:p>
  <w:p w:rsidRDefault="00DA1FA6" w:rsidR="00DA1FA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562FE"/>
    <w:multiLevelType w:val="hybridMultilevel"/>
    <w:tmpl w:val="0676607E"/>
    <w:lvl w:tplc="041A0019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7061C9"/>
    <w:multiLevelType w:val="hybridMultilevel"/>
    <w:tmpl w:val="2E863618"/>
    <w:lvl w:tplc="041A0019" w:ilvl="0">
      <w:start w:val="1"/>
      <w:numFmt w:val="lowerLetter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9A6930"/>
    <w:multiLevelType w:val="hybridMultilevel"/>
    <w:tmpl w:val="52CA95F4"/>
    <w:lvl w:tplc="041A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3">
    <w:nsid w:val="23DA1857"/>
    <w:multiLevelType w:val="hybridMultilevel"/>
    <w:tmpl w:val="4D20586A"/>
    <w:lvl w:tplc="041A0019" w:ilvl="0">
      <w:start w:val="12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22616D2"/>
    <w:multiLevelType w:val="hybridMultilevel"/>
    <w:tmpl w:val="47E80E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9A3D75"/>
    <w:multiLevelType w:val="hybridMultilevel"/>
    <w:tmpl w:val="C65427FE"/>
    <w:lvl w:tplc="041A000F" w:ilvl="0">
      <w:start w:val="1"/>
      <w:numFmt w:val="decimal"/>
      <w:lvlText w:val="%1."/>
      <w:lvlJc w:val="left"/>
      <w:pPr>
        <w:tabs>
          <w:tab w:pos="1428" w:val="num"/>
        </w:tabs>
        <w:ind w:hanging="360" w:left="1428"/>
      </w:pPr>
    </w:lvl>
    <w:lvl w:tplc="7E24AF22" w:ilvl="1">
      <w:start w:val="14"/>
      <w:numFmt w:val="bullet"/>
      <w:lvlText w:val="-"/>
      <w:lvlJc w:val="left"/>
      <w:pPr>
        <w:tabs>
          <w:tab w:pos="2148" w:val="num"/>
        </w:tabs>
        <w:ind w:hanging="360" w:left="2148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8" w:val="num"/>
        </w:tabs>
        <w:ind w:hanging="360" w:left="3048"/>
      </w:pPr>
    </w:lvl>
    <w:lvl w:tentative="true" w:tplc="041A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abstractNum w:abstractNumId="6">
    <w:nsid w:val="53331CFD"/>
    <w:multiLevelType w:val="hybridMultilevel"/>
    <w:tmpl w:val="5B2E4E38"/>
    <w:lvl w:tplc="56904AD0" w:ilvl="0">
      <w:start w:val="12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7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3D8"/>
    <w:rsid w:val="00156016"/>
    <w:rsid w:val="00176FF4"/>
    <w:rsid w:val="001D7D17"/>
    <w:rsid w:val="00215FEE"/>
    <w:rsid w:val="00221D83"/>
    <w:rsid w:val="002613D8"/>
    <w:rsid w:val="002855FF"/>
    <w:rsid w:val="003215E6"/>
    <w:rsid w:val="00370BD1"/>
    <w:rsid w:val="003D1E2C"/>
    <w:rsid w:val="0041032A"/>
    <w:rsid w:val="00427F1D"/>
    <w:rsid w:val="004B0EB3"/>
    <w:rsid w:val="00503FE7"/>
    <w:rsid w:val="00557DB6"/>
    <w:rsid w:val="00577FF5"/>
    <w:rsid w:val="005A2BA3"/>
    <w:rsid w:val="005C19E1"/>
    <w:rsid w:val="00664CA0"/>
    <w:rsid w:val="006D1526"/>
    <w:rsid w:val="007F3DE4"/>
    <w:rsid w:val="00833413"/>
    <w:rsid w:val="00845B59"/>
    <w:rsid w:val="008A2EDC"/>
    <w:rsid w:val="009B4FAF"/>
    <w:rsid w:val="009F6A00"/>
    <w:rsid w:val="00AB7146"/>
    <w:rsid w:val="00B966CD"/>
    <w:rsid w:val="00B967FB"/>
    <w:rsid w:val="00BB7308"/>
    <w:rsid w:val="00BF7DCE"/>
    <w:rsid w:val="00C307BA"/>
    <w:rsid w:val="00C579AB"/>
    <w:rsid w:val="00C81C2B"/>
    <w:rsid w:val="00CB3BE9"/>
    <w:rsid w:val="00CF163C"/>
    <w:rsid w:val="00D60296"/>
    <w:rsid w:val="00DA1FA6"/>
    <w:rsid w:val="00E245AA"/>
    <w:rsid w:val="00E33416"/>
    <w:rsid w:val="00E34865"/>
    <w:rsid w:val="00EB30C6"/>
    <w:rsid w:val="00F742CF"/>
    <w:rsid w:val="00F821D4"/>
    <w:rsid w:val="00F90893"/>
    <w:rsid w:val="00FC5752"/>
    <w:rsid w:val="00FE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firstLine="708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A1FA6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F6A0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B73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3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3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3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3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firstLine="708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A1FA6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F6A0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B7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3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3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3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3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2010.</izvorni_sadrzaj>
    <derivirana_varijabla naziv="DomainObject.Predmet.DatumOsnivanja_1">26.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2013.</izvorni_sadrzaj>
    <derivirana_varijabla naziv="DomainObject.Predmet.DatumRjesavanja_1">8. veljače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St-63/2010</izvorni_sadrzaj>
    <derivirana_varijabla naziv="DomainObject.Predmet.OznakaBroj_1">St-63/2010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RJ. Tt-13/1204-3</izvorni_sadrzaj>
    <derivirana_varijabla naziv="DomainObject.Predmet.PrimjedbaSuca_1">SUBJEKT BRISAN RJ. Tt-13/1204-3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POVRMENI POSAO D.O.O. OSIJEK; MIROSLAV LEVAKOVIĆ; HYPO ALPE-ADRIA-BANK d.d. Zagreb; ŽDO GUO OSIJEK</izvorni_sadrzaj>
    <derivirana_varijabla naziv="DomainObject.Predmet.StrankaFormated_1">  AGENCIJA ZA POVRMENI POSAO D.O.O. OSIJEK; MIROSLAV LEVAKOVIĆ; HYPO ALPE-ADRIA-BANK d.d. Zagreb; ŽDO GUO OSIJEK</derivirana_varijabla>
  </DomainObject.Predmet.StrankaFormated>
  <DomainObject.Predmet.StrankaFormatedOIB>
    <izvorni_sadrzaj>  AGENCIJA ZA POVRMENI POSAO D.O.O. OSIJEK, OIB 13090930851; MIROSLAV LEVAKOVIĆ; HYPO ALPE-ADRIA-BANK d.d. Zagreb; ŽDO GUO OSIJEK</izvorni_sadrzaj>
    <derivirana_varijabla naziv="DomainObject.Predmet.StrankaFormatedOIB_1">  AGENCIJA ZA POVRMENI POSAO D.O.O. OSIJEK, OIB 13090930851; MIROSLAV LEVAKOVIĆ; HYPO ALPE-ADRIA-BANK d.d. Zagreb; ŽDO GUO OSIJEK</derivirana_varijabla>
  </DomainObject.Predmet.StrankaFormatedOIB>
  <DomainObject.Predmet.StrankaFormatedWithAdress>
    <izvorni_sadrzaj> AGENCIJA ZA POVRMENI POSAO D.O.O. OSIJEK, VUKOVARSKA 10/1, 31000 Osijek; MIROSLAV LEVAKOVIĆ, Jana Pannoniusa 73, Tenja; HYPO ALPE-ADRIA-BANK d.d. Zagreb, 10000 Zagreb; ŽDO GUO OSIJEK, Osijek</izvorni_sadrzaj>
    <derivirana_varijabla naziv="DomainObject.Predmet.StrankaFormatedWithAdress_1"> AGENCIJA ZA POVRMENI POSAO D.O.O. OSIJEK, VUKOVARSKA 10/1, 31000 Osijek; MIROSLAV LEVAKOVIĆ, Jana Pannoniusa 73, Tenja; HYPO ALPE-ADRIA-BANK d.d. Zagreb, 10000 Zagreb; ŽDO GUO OSIJEK, Osijek</derivirana_varijabla>
  </DomainObject.Predmet.StrankaFormatedWithAdress>
  <DomainObject.Predmet.StrankaFormatedWithAdressOIB>
    <izvorni_sadrzaj> AGENCIJA ZA POVRMENI POSAO D.O.O. OSIJEK, OIB 13090930851, VUKOVARSKA 10/1, 31000 Osijek; MIROSLAV LEVAKOVIĆ, Jana Pannoniusa 73, Tenja; HYPO ALPE-ADRIA-BANK d.d. Zagreb, 10000 Zagreb; ŽDO GUO OSIJEK, Osijek</izvorni_sadrzaj>
    <derivirana_varijabla naziv="DomainObject.Predmet.StrankaFormatedWithAdressOIB_1"> AGENCIJA ZA POVRMENI POSAO D.O.O. OSIJEK, OIB 13090930851, VUKOVARSKA 10/1, 31000 Osijek; MIROSLAV LEVAKOVIĆ, Jana Pannoniusa 73, Tenja; HYPO ALPE-ADRIA-BANK d.d. Zagreb, 10000 Zagreb; ŽDO GUO OSIJEK, Osijek</derivirana_varijabla>
  </DomainObject.Predmet.StrankaFormatedWithAdressOIB>
  <DomainObject.Predmet.StrankaWithAdress>
    <izvorni_sadrzaj>AGENCIJA ZA POVRMENI POSAO D.O.O. OSIJEK VUKOVARSKA 10/1,31000 Osijek,MIROSLAV LEVAKOVIĆ Jana Pannoniusa 73,Tenja,HYPO ALPE-ADRIA-BANK d.d. Zagreb 10000 Zagreb,ŽDO GUO OSIJEK Osijek</izvorni_sadrzaj>
    <derivirana_varijabla naziv="DomainObject.Predmet.StrankaWithAdress_1">AGENCIJA ZA POVRMENI POSAO D.O.O. OSIJEK VUKOVARSKA 10/1,31000 Osijek,MIROSLAV LEVAKOVIĆ Jana Pannoniusa 73,Tenja,HYPO ALPE-ADRIA-BANK d.d. Zagreb 10000 Zagreb,ŽDO GUO OSIJEK Osijek</derivirana_varijabla>
  </DomainObject.Predmet.StrankaWithAdress>
  <DomainObject.Predmet.StrankaWithAdressOIB>
    <izvorni_sadrzaj>AGENCIJA ZA POVRMENI POSAO D.O.O. OSIJEK, OIB 13090930851, VUKOVARSKA 10/1,31000 Osijek,MIROSLAV LEVAKOVIĆ, Jana Pannoniusa 73,Tenja,HYPO ALPE-ADRIA-BANK d.d. Zagreb, 10000 Zagreb,ŽDO GUO OSIJEK, Osijek</izvorni_sadrzaj>
    <derivirana_varijabla naziv="DomainObject.Predmet.StrankaWithAdressOIB_1">AGENCIJA ZA POVRMENI POSAO D.O.O. OSIJEK, OIB 13090930851, VUKOVARSKA 10/1,31000 Osijek,MIROSLAV LEVAKOVIĆ, Jana Pannoniusa 73,Tenja,HYPO ALPE-ADRIA-BANK d.d. Zagreb, 10000 Zagreb,ŽDO GUO OSIJEK, Osijek</derivirana_varijabla>
  </DomainObject.Predmet.StrankaWithAdressOIB>
  <DomainObject.Predmet.StrankaNazivFormated>
    <izvorni_sadrzaj>AGENCIJA ZA POVRMENI POSAO D.O.O. OSIJEK,MIROSLAV LEVAKOVIĆ,HYPO ALPE-ADRIA-BANK d.d. Zagreb,ŽDO GUO OSIJEK</izvorni_sadrzaj>
    <derivirana_varijabla naziv="DomainObject.Predmet.StrankaNazivFormated_1">AGENCIJA ZA POVRMENI POSAO D.O.O. OSIJEK,MIROSLAV LEVAKOVIĆ,HYPO ALPE-ADRIA-BANK d.d. Zagreb,ŽDO GUO OSIJEK</derivirana_varijabla>
  </DomainObject.Predmet.StrankaNazivFormated>
  <DomainObject.Predmet.StrankaNazivFormatedOIB>
    <izvorni_sadrzaj>AGENCIJA ZA POVRMENI POSAO D.O.O. OSIJEK, OIB 13090930851,MIROSLAV LEVAKOVIĆ,HYPO ALPE-ADRIA-BANK d.d. Zagreb,ŽDO GUO OSIJEK</izvorni_sadrzaj>
    <derivirana_varijabla naziv="DomainObject.Predmet.StrankaNazivFormatedOIB_1">AGENCIJA ZA POVRMENI POSAO D.O.O. OSIJEK, OIB 13090930851,MIROSLAV LEVAKOVIĆ,HYPO ALPE-ADRIA-BANK d.d. Zagreb,ŽDO GUO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AGENCIJA ZA POVRMENI POSAO D.O.O. OSIJEK</item>
      <item>MIROSLAV LEVAKOVIĆ</item>
      <item>HYPO ALPE-ADRIA-BANK d.d. Zagreb</item>
      <item>ŽDO GUO OSIJEK</item>
    </izvorni_sadrzaj>
    <derivirana_varijabla naziv="DomainObject.Predmet.StrankaListFormated_1">
      <item>AGENCIJA ZA POVRMENI POSAO D.O.O. OSIJEK</item>
      <item>MIROSLAV LEVAKOVIĆ</item>
      <item>HYPO ALPE-ADRIA-BANK d.d. Zagreb</item>
      <item>ŽDO GUO OSIJEK</item>
    </derivirana_varijabla>
  </DomainObject.Predmet.StrankaListFormated>
  <DomainObject.Predmet.StrankaListFormatedOIB>
    <izvorni_sadrzaj>
      <item>AGENCIJA ZA POVRMENI POSAO D.O.O. OSIJEK, OIB 13090930851</item>
      <item>MIROSLAV LEVAKOVIĆ</item>
      <item>HYPO ALPE-ADRIA-BANK d.d. Zagreb</item>
      <item>ŽDO GUO OSIJEK</item>
    </izvorni_sadrzaj>
    <derivirana_varijabla naziv="DomainObject.Predmet.StrankaListFormatedOIB_1">
      <item>AGENCIJA ZA POVRMENI POSAO D.O.O. OSIJEK, OIB 13090930851</item>
      <item>MIROSLAV LEVAKOVIĆ</item>
      <item>HYPO ALPE-ADRIA-BANK d.d. Zagreb</item>
      <item>ŽDO GUO OSIJEK</item>
    </derivirana_varijabla>
  </DomainObject.Predmet.StrankaListFormatedOIB>
  <DomainObject.Predmet.StrankaListFormatedWithAdress>
    <izvorni_sadrzaj>
      <item>AGENCIJA ZA POVRMENI POSAO D.O.O. OSIJEK, VUKOVARSKA 10/1, 31000 Osijek</item>
      <item>MIROSLAV LEVAKOVIĆ, Jana Pannoniusa 73, Tenja</item>
      <item>HYPO ALPE-ADRIA-BANK d.d. Zagreb, 10000 Zagreb</item>
      <item>ŽDO GUO OSIJEK, Osijek</item>
    </izvorni_sadrzaj>
    <derivirana_varijabla naziv="DomainObject.Predmet.StrankaListFormatedWithAdress_1">
      <item>AGENCIJA ZA POVRMENI POSAO D.O.O. OSIJEK, VUKOVARSKA 10/1, 31000 Osijek</item>
      <item>MIROSLAV LEVAKOVIĆ, Jana Pannoniusa 73, Tenja</item>
      <item>HYPO ALPE-ADRIA-BANK d.d. Zagreb, 10000 Zagreb</item>
      <item>ŽDO GUO OSIJEK, Osijek</item>
    </derivirana_varijabla>
  </DomainObject.Predmet.StrankaListFormatedWithAdress>
  <DomainObject.Predmet.StrankaListFormatedWithAdressOIB>
    <izvorni_sadrzaj>
      <item>AGENCIJA ZA POVRMENI POSAO D.O.O. OSIJEK, OIB 13090930851, VUKOVARSKA 10/1, 31000 Osijek</item>
      <item>MIROSLAV LEVAKOVIĆ, Jana Pannoniusa 73, Tenja</item>
      <item>HYPO ALPE-ADRIA-BANK d.d. Zagreb, 10000 Zagreb</item>
      <item>ŽDO GUO OSIJEK, Osijek</item>
    </izvorni_sadrzaj>
    <derivirana_varijabla naziv="DomainObject.Predmet.StrankaListFormatedWithAdressOIB_1">
      <item>AGENCIJA ZA POVRMENI POSAO D.O.O. OSIJEK, OIB 13090930851, VUKOVARSKA 10/1, 31000 Osijek</item>
      <item>MIROSLAV LEVAKOVIĆ, Jana Pannoniusa 73, Tenja</item>
      <item>HYPO ALPE-ADRIA-BANK d.d. Zagreb, 10000 Zagreb</item>
      <item>ŽDO GUO OSIJEK, Osijek</item>
    </derivirana_varijabla>
  </DomainObject.Predmet.StrankaListFormatedWithAdressOIB>
  <DomainObject.Predmet.StrankaListNazivFormated>
    <izvorni_sadrzaj>
      <item>AGENCIJA ZA POVRMENI POSAO D.O.O. OSIJEK</item>
      <item>MIROSLAV LEVAKOVIĆ</item>
      <item>HYPO ALPE-ADRIA-BANK d.d. Zagreb</item>
      <item>ŽDO GUO OSIJEK</item>
    </izvorni_sadrzaj>
    <derivirana_varijabla naziv="DomainObject.Predmet.StrankaListNazivFormated_1">
      <item>AGENCIJA ZA POVRMENI POSAO D.O.O. OSIJEK</item>
      <item>MIROSLAV LEVAKOVIĆ</item>
      <item>HYPO ALPE-ADRIA-BANK d.d. Zagreb</item>
      <item>ŽDO GUO OSIJEK</item>
    </derivirana_varijabla>
  </DomainObject.Predmet.StrankaListNazivFormated>
  <DomainObject.Predmet.StrankaListNazivFormatedOIB>
    <izvorni_sadrzaj>
      <item>AGENCIJA ZA POVRMENI POSAO D.O.O. OSIJEK, OIB 13090930851</item>
      <item>MIROSLAV LEVAKOVIĆ</item>
      <item>HYPO ALPE-ADRIA-BANK d.d. Zagreb</item>
      <item>ŽDO GUO OSIJEK</item>
    </izvorni_sadrzaj>
    <derivirana_varijabla naziv="DomainObject.Predmet.StrankaListNazivFormatedOIB_1">
      <item>AGENCIJA ZA POVRMENI POSAO D.O.O. OSIJEK, OIB 13090930851</item>
      <item>MIROSLAV LEVAKOVIĆ</item>
      <item>HYPO ALPE-ADRIA-BANK d.d. Zagreb</item>
      <item>ŽDO GUO OSIJEK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POVRMENI POSAO D.O.O. OSIJEK i dr.</izvorni_sadrzaj>
    <derivirana_varijabla naziv="DomainObject.Predmet.StrankaIDrugi_1">AGENCIJA ZA POVRMENI POSAO D.O.O. OSIJEK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AGENCIJA ZA POVRMENI POSAO D.O.O. OSIJEK, OIB 13090930851, VUKOVARSKA 10/1, 31000 Osijek i dr.</izvorni_sadrzaj>
    <derivirana_varijabla naziv="DomainObject.Predmet.StrankaIDrugiAdressOIB_1">AGENCIJA ZA POVRMENI POSAO D.O.O. OSIJEK, OIB 13090930851, VUKOVARSKA 10/1, 31000 Osijek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2013.</izvorni_sadrzaj>
    <derivirana_varijabla naziv="DomainObject.Predmet.OdlukaRjesenje.DatumDonosenjaOdluke_1">8. veljače 2013.</derivirana_varijabla>
  </DomainObject.Predmet.OdlukaRjesenje.DatumDonosenjaOdluke>
  <DomainObject.Predmet.OdlukaRjesenje.DatumPravomocnosti>
    <izvorni_sadrzaj>11. ožujka 2013.</izvorni_sadrzaj>
    <derivirana_varijabla naziv="DomainObject.Predmet.OdlukaRjesenje.DatumPravomocnosti_1">11. ožujka 2013.</derivirana_varijabla>
  </DomainObject.Predmet.OdlukaRjesenje.DatumPravomocnosti>
  <DomainObject.Predmet.OdlukaRjesenje.Oznaka>
    <izvorni_sadrzaj>St-63/2010-108</izvorni_sadrzaj>
    <derivirana_varijabla naziv="DomainObject.Predmet.OdlukaRjesenje.Oznaka_1">St-63/2010-108</derivirana_varijabla>
  </DomainObject.Predmet.OdlukaRjesenje.Oznaka>
  <DomainObject.Predmet.SudioniciListNaziv>
    <izvorni_sadrzaj>
      <item>AGENCIJA ZA POVRMENI POSAO D.O.O. OSIJEK</item>
      <item>MIROSLAV LEVAKOVIĆ</item>
      <item>HYPO ALPE-ADRIA-BANK d.d. Zagreb</item>
      <item>ŽDO GUO OSIJEK</item>
    </izvorni_sadrzaj>
    <derivirana_varijabla naziv="DomainObject.Predmet.SudioniciListNaziv_1">
      <item>AGENCIJA ZA POVRMENI POSAO D.O.O. OSIJEK</item>
      <item>MIROSLAV LEVAKOVIĆ</item>
      <item>HYPO ALPE-ADRIA-BANK d.d. Zagreb</item>
      <item>ŽDO GUO OSIJEK</item>
    </derivirana_varijabla>
  </DomainObject.Predmet.SudioniciListNaziv>
  <DomainObject.Predmet.SudioniciListAdressOIB>
    <izvorni_sadrzaj>
      <item>AGENCIJA ZA POVRMENI POSAO D.O.O. OSIJEK, OIB 13090930851, VUKOVARSKA 10/1,31000 Osijek</item>
      <item>MIROSLAV LEVAKOVIĆ, Jana Pannoniusa 73,Tenja</item>
      <item>HYPO ALPE-ADRIA-BANK d.d. Zagreb, 10000 Zagreb</item>
      <item>ŽDO GUO OSIJEK, Osijek</item>
    </izvorni_sadrzaj>
    <derivirana_varijabla naziv="DomainObject.Predmet.SudioniciListAdressOIB_1">
      <item>AGENCIJA ZA POVRMENI POSAO D.O.O. OSIJEK, OIB 13090930851, VUKOVARSKA 10/1,31000 Osijek</item>
      <item>MIROSLAV LEVAKOVIĆ, Jana Pannoniusa 73,Tenja</item>
      <item>HYPO ALPE-ADRIA-BANK d.d. Zagreb, 10000 Zagreb</item>
      <item>ŽDO GUO OSIJEK,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13090930851</item>
      <item>, OIB null</item>
      <item>, OIB null</item>
      <item>, OIB null</item>
    </izvorni_sadrzaj>
    <derivirana_varijabla naziv="DomainObject.Predmet.SudioniciListNazivOIB_1">
      <item>, OIB 13090930851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St-63/2010-172</izvorni_sadrzaj>
    <derivirana_varijabla naziv="DomainObject.PredzadnjaOdlukaIzPredmeta.Oznaka_1">St-63/2010-172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218</properties:Words>
  <properties:Characters>1183</properties:Characters>
  <properties:Lines>44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2018-11-09T08:39:00Z</dcterms:created>
  <dc:creator>banka</dc:creator>
  <cp:lastModifiedBy>Elizabeta Đeke</cp:lastModifiedBy>
  <cp:lastPrinted>2018-11-09T08:42:00Z</cp:lastPrinted>
  <dcterms:modified xmlns:xsi="http://www.w3.org/2001/XMLSchema-instance" xsi:type="dcterms:W3CDTF">2018-11-09T10:17:00Z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sj.skupštine 9.11.docx)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