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31d6" w14:paraId="07931d6" w:rsidRDefault="003F5D65" w:rsidP="003909AD" w:rsidR="003909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3A0EF9">
        <w:t>14/2011-</w:t>
      </w:r>
      <w:r w:rsidR="005D0742">
        <w:t>160</w:t>
      </w:r>
    </w:p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>
        <w:t xml:space="preserve">, po stečajnom sucu Vesni Vukelić, u postupku stečaja nad dužnikom </w:t>
      </w:r>
      <w:r w:rsidR="005D0742">
        <w:t>ZRC TOPLICE d.o.o u stečaju Velika</w:t>
      </w:r>
      <w:r>
        <w:t xml:space="preserve">, </w:t>
      </w:r>
      <w:r w:rsidR="00203C5D">
        <w:t xml:space="preserve">povodom </w:t>
      </w:r>
      <w:r>
        <w:t xml:space="preserve"> prodaje </w:t>
      </w:r>
      <w:r w:rsidR="002F2CBE">
        <w:t xml:space="preserve">nekretnina </w:t>
      </w:r>
      <w:r>
        <w:t xml:space="preserve">stečajnog dužnika uz odgovarajuću primjenu propisa o ovrsi, dana </w:t>
      </w:r>
      <w:r w:rsidR="009B3450">
        <w:t>27.travnja</w:t>
      </w:r>
      <w:r w:rsidR="00FE4B3F">
        <w:t xml:space="preserve"> 2017</w:t>
      </w:r>
      <w:r>
        <w:t xml:space="preserve">.g. </w:t>
      </w:r>
    </w:p>
    <w:p w:rsidRDefault="00C04996" w:rsidR="00C04996"/>
    <w:p w:rsidRDefault="00761A7A" w:rsidP="00C04996" w:rsidR="003B0F71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613361" w:rsidR="00B74D49" w:rsidRPr="004C3BFD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proofErr w:type="spellStart"/>
      <w:r w:rsidR="005D0742">
        <w:rPr>
          <w:b/>
        </w:rPr>
        <w:t>Vinota</w:t>
      </w:r>
      <w:proofErr w:type="spellEnd"/>
      <w:r w:rsidR="005D0742">
        <w:rPr>
          <w:b/>
        </w:rPr>
        <w:t xml:space="preserve"> d.o.o Požega, Stjepana Radića 9, OIB:57501301944,</w:t>
      </w:r>
    </w:p>
    <w:p w:rsidRDefault="008662D1" w:rsidP="00613361" w:rsidR="00C8015B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 xml:space="preserve">stečajnog </w:t>
      </w:r>
      <w:r w:rsidR="005D0742">
        <w:t>dužnika ZRC TOPLICE d.o.o u stečaju Velika, koju čini nekretnina označena sa k.č.br. 184/1 Sportski teren ukupne površine 10728 m2, upisana u zk.ul.1215, k.o.Velika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EC4FBF">
        <w:t>nekretni</w:t>
      </w:r>
      <w:r w:rsidR="005D0742">
        <w:t xml:space="preserve">ni </w:t>
      </w:r>
      <w:r w:rsidR="00156DF1">
        <w:t xml:space="preserve">iz </w:t>
      </w:r>
      <w:proofErr w:type="spellStart"/>
      <w:r w:rsidR="00156DF1">
        <w:t>toč.I</w:t>
      </w:r>
      <w:proofErr w:type="spellEnd"/>
      <w:r w:rsidR="00156DF1">
        <w:t xml:space="preserve">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F63080" w:rsidR="00C71B93" w:rsidRPr="005D0742">
      <w:pPr>
        <w:jc w:val="both"/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proofErr w:type="spellStart"/>
      <w:r w:rsidR="005D0742" w:rsidRPr="005D0742">
        <w:t>Vinota</w:t>
      </w:r>
      <w:proofErr w:type="spellEnd"/>
      <w:r w:rsidR="005D0742" w:rsidRPr="005D0742">
        <w:t xml:space="preserve"> d.o.o Požega, Stjepana Radića 9, OIB:57501301944</w:t>
      </w:r>
      <w:r w:rsidR="005D0742">
        <w:t>.</w:t>
      </w:r>
    </w:p>
    <w:p w:rsidRDefault="00CB06B0" w:rsidP="00613361" w:rsidR="00CB06B0">
      <w:pPr>
        <w:jc w:val="center"/>
      </w:pPr>
    </w:p>
    <w:p w:rsidRDefault="00613361" w:rsidP="00613361" w:rsidR="00761A7A">
      <w:pPr>
        <w:jc w:val="center"/>
      </w:pPr>
      <w:r>
        <w:t>Obrazloženje</w:t>
      </w: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5D0742">
        <w:t>St-14</w:t>
      </w:r>
      <w:r w:rsidR="004F4B5D">
        <w:t>/</w:t>
      </w:r>
      <w:r w:rsidR="00B43FC5">
        <w:t>2011-</w:t>
      </w:r>
      <w:r w:rsidR="005D0742">
        <w:t>151</w:t>
      </w:r>
      <w:r w:rsidR="00392E79">
        <w:t xml:space="preserve"> od </w:t>
      </w:r>
      <w:r w:rsidR="00EC4FBF">
        <w:t>22.ožujka 2017</w:t>
      </w:r>
      <w:r w:rsidR="00211234">
        <w:t>.</w:t>
      </w:r>
      <w:r w:rsidR="00203C5D">
        <w:t>,</w:t>
      </w:r>
      <w:r w:rsidR="005D0742">
        <w:t>ispravljeno rješenjem br. St-14/2011-154 od 24.ožujka 2017.,</w:t>
      </w:r>
      <w:r w:rsidR="00D10BB9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proofErr w:type="spellStart"/>
      <w:r w:rsidR="005D0742" w:rsidRPr="005D0742">
        <w:t>Vinota</w:t>
      </w:r>
      <w:proofErr w:type="spellEnd"/>
      <w:r w:rsidR="005D0742" w:rsidRPr="005D0742">
        <w:t xml:space="preserve"> d.o.o Požega, Stjepana Radića 9, </w:t>
      </w:r>
      <w:r w:rsidR="005D0742">
        <w:t>d</w:t>
      </w:r>
      <w:r w:rsidR="00B43FC5">
        <w:t>osuđen</w:t>
      </w:r>
      <w:r w:rsidR="005D0742">
        <w:t>a</w:t>
      </w:r>
      <w:r w:rsidR="00B43FC5">
        <w:t xml:space="preserve"> </w:t>
      </w:r>
      <w:r w:rsidR="005D0742">
        <w:t>je nekretnina</w:t>
      </w:r>
      <w:r w:rsidR="00EC4FBF">
        <w:t xml:space="preserve"> </w:t>
      </w:r>
      <w:r w:rsidR="00B43FC5">
        <w:t>vlasništva</w:t>
      </w:r>
      <w:r w:rsidR="00A26FA8">
        <w:t xml:space="preserve"> stečajnog dužnika </w:t>
      </w:r>
      <w:r w:rsidR="005D0742">
        <w:t>ZRC TOPLICE d.o.o u stečaju Velika</w:t>
      </w:r>
      <w:r w:rsidR="00D10BB9">
        <w:t>,</w:t>
      </w:r>
      <w:r w:rsidR="00A26FA8">
        <w:t xml:space="preserve"> navede</w:t>
      </w:r>
      <w:r w:rsidR="004F4B5D">
        <w:t>na</w:t>
      </w:r>
      <w:r w:rsidR="00A26FA8">
        <w:t xml:space="preserve"> u </w:t>
      </w:r>
      <w:proofErr w:type="spellStart"/>
      <w:r w:rsidR="00A26FA8">
        <w:t>toč</w:t>
      </w:r>
      <w:proofErr w:type="spellEnd"/>
      <w:r w:rsidR="00A26FA8">
        <w:t xml:space="preserve">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 xml:space="preserve">platu </w:t>
      </w:r>
      <w:proofErr w:type="spellStart"/>
      <w:r w:rsidR="00C367F8">
        <w:t>kupovnine</w:t>
      </w:r>
      <w:proofErr w:type="spellEnd"/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5D0742">
        <w:t>385.000</w:t>
      </w:r>
      <w:r w:rsidR="00EC4FBF">
        <w:t>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5D0742">
        <w:t>i zakonski uvjeti da se navedena  nekretnina  prenese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>
        <w:t xml:space="preserve">ovog </w:t>
      </w:r>
      <w:r w:rsidR="00C52411">
        <w:t xml:space="preserve">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>
        <w:t xml:space="preserve">U </w:t>
      </w:r>
      <w:proofErr w:type="spellStart"/>
      <w:r>
        <w:t>Slav.Brodu</w:t>
      </w:r>
      <w:proofErr w:type="spellEnd"/>
      <w:r>
        <w:t xml:space="preserve">,  </w:t>
      </w:r>
      <w:r w:rsidR="009B3450">
        <w:t>27.travnja 2017</w:t>
      </w:r>
      <w:r w:rsidR="00C52411">
        <w:t>.</w:t>
      </w: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>
        <w:t>STEČAJNI SUDAC:</w:t>
      </w:r>
    </w:p>
    <w:p w:rsidRDefault="00613361" w:rsidR="00613361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</w:t>
      </w:r>
      <w:proofErr w:type="spellStart"/>
      <w:r w:rsidR="00613361">
        <w:t>steč.upravitelju</w:t>
      </w:r>
      <w:proofErr w:type="spellEnd"/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proofErr w:type="spellStart"/>
      <w:r w:rsidR="005D0742">
        <w:t>Vinota</w:t>
      </w:r>
      <w:proofErr w:type="spellEnd"/>
      <w:r w:rsidR="005D0742">
        <w:t xml:space="preserve"> d.o.o Požega 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proofErr w:type="spellStart"/>
      <w:r>
        <w:t>zk.odjel</w:t>
      </w:r>
      <w:proofErr w:type="spellEnd"/>
      <w:r>
        <w:t xml:space="preserve"> </w:t>
      </w:r>
      <w:r w:rsidR="00CB06B0">
        <w:t xml:space="preserve">Općinskog suda u </w:t>
      </w:r>
      <w:r w:rsidR="005D0742">
        <w:t>Požegi</w:t>
      </w:r>
      <w:r w:rsidR="00C71B93">
        <w:t>, uz pravomoćno rješenje o dosudi</w:t>
      </w:r>
      <w:r w:rsidR="005D0742">
        <w:t xml:space="preserve"> i ispravci rješenja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80B89"/>
    <w:rsid w:val="00181AB3"/>
    <w:rsid w:val="00192B4A"/>
    <w:rsid w:val="00193868"/>
    <w:rsid w:val="001A51B3"/>
    <w:rsid w:val="00203C5D"/>
    <w:rsid w:val="00211234"/>
    <w:rsid w:val="00221A05"/>
    <w:rsid w:val="002249D4"/>
    <w:rsid w:val="00231998"/>
    <w:rsid w:val="0028617D"/>
    <w:rsid w:val="002F2CBE"/>
    <w:rsid w:val="002F6DC2"/>
    <w:rsid w:val="00301440"/>
    <w:rsid w:val="00344642"/>
    <w:rsid w:val="00385289"/>
    <w:rsid w:val="003909AD"/>
    <w:rsid w:val="00392E79"/>
    <w:rsid w:val="0039651D"/>
    <w:rsid w:val="003A0EF9"/>
    <w:rsid w:val="003B0F71"/>
    <w:rsid w:val="003C6264"/>
    <w:rsid w:val="003F5D65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75380"/>
    <w:rsid w:val="005A6A61"/>
    <w:rsid w:val="005C6D7E"/>
    <w:rsid w:val="005D0742"/>
    <w:rsid w:val="005F6571"/>
    <w:rsid w:val="00613361"/>
    <w:rsid w:val="00653B44"/>
    <w:rsid w:val="00653EA4"/>
    <w:rsid w:val="00654BDA"/>
    <w:rsid w:val="006A6A18"/>
    <w:rsid w:val="006E1270"/>
    <w:rsid w:val="0070566B"/>
    <w:rsid w:val="007433C9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E06842"/>
    <w:rsid w:val="00E15699"/>
    <w:rsid w:val="00E20B8A"/>
    <w:rsid w:val="00E339AF"/>
    <w:rsid w:val="00E7305A"/>
    <w:rsid w:val="00E7654E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9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4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9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4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</izvorni_sadrzaj>
    <derivirana_varijabla naziv="DomainObject.Predmet.PrimjedbaSuca_1">I,II, III dio kod Dubi, IV, V, VI u kal.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334</properties:Words>
  <properties:Characters>1782</properties:Characters>
  <properties:Lines>54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2017-04-27T10:30:00Z</dcterms:created>
  <dc:creator>Korisnik</dc:creator>
  <cp:lastModifiedBy>wsadmin</cp:lastModifiedBy>
  <cp:lastPrinted>2016-10-24T10:50:00Z</cp:lastPrinted>
  <dcterms:modified xmlns:xsi="http://www.w3.org/2001/XMLSchema-instance" xsi:type="dcterms:W3CDTF">2017-04-27T10:30:00Z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