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2170" w14:paraId="3872170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2679BC" w:rsidR="00D13F3A">
      <w:r>
        <w:rPr>
          <w:noProof/>
          <w:lang w:eastAsia="hr-HR"/>
        </w:rPr>
        <w:t xml:space="preserve">             </w:t>
      </w:r>
      <w:r w:rsidR="008966A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79BC" w:rsidP="00586DD5" w:rsidR="00586DD5" w:rsidRPr="00586DD5">
      <w:r>
        <w:t xml:space="preserve">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5F14C0">
        <w:t>2184</w:t>
      </w:r>
      <w:r w:rsidR="00B855FA">
        <w:t>/18</w:t>
      </w:r>
      <w:r w:rsidR="00EA199A">
        <w:t>-12</w:t>
      </w:r>
    </w:p>
    <w:p w:rsidRDefault="002679BC" w:rsidP="00586DD5" w:rsidR="00D13F3A" w:rsidRPr="00586DD5">
      <w:r>
        <w:t xml:space="preserve">           </w:t>
      </w:r>
      <w:r w:rsidR="00586DD5" w:rsidRPr="00586DD5">
        <w:t>Amruševa 2/II</w:t>
      </w:r>
    </w:p>
    <w:p w:rsidRDefault="002679BC" w:rsidP="007E24F5" w:rsidR="002679BC">
      <w:pPr>
        <w:jc w:val="center"/>
      </w:pPr>
    </w:p>
    <w:p w:rsidRDefault="002679BC" w:rsidP="007E24F5" w:rsidR="002679BC">
      <w:pPr>
        <w:jc w:val="center"/>
      </w:pP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F14C0" w:rsidP="001C69BB" w:rsidR="006B708C">
      <w:pPr>
        <w:ind w:firstLine="720"/>
        <w:jc w:val="both"/>
        <w:rPr>
          <w:lang w:val="pt-BR"/>
        </w:rPr>
      </w:pPr>
      <w:r w:rsidRPr="005F14C0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F14C0">
        <w:t>85821130368</w:t>
      </w:r>
      <w:r w:rsidRPr="005F14C0">
        <w:rPr>
          <w:lang w:val="pt-BR"/>
        </w:rPr>
        <w:t>, za otvaranje stečajnog postupka nad dužnikom CONSULTING MANAGEMENT SERVICES j.d.o.o., Zagreb, Slavonska avenija 58, OIB: 05693174380</w:t>
      </w:r>
      <w:r>
        <w:rPr>
          <w:lang w:val="pt-BR"/>
        </w:rPr>
        <w:t xml:space="preserve">, kojeg zastupa punomoćnik Dejan Bogdanović, odvjetnik u Zagrebu, </w:t>
      </w:r>
      <w:r w:rsidR="001D071C">
        <w:rPr>
          <w:lang w:val="pt-BR"/>
        </w:rPr>
        <w:t>Bele Čikoša 5</w:t>
      </w:r>
      <w:r w:rsidR="005E45C2" w:rsidRPr="005E45C2">
        <w:rPr>
          <w:lang w:val="pt-BR"/>
        </w:rPr>
        <w:t xml:space="preserve">, </w:t>
      </w:r>
      <w:r w:rsidR="00E0660D">
        <w:rPr>
          <w:lang w:val="pt-BR"/>
        </w:rPr>
        <w:t>6. studenoga</w:t>
      </w:r>
      <w:r w:rsidR="00B855FA">
        <w:rPr>
          <w:lang w:val="pt-BR"/>
        </w:rPr>
        <w:t xml:space="preserve"> 2018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1D071C" w:rsidRPr="001D071C">
        <w:rPr>
          <w:lang w:val="pt-BR"/>
        </w:rPr>
        <w:t>CONSULTING MANAGEMENT SERVICES j.d.o.o., Zagreb, Slavonska avenija 58, OIB: 05693174380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E0660D">
        <w:t>12</w:t>
      </w:r>
      <w:r w:rsidR="001D071C">
        <w:t>. studenoga</w:t>
      </w:r>
      <w:r w:rsidR="00B855FA">
        <w:t xml:space="preserve"> 2018</w:t>
      </w:r>
      <w:r w:rsidR="00F23AB4">
        <w:t xml:space="preserve">. </w:t>
      </w:r>
      <w:r w:rsidR="00F23AB4" w:rsidRPr="005022CE">
        <w:t xml:space="preserve">u </w:t>
      </w:r>
      <w:r w:rsidR="00E0660D">
        <w:t>10.0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E0660D" w:rsidRPr="00E0660D">
        <w:rPr>
          <w:lang w:val="pt-BR"/>
        </w:rPr>
        <w:t xml:space="preserve">6. studenoga </w:t>
      </w:r>
      <w:r w:rsidR="00334976" w:rsidRPr="00334976">
        <w:rPr>
          <w:lang w:val="pt-BR"/>
        </w:rPr>
        <w:t>2018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A199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B639DE" w:rsidP="00EA199A" w:rsidR="00B639DE">
      <w:pPr>
        <w:ind w:left="1080"/>
      </w:pPr>
    </w:p>
    <w:p w:rsidRDefault="00EA199A" w:rsidP="00400817" w:rsidR="00EA199A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A199A" w:rsidP="00400817" w:rsidR="00EA199A" w:rsidRPr="00400817">
      <w:pPr>
        <w:ind w:left="5664"/>
      </w:pPr>
      <w:r w:rsidRPr="00400817">
        <w:t xml:space="preserve">        Dijana Hadžić</w:t>
      </w:r>
    </w:p>
    <w:p w:rsidRDefault="00EA199A" w:rsidP="00EA199A" w:rsidR="00EA199A">
      <w:pPr>
        <w:ind w:left="1080"/>
      </w:pPr>
    </w:p>
    <w:p w:rsidRDefault="00EA199A" w:rsidP="00EA199A" w:rsidR="00EA199A" w:rsidRPr="00586DD5">
      <w:pPr>
        <w:ind w:left="1080"/>
      </w:pPr>
    </w:p>
    <w:sectPr w:rsidSect="00D13F3A" w:rsidR="00EA199A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1D071C"/>
    <w:rsid w:val="0021087C"/>
    <w:rsid w:val="00227C98"/>
    <w:rsid w:val="00263D9E"/>
    <w:rsid w:val="00264157"/>
    <w:rsid w:val="00264933"/>
    <w:rsid w:val="002679BC"/>
    <w:rsid w:val="00287281"/>
    <w:rsid w:val="002D2245"/>
    <w:rsid w:val="003079FF"/>
    <w:rsid w:val="00334976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5F14C0"/>
    <w:rsid w:val="00602EBC"/>
    <w:rsid w:val="006208B6"/>
    <w:rsid w:val="0063051F"/>
    <w:rsid w:val="00685A5E"/>
    <w:rsid w:val="00692286"/>
    <w:rsid w:val="006A22C0"/>
    <w:rsid w:val="006A796A"/>
    <w:rsid w:val="006B708C"/>
    <w:rsid w:val="006C09E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995741"/>
    <w:rsid w:val="00A34C9C"/>
    <w:rsid w:val="00A45CFF"/>
    <w:rsid w:val="00A66EA0"/>
    <w:rsid w:val="00A702C4"/>
    <w:rsid w:val="00A76551"/>
    <w:rsid w:val="00B47261"/>
    <w:rsid w:val="00B639DE"/>
    <w:rsid w:val="00B7228A"/>
    <w:rsid w:val="00B855F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660D"/>
    <w:rsid w:val="00E07559"/>
    <w:rsid w:val="00E865F3"/>
    <w:rsid w:val="00E9131D"/>
    <w:rsid w:val="00EA199A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9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9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9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9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9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9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9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9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St-2184/2018</izvorni_sadrzaj>
    <derivirana_varijabla naziv="DomainObject.Predmet.OznakaBroj_1">St-2184/2018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CONSULTING MANAGEMENT SERVICES j.d.o.o. za trgovinu i usluge zastupanog po punomoćniku Darko Matko; Dejan Bogdanović</izvorni_sadrzaj>
    <derivirana_varijabla naziv="DomainObject.Predmet.ProtustrankaFormated_1">  CONSULTING MANAGEMENT SERVICES j.d.o.o. za trgovinu i usluge zastupanog po punomoćniku Darko Matko; Dejan Bogdanović</derivirana_varijabla>
  </DomainObject.Predmet.ProtustrankaFormated>
  <DomainObject.Predmet.ProtustrankaFormatedOIB>
    <izvorni_sadrzaj>  CONSULTING MANAGEMENT SERVICES j.d.o.o. za trgovinu i usluge, OIB 05693174380 zastupanog po punomoćniku Darko Matko; Dejan Bogdanović</izvorni_sadrzaj>
    <derivirana_varijabla naziv="DomainObject.Predmet.ProtustrankaFormatedOIB_1">  CONSULTING MANAGEMENT SERVICES j.d.o.o. za trgovinu i usluge, OIB 05693174380 zastupanog po punomoćniku Darko Matko; Dejan Bogdanović</derivirana_varijabla>
  </DomainObject.Predmet.ProtustrankaFormatedOIB>
  <DomainObject.Predmet.ProtustrankaFormatedWithAdress>
    <izvorni_sadrzaj> CONSULTING MANAGEMENT SERVICES j.d.o.o. za trgovinu i usluge, Slavonska avenija 58, 10000 Zagreb zastupanog po punomoćniku Darko Matko; Dejan Bogdanović</izvorni_sadrzaj>
    <derivirana_varijabla naziv="DomainObject.Predmet.ProtustrankaFormatedWithAdress_1"> CONSULTING MANAGEMENT SERVICES j.d.o.o. za trgovinu i usluge, Slavonska avenija 58, 10000 Zagreb zastupanog po punomoćniku Darko Matko; Dejan Bogdanović</derivirana_varijabla>
  </DomainObject.Predmet.ProtustrankaFormatedWithAdress>
  <DomainObject.Predmet.ProtustrankaFormatedWithAdressOIB>
    <izvorni_sadrzaj> CONSULTING MANAGEMENT SERVICES j.d.o.o. za trgovinu i usluge, OIB 05693174380, Slavonska avenija 58, 10000 Zagreb zastupanog po punomoćniku Darko Matko; Dejan Bogdanović</izvorni_sadrzaj>
    <derivirana_varijabla naziv="DomainObject.Predmet.ProtustrankaFormatedWithAdressOIB_1"> CONSULTING MANAGEMENT SERVICES j.d.o.o. za trgovinu i usluge, OIB 05693174380, Slavonska avenija 58, 10000 Zagreb zastupanog po punomoćniku Darko Matko; Dejan Bogdanović</derivirana_varijabla>
  </DomainObject.Predmet.ProtustrankaFormatedWithAdressOIB>
  <DomainObject.Predmet.ProtustrankaWithAdress>
    <izvorni_sadrzaj>CONSULTING MANAGEMENT SERVICES j.d.o.o. za trgovinu i usluge Slavonska avenija 58, 10000 Zagreb</izvorni_sadrzaj>
    <derivirana_varijabla naziv="DomainObject.Predmet.ProtustrankaWithAdress_1">CONSULTING MANAGEMENT SERVICES j.d.o.o. za trgovinu i usluge Slavonska avenija 58, 10000 Zagreb</derivirana_varijabla>
  </DomainObject.Predmet.ProtustrankaWithAdress>
  <DomainObject.Predmet.ProtustrankaWithAdressOIB>
    <izvorni_sadrzaj>CONSULTING MANAGEMENT SERVICES j.d.o.o. za trgovinu i usluge, OIB 05693174380, Slavonska avenija 58, 10000 Zagreb</izvorni_sadrzaj>
    <derivirana_varijabla naziv="DomainObject.Predmet.ProtustrankaWithAdressOIB_1">CONSULTING MANAGEMENT SERVICES j.d.o.o. za trgovinu i usluge, OIB 05693174380, Slavonska avenija 58, 10000 Zagreb</derivirana_varijabla>
  </DomainObject.Predmet.ProtustrankaWithAdressOIB>
  <DomainObject.Predmet.ProtustrankaNazivFormated>
    <izvorni_sadrzaj>CONSULTING MANAGEMENT SERVICES j.d.o.o. za trgovinu i usluge</izvorni_sadrzaj>
    <derivirana_varijabla naziv="DomainObject.Predmet.ProtustrankaNazivFormated_1">CONSULTING MANAGEMENT SERVICES j.d.o.o. za trgovinu i usluge</derivirana_varijabla>
  </DomainObject.Predmet.ProtustrankaNazivFormated>
  <DomainObject.Predmet.ProtustrankaNazivFormatedOIB>
    <izvorni_sadrzaj>CONSULTING MANAGEMENT SERVICES j.d.o.o. za trgovinu i usluge, OIB 05693174380</izvorni_sadrzaj>
    <derivirana_varijabla naziv="DomainObject.Predmet.ProtustrankaNazivFormatedOIB_1">CONSULTING MANAGEMENT SERVICES j.d.o.o. za trgovinu i usluge, OIB 05693174380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Matko</izvorni_sadrzaj>
    <derivirana_varijabla naziv="DomainObject.Predmet.StrankaFormated_1">  FINA Regionalni centar Zagreb; Darko Matko</derivirana_varijabla>
  </DomainObject.Predmet.StrankaFormated>
  <DomainObject.Predmet.StrankaFormatedOIB>
    <izvorni_sadrzaj>  FINA Regionalni centar Zagreb, OIB 85821130368; Darko Matko, OIB 77734200284</izvorni_sadrzaj>
    <derivirana_varijabla naziv="DomainObject.Predmet.StrankaFormatedOIB_1">  FINA Regionalni centar Zagreb, OIB 85821130368; Darko Matko, OIB 77734200284</derivirana_varijabla>
  </DomainObject.Predmet.StrankaFormatedOIB>
  <DomainObject.Predmet.StrankaFormatedWithAdress>
    <izvorni_sadrzaj> FINA Regionalni centar Zagreb, Trg svibanjskih žrtava 1995. 1, 10000 Zagreb; Darko Matko</izvorni_sadrzaj>
    <derivirana_varijabla naziv="DomainObject.Predmet.StrankaFormatedWithAdress_1"> FINA Regionalni centar Zagreb, Trg svibanjskih žrtava 1995. 1, 10000 Zagreb; Darko Matko</derivirana_varijabla>
  </DomainObject.Predmet.StrankaFormatedWithAdress>
  <DomainObject.Predmet.StrankaFormatedWithAdressOIB>
    <izvorni_sadrzaj> FINA Regionalni centar Zagreb, OIB 85821130368, Trg svibanjskih žrtava 1995. 1, 10000 Zagreb; Darko Matko, OIB 77734200284</izvorni_sadrzaj>
    <derivirana_varijabla naziv="DomainObject.Predmet.StrankaFormatedWithAdressOIB_1"> FINA Regionalni centar Zagreb, OIB 85821130368, Trg svibanjskih žrtava 1995. 1, 10000 Zagreb; Darko Matko, OIB 77734200284</derivirana_varijabla>
  </DomainObject.Predmet.StrankaFormatedWithAdressOIB>
  <DomainObject.Predmet.StrankaWithAdress>
    <izvorni_sadrzaj>FINA Regionalni centar Zagreb Trg svibanjskih žrtava 1995. 1,10000 Zagreb,Darko Matko </izvorni_sadrzaj>
    <derivirana_varijabla naziv="DomainObject.Predmet.StrankaWithAdress_1">FINA Regionalni centar Zagreb Trg svibanjskih žrtava 1995. 1,10000 Zagreb,Darko Matko </derivirana_varijabla>
  </DomainObject.Predmet.StrankaWithAdress>
  <DomainObject.Predmet.StrankaWithAdressOIB>
    <izvorni_sadrzaj>FINA Regionalni centar Zagreb, OIB 85821130368, Trg svibanjskih žrtava 1995. 1,10000 Zagreb,Darko Matko, OIB 77734200284</izvorni_sadrzaj>
    <derivirana_varijabla naziv="DomainObject.Predmet.StrankaWithAdressOIB_1">FINA Regionalni centar Zagreb, OIB 85821130368, Trg svibanjskih žrtava 1995. 1,10000 Zagreb,Darko Matko, OIB 77734200284</derivirana_varijabla>
  </DomainObject.Predmet.StrankaWithAdressOIB>
  <DomainObject.Predmet.StrankaNazivFormated>
    <izvorni_sadrzaj>FINA Regionalni centar Zagreb,Darko Matko</izvorni_sadrzaj>
    <derivirana_varijabla naziv="DomainObject.Predmet.StrankaNazivFormated_1">FINA Regionalni centar Zagreb,Darko Matko</derivirana_varijabla>
  </DomainObject.Predmet.StrankaNazivFormated>
  <DomainObject.Predmet.StrankaNazivFormatedOIB>
    <izvorni_sadrzaj>FINA Regionalni centar Zagreb, OIB 85821130368,Darko Matko, OIB 77734200284</izvorni_sadrzaj>
    <derivirana_varijabla naziv="DomainObject.Predmet.StrankaNazivFormatedOIB_1">FINA Regionalni centar Zagreb, OIB 85821130368,Darko Matko, OIB 77734200284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Darko Matko</item>
    </izvorni_sadrzaj>
    <derivirana_varijabla naziv="DomainObject.Predmet.StrankaListFormated_1">
      <item>FINA Regionalni centar Zagreb</item>
      <item>Darko Matko</item>
    </derivirana_varijabla>
  </DomainObject.Predmet.StrankaListFormated>
  <DomainObject.Predmet.StrankaListFormatedOIB>
    <izvorni_sadrzaj>
      <item>FINA Regionalni centar Zagreb, OIB 85821130368</item>
      <item>Darko Matko, OIB 77734200284</item>
    </izvorni_sadrzaj>
    <derivirana_varijabla naziv="DomainObject.Predmet.StrankaListFormatedOIB_1">
      <item>FINA Regionalni centar Zagreb, OIB 85821130368</item>
      <item>Darko Matko, OIB 77734200284</item>
    </derivirana_varijabla>
  </DomainObject.Predmet.StrankaListFormatedOIB>
  <DomainObject.Predmet.StrankaListFormatedWithAdress>
    <izvorni_sadrzaj>
      <item>FINA Regionalni centar Zagreb, Trg svibanjskih žrtava 1995. 1, 10000 Zagreb</item>
      <item>Darko Matko</item>
    </izvorni_sadrzaj>
    <derivirana_varijabla naziv="DomainObject.Predmet.StrankaListFormatedWithAdress_1">
      <item>FINA Regionalni centar Zagreb, Trg svibanjskih žrtava 1995. 1, 10000 Zagreb</item>
      <item>Darko Matko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Matko, OIB 77734200284</item>
    </izvorni_sadrzaj>
    <derivirana_varijabla naziv="DomainObject.Predmet.StrankaListFormatedWithAdressOIB_1">
      <item>FINA Regionalni centar Zagreb, OIB 85821130368, Trg svibanjskih žrtava 1995. 1, 10000 Zagreb</item>
      <item>Darko Matko, OIB 77734200284</item>
    </derivirana_varijabla>
  </DomainObject.Predmet.StrankaListFormatedWithAdressOIB>
  <DomainObject.Predmet.StrankaListNazivFormated>
    <izvorni_sadrzaj>
      <item>FINA Regionalni centar Zagreb</item>
      <item>Darko Matko</item>
    </izvorni_sadrzaj>
    <derivirana_varijabla naziv="DomainObject.Predmet.StrankaListNazivFormated_1">
      <item>FINA Regionalni centar Zagreb</item>
      <item>Darko Matko</item>
    </derivirana_varijabla>
  </DomainObject.Predmet.StrankaListNazivFormated>
  <DomainObject.Predmet.StrankaListNazivFormatedOIB>
    <izvorni_sadrzaj>
      <item>FINA Regionalni centar Zagreb, OIB 85821130368</item>
      <item>Darko Matko, OIB 77734200284</item>
    </izvorni_sadrzaj>
    <derivirana_varijabla naziv="DomainObject.Predmet.StrankaListNazivFormatedOIB_1">
      <item>FINA Regionalni centar Zagreb, OIB 85821130368</item>
      <item>Darko Matko, OIB 77734200284</item>
    </derivirana_varijabla>
  </DomainObject.Predmet.StrankaListNazivFormatedOIB>
  <DomainObject.Predmet.ProtuStrankaListFormated>
    <izvorni_sadrzaj>
      <item>CONSULTING MANAGEMENT SERVICES j.d.o.o. za trgovinu i usluge zastupanog po punomoćniku Darko Matko; Dejan Bogdanović</item>
    </izvorni_sadrzaj>
    <derivirana_varijabla naziv="DomainObject.Predmet.ProtuStrankaListFormated_1">
      <item>CONSULTING MANAGEMENT SERVICES j.d.o.o. za trgovinu i usluge zastupanog po punomoćniku Darko Matko; Dejan Bogdanović</item>
    </derivirana_varijabla>
  </DomainObject.Predmet.ProtuStrankaListFormated>
  <DomainObject.Predmet.ProtuStrankaListFormatedOIB>
    <izvorni_sadrzaj>
      <item>CONSULTING MANAGEMENT SERVICES j.d.o.o. za trgovinu i usluge, OIB 05693174380 zastupanog po punomoćniku Darko Matko; Dejan Bogdanović</item>
    </izvorni_sadrzaj>
    <derivirana_varijabla naziv="DomainObject.Predmet.ProtuStrankaListFormatedOIB_1">
      <item>CONSULTING MANAGEMENT SERVICES j.d.o.o. za trgovinu i usluge, OIB 05693174380 zastupanog po punomoćniku Darko Matko; Dejan Bogdanović</item>
    </derivirana_varijabla>
  </DomainObject.Predmet.ProtuStrankaListFormatedOIB>
  <DomainObject.Predmet.ProtuStrankaListFormatedWithAdress>
    <izvorni_sadrzaj>
      <item>CONSULTING MANAGEMENT SERVICES j.d.o.o. za trgovinu i usluge, Slavonska avenija 58, 10000 Zagreb zastupanog po punomoćniku Darko Matko; Dejan Bogdanović</item>
    </izvorni_sadrzaj>
    <derivirana_varijabla naziv="DomainObject.Predmet.ProtuStrankaListFormatedWithAdress_1">
      <item>CONSULTING MANAGEMENT SERVICES j.d.o.o. za trgovinu i usluge, Slavonska avenija 58, 10000 Zagreb zastupanog po punomoćniku Darko Matko; Dejan Bogdanović</item>
    </derivirana_varijabla>
  </DomainObject.Predmet.ProtuStrankaListFormatedWithAdress>
  <DomainObject.Predmet.ProtuStrankaListFormatedWithAdressOIB>
    <izvorni_sadrzaj>
      <item>CONSULTING MANAGEMENT SERVICES j.d.o.o. za trgovinu i usluge, OIB 05693174380, Slavonska avenija 58, 10000 Zagreb zastupanog po punomoćniku Darko Matko; Dejan Bogdanović</item>
    </izvorni_sadrzaj>
    <derivirana_varijabla naziv="DomainObject.Predmet.ProtuStrankaListFormatedWithAdressOIB_1">
      <item>CONSULTING MANAGEMENT SERVICES j.d.o.o. za trgovinu i usluge, OIB 05693174380, Slavonska avenija 58, 10000 Zagreb zastupanog po punomoćniku Darko Matko; Dejan Bogdanović</item>
    </derivirana_varijabla>
  </DomainObject.Predmet.ProtuStrankaListFormatedWithAdressOIB>
  <DomainObject.Predmet.ProtuStrankaListNazivFormated>
    <izvorni_sadrzaj>
      <item>CONSULTING MANAGEMENT SERVICES j.d.o.o. za trgovinu i usluge</item>
    </izvorni_sadrzaj>
    <derivirana_varijabla naziv="DomainObject.Predmet.ProtuStrankaListNazivFormated_1">
      <item>CONSULTING MANAGEMENT SERVICES j.d.o.o. za trgovinu i usluge</item>
    </derivirana_varijabla>
  </DomainObject.Predmet.ProtuStrankaListNazivFormated>
  <DomainObject.Predmet.ProtuStrankaListNazivFormatedOIB>
    <izvorni_sadrzaj>
      <item>CONSULTING MANAGEMENT SERVICES j.d.o.o. za trgovinu i usluge, OIB 05693174380</item>
    </izvorni_sadrzaj>
    <derivirana_varijabla naziv="DomainObject.Predmet.ProtuStrankaListNazivFormatedOIB_1">
      <item>CONSULTING MANAGEMENT SERVICES j.d.o.o. za trgovinu i usluge, OIB 05693174380</item>
    </derivirana_varijabla>
  </DomainObject.Predmet.ProtuStrankaListNazivFormatedOIB>
  <DomainObject.Predmet.OstaliListFormated>
    <izvorni_sadrzaj>
      <item>Darko Matko punomoćnik sudionika u postupku CONSULTING MANAGEMENT SERVICES j.d.o.o. za trgovinu i usluge</item>
      <item>Zagrebačka banka d.d.</item>
      <item>Dejan Bogdanović punomoćnik sudionika u postupku CONSULTING MANAGEMENT SERVICES j.d.o.o. za trgovinu i usluge</item>
    </izvorni_sadrzaj>
    <derivirana_varijabla naziv="DomainObject.Predmet.OstaliListFormated_1">
      <item>Darko Matko punomoćnik sudionika u postupku CONSULTING MANAGEMENT SERVICES j.d.o.o. za trgovinu i usluge</item>
      <item>Zagrebačka banka d.d.</item>
      <item>Dejan Bogdanović punomoćnik sudionika u postupku CONSULTING MANAGEMENT SERVICES j.d.o.o. za trgovinu i usluge</item>
    </derivirana_varijabla>
  </DomainObject.Predmet.OstaliListFormated>
  <DomainObject.Predmet.OstaliListFormatedOIB>
    <izvorni_sadrzaj>
      <item>Darko Matko, OIB 77734200284 punomoćnik sudionika u postupku CONSULTING MANAGEMENT SERVICES j.d.o.o. za trgovinu i usluge</item>
      <item>Zagrebačka banka d.d.</item>
      <item>Dejan Bogdanović punomoćnik sudionika u postupku CONSULTING MANAGEMENT SERVICES j.d.o.o. za trgovinu i usluge</item>
    </izvorni_sadrzaj>
    <derivirana_varijabla naziv="DomainObject.Predmet.OstaliListFormatedOIB_1">
      <item>Darko Matko, OIB 77734200284 punomoćnik sudionika u postupku CONSULTING MANAGEMENT SERVICES j.d.o.o. za trgovinu i usluge</item>
      <item>Zagrebačka banka d.d.</item>
      <item>Dejan Bogdanović punomoćnik sudionika u postupku CONSULTING MANAGEMENT SERVICES j.d.o.o. za trgovinu i usluge</item>
    </derivirana_varijabla>
  </DomainObject.Predmet.OstaliListFormatedOIB>
  <DomainObject.Predmet.OstaliListFormatedWithAdress>
    <izvorni_sadrzaj>
      <item>Darko Matko, Domašinečka ulica 4, 10000 Zagreb punomoćnik sudionika u postupku CONSULTING MANAGEMENT SERVICES j.d.o.o. za trgovinu i usluge</item>
      <item>Zagrebačka banka d.d., Trg bana J. Jelačića 10, 10000 Zagreb</item>
      <item>Dejan Bogdanović, Bele Čikoša 5, 10000 Zagreb punomoćnik sudionika u postupku CONSULTING MANAGEMENT SERVICES j.d.o.o. za trgovinu i usluge</item>
    </izvorni_sadrzaj>
    <derivirana_varijabla naziv="DomainObject.Predmet.OstaliListFormatedWithAdress_1">
      <item>Darko Matko, Domašinečka ulica 4, 10000 Zagreb punomoćnik sudionika u postupku CONSULTING MANAGEMENT SERVICES j.d.o.o. za trgovinu i usluge</item>
      <item>Zagrebačka banka d.d., Trg bana J. Jelačića 10, 10000 Zagreb</item>
      <item>Dejan Bogdanović, Bele Čikoša 5, 10000 Zagreb punomoćnik sudionika u postupku CONSULTING MANAGEMENT SERVICES j.d.o.o. za trgovinu i usluge</item>
    </derivirana_varijabla>
  </DomainObject.Predmet.OstaliListFormatedWithAdress>
  <DomainObject.Predmet.OstaliListFormatedWithAdressOIB>
    <izvorni_sadrzaj>
      <item>Darko Matko, OIB 77734200284, Domašinečka ulica 4, 10000 Zagreb punomoćnik sudionika u postupku CONSULTING MANAGEMENT SERVICES j.d.o.o. za trgovinu i usluge</item>
      <item>Zagrebačka banka d.d., Trg bana J. Jelačića 10, 10000 Zagreb</item>
      <item>Dejan Bogdanović, Bele Čikoša 5, 10000 Zagreb punomoćnik sudionika u postupku CONSULTING MANAGEMENT SERVICES j.d.o.o. za trgovinu i usluge</item>
    </izvorni_sadrzaj>
    <derivirana_varijabla naziv="DomainObject.Predmet.OstaliListFormatedWithAdressOIB_1">
      <item>Darko Matko, OIB 77734200284, Domašinečka ulica 4, 10000 Zagreb punomoćnik sudionika u postupku CONSULTING MANAGEMENT SERVICES j.d.o.o. za trgovinu i usluge</item>
      <item>Zagrebačka banka d.d., Trg bana J. Jelačića 10, 10000 Zagreb</item>
      <item>Dejan Bogdanović, Bele Čikoša 5, 10000 Zagreb punomoćnik sudionika u postupku CONSULTING MANAGEMENT SERVICES j.d.o.o. za trgovinu i usluge</item>
    </derivirana_varijabla>
  </DomainObject.Predmet.OstaliListFormatedWithAdressOIB>
  <DomainObject.Predmet.OstaliListNazivFormated>
    <izvorni_sadrzaj>
      <item>Darko Matko</item>
      <item>Zagrebačka banka d.d.</item>
      <item>Dejan Bogdanović</item>
    </izvorni_sadrzaj>
    <derivirana_varijabla naziv="DomainObject.Predmet.OstaliListNazivFormated_1">
      <item>Darko Matko</item>
      <item>Zagrebačka banka d.d.</item>
      <item>Dejan Bogdanović</item>
    </derivirana_varijabla>
  </DomainObject.Predmet.OstaliListNazivFormated>
  <DomainObject.Predmet.OstaliListNazivFormatedOIB>
    <izvorni_sadrzaj>
      <item>Darko Matko, OIB 77734200284</item>
      <item>Zagrebačka banka d.d.</item>
      <item>Dejan Bogdanović</item>
    </izvorni_sadrzaj>
    <derivirana_varijabla naziv="DomainObject.Predmet.OstaliListNazivFormatedOIB_1">
      <item>Darko Matko, OIB 77734200284</item>
      <item>Zagrebačka banka d.d.</item>
      <item>Dejan Bogdanović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CONSULTING MANAGEMENT SERVICES j.d.o.o. za trgovinu i usluge</izvorni_sadrzaj>
    <derivirana_varijabla naziv="DomainObject.Predmet.ProtustrankaIDrugi_1">CONSULTING MANAGEMENT SERVICES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CONSULTING MANAGEMENT SERVICES j.d.o.o. za trgovinu i usluge, OIB 05693174380, Slavonska avenija 58, 10000 Zagreb</izvorni_sadrzaj>
    <derivirana_varijabla naziv="DomainObject.Predmet.ProtustrankaIDrugiAdressOIB_1">CONSULTING MANAGEMENT SERVICES j.d.o.o. za trgovinu i usluge, OIB 05693174380,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CONSULTING MANAGEMENT SERVICES j.d.o.o. za trgovinu i usluge</item>
      <item>Darko Matko</item>
      <item>Darko Matko</item>
      <item>Zagrebačka banka d.d.</item>
      <item>Dejan Bogdanović</item>
    </izvorni_sadrzaj>
    <derivirana_varijabla naziv="DomainObject.Predmet.SudioniciListNaziv_1">
      <item>FINA Regionalni centar Zagreb</item>
      <item>CONSULTING MANAGEMENT SERVICES j.d.o.o. za trgovinu i usluge</item>
      <item>Darko Matko</item>
      <item>Darko Matko</item>
      <item>Zagrebačka banka d.d.</item>
      <item>Dejan Bogdanović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CONSULTING MANAGEMENT SERVICES j.d.o.o. za trgovinu i usluge, OIB 05693174380, Slavonska avenija 58,10000 Zagreb</item>
      <item>Darko Matko, OIB 77734200284, Domašinečka ulica 4,10000 Zagreb</item>
      <item>Darko Matko, OIB 77734200284</item>
      <item>Zagrebačka banka d.d., Trg bana J. Jelačića 10,10000 Zagreb</item>
      <item>Dejan Bogdanović, Bele Čikoša 5,10000 Zagreb</item>
    </izvorni_sadrzaj>
    <derivirana_varijabla naziv="DomainObject.Predmet.SudioniciListAdressOIB_1">
      <item>FINA Regionalni centar Zagreb, OIB 85821130368, Trg svibanjskih žrtava 1995. 1,10000 Zagreb</item>
      <item>CONSULTING MANAGEMENT SERVICES j.d.o.o. za trgovinu i usluge, OIB 05693174380, Slavonska avenija 58,10000 Zagreb</item>
      <item>Darko Matko, OIB 77734200284, Domašinečka ulica 4,10000 Zagreb</item>
      <item>Darko Matko, OIB 77734200284</item>
      <item>Zagrebačka banka d.d., Trg bana J. Jelačića 10,10000 Zagreb</item>
      <item>Dejan Bogdanović, Bele Čikoša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05693174380</item>
      <item>, OIB 77734200284</item>
      <item>, OIB 77734200284</item>
      <item>, OIB null</item>
      <item>, OIB null</item>
    </izvorni_sadrzaj>
    <derivirana_varijabla naziv="DomainObject.Predmet.SudioniciListNazivOIB_1">
      <item>, OIB 85821130368</item>
      <item>, OIB 05693174380</item>
      <item>, OIB 77734200284</item>
      <item>, OIB 77734200284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St-2184/2018-3</izvorni_sadrzaj>
    <derivirana_varijabla naziv="DomainObject.PredzadnjaOdlukaIzPredmeta.Oznaka_1">St-2184/2018-3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988</properties:Characters>
  <properties:Lines>38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2018-11-06T09:47:00Z</dcterms:created>
  <dc:creator>nmarkovic</dc:creator>
  <cp:lastModifiedBy>Dijana Hadžić</cp:lastModifiedBy>
  <cp:lastPrinted>2016-07-08T11:44:00Z</cp:lastPrinted>
  <dcterms:modified xmlns:xsi="http://www.w3.org/2001/XMLSchema-instance" xsi:type="dcterms:W3CDTF">2018-11-06T10:10:00Z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