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adcd" w14:paraId="93fadc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A1D9F">
        <w:t>480</w:t>
      </w:r>
      <w:r w:rsidR="003973A1">
        <w:t>/16-13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A1D9F">
        <w:t>ĐIDARA, j.d.o.o., Drniš, Ul. Kralja Zvonimira 1</w:t>
      </w:r>
      <w:r w:rsidR="00911FC8">
        <w:t>,</w:t>
      </w:r>
      <w:r w:rsidR="009E1B98">
        <w:t xml:space="preserve"> </w:t>
      </w:r>
      <w:r w:rsidR="008F62EA">
        <w:t xml:space="preserve">OIB: </w:t>
      </w:r>
      <w:r w:rsidR="000A1D9F">
        <w:t>69041491355</w:t>
      </w:r>
      <w:r w:rsidR="00196233">
        <w:t xml:space="preserve">  </w:t>
      </w:r>
      <w:r w:rsidR="00724A53">
        <w:t>koga zastupa stečajna</w:t>
      </w:r>
      <w:r w:rsidR="00615D63">
        <w:t xml:space="preserve"> upravitelj</w:t>
      </w:r>
      <w:r w:rsidR="00724A53">
        <w:t>ica</w:t>
      </w:r>
      <w:r w:rsidR="00615D63">
        <w:t xml:space="preserve"> </w:t>
      </w:r>
      <w:r w:rsidR="000A1D9F">
        <w:t>Radojka Danek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24A53">
        <w:t>05.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724A53">
        <w:t>oj</w:t>
      </w:r>
      <w:r w:rsidR="00B3003A">
        <w:t xml:space="preserve"> </w:t>
      </w:r>
      <w:r w:rsidRPr="003573CC">
        <w:t>stečajn</w:t>
      </w:r>
      <w:r w:rsidR="00724A53">
        <w:t>oj</w:t>
      </w:r>
      <w:r w:rsidRPr="003573CC">
        <w:t xml:space="preserve"> upravitelj</w:t>
      </w:r>
      <w:r w:rsidR="00724A53">
        <w:t>ici</w:t>
      </w:r>
      <w:r w:rsidR="00486D35">
        <w:t xml:space="preserve"> </w:t>
      </w:r>
      <w:r w:rsidR="000A1D9F">
        <w:t>Radojka Danek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24A53">
        <w:t>3</w:t>
      </w:r>
      <w:r w:rsidR="000A1D9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24A53" w:rsidP="00724A53" w:rsidR="00724A53" w:rsidRPr="00D74058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izvršiti isplatu iz točke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A1D9F">
        <w:t>29.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724A53">
        <w:t>a</w:t>
      </w:r>
      <w:r w:rsidRPr="0064286F">
        <w:t xml:space="preserve"> je privremen</w:t>
      </w:r>
      <w:r w:rsidR="00724A53">
        <w:t>a</w:t>
      </w:r>
      <w:r w:rsidRPr="0064286F">
        <w:t xml:space="preserve"> stečajn</w:t>
      </w:r>
      <w:r w:rsidR="00724A53">
        <w:t>a</w:t>
      </w:r>
      <w:r>
        <w:t xml:space="preserve"> upravitelj</w:t>
      </w:r>
      <w:r w:rsidR="00724A53">
        <w:t>ica</w:t>
      </w:r>
      <w:r>
        <w:t xml:space="preserve"> </w:t>
      </w:r>
      <w:r w:rsidRPr="0064286F">
        <w:t>koj</w:t>
      </w:r>
      <w:r w:rsidR="00724A53">
        <w:t>a</w:t>
      </w:r>
      <w:r w:rsidRPr="0064286F">
        <w:t xml:space="preserve"> je dana</w:t>
      </w:r>
      <w:r>
        <w:t xml:space="preserve"> </w:t>
      </w:r>
      <w:r w:rsidR="00724A53">
        <w:t>26</w:t>
      </w:r>
      <w:r w:rsidR="003973A1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724A53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24A53" w:rsidP="00724A53" w:rsidR="00724A53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24A53">
        <w:t>05.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724A53" w:rsidP="00724A53" w:rsidR="00724A5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724A53" w:rsidP="00B50947" w:rsidR="00B50947" w:rsidRPr="003573CC">
      <w:pPr>
        <w:numPr>
          <w:ilvl w:val="0"/>
          <w:numId w:val="2"/>
        </w:numPr>
      </w:pPr>
      <w:r>
        <w:t>stečajnoj upraviteljici</w:t>
      </w:r>
    </w:p>
    <w:p w:rsidRDefault="00AD34EC" w:rsidP="00615D63" w:rsidR="00615D63">
      <w:pPr>
        <w:numPr>
          <w:ilvl w:val="0"/>
          <w:numId w:val="2"/>
        </w:numPr>
      </w:pPr>
      <w:r>
        <w:lastRenderedPageBreak/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A1D9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8649E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24A53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4A5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6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4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49E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49E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49E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4A5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6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4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49E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49E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49E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ĐIDARA j.d.o.o. za turizam i ugostiteljstvo</izvorni_sadrzaj>
    <derivirana_varijabla naziv="DomainObject.Predmet.ProtustrankaFormated_1">  ĐIDARA j.d.o.o. za turizam i ugostiteljstvo</derivirana_varijabla>
  </DomainObject.Predmet.ProtustrankaFormated>
  <DomainObject.Predmet.ProtustrankaFormatedOIB>
    <izvorni_sadrzaj>  ĐIDARA j.d.o.o. za turizam i ugostiteljstvo, OIB 69041491355</izvorni_sadrzaj>
    <derivirana_varijabla naziv="DomainObject.Predmet.ProtustrankaFormatedOIB_1">  ĐIDARA j.d.o.o. za turizam i ugostiteljstvo, OIB 69041491355</derivirana_varijabla>
  </DomainObject.Predmet.ProtustrankaFormatedOIB>
  <DomainObject.Predmet.ProtustrankaFormatedWithAdress>
    <izvorni_sadrzaj> ĐIDARA j.d.o.o. za turizam i ugostiteljstvo, Kralja Zvonimira 1 , 22320 Drniš</izvorni_sadrzaj>
    <derivirana_varijabla naziv="DomainObject.Predmet.ProtustrankaFormatedWithAdress_1"> ĐIDARA j.d.o.o. za turizam i ugostiteljstvo, Kralja Zvonimira 1 , 22320 Drniš</derivirana_varijabla>
  </DomainObject.Predmet.ProtustrankaFormatedWithAdress>
  <DomainObject.Predmet.ProtustrankaFormatedWithAdressOIB>
    <izvorni_sadrzaj> ĐIDARA j.d.o.o. za turizam i ugostiteljstvo, OIB 69041491355, Kralja Zvonimira 1 , 22320 Drniš</izvorni_sadrzaj>
    <derivirana_varijabla naziv="DomainObject.Predmet.ProtustrankaFormatedWithAdressOIB_1"> ĐIDARA j.d.o.o. za turizam i ugostiteljstvo, OIB 69041491355, Kralja Zvonimira 1 , 22320 Drniš</derivirana_varijabla>
  </DomainObject.Predmet.ProtustrankaFormatedWithAdressOIB>
  <DomainObject.Predmet.ProtustrankaWithAdress>
    <izvorni_sadrzaj>ĐIDARA j.d.o.o. za turizam i ugostiteljstvo Kralja Zvonimira 1 , 22320 Drniš</izvorni_sadrzaj>
    <derivirana_varijabla naziv="DomainObject.Predmet.ProtustrankaWithAdress_1">ĐIDARA j.d.o.o. za turizam i ugostiteljstvo Kralja Zvonimira 1 , 22320 Drniš</derivirana_varijabla>
  </DomainObject.Predmet.ProtustrankaWithAdress>
  <DomainObject.Predmet.ProtustrankaWithAdressOIB>
    <izvorni_sadrzaj>ĐIDARA j.d.o.o. za turizam i ugostiteljstvo, OIB 69041491355, Kralja Zvonimira 1 , 22320 Drniš</izvorni_sadrzaj>
    <derivirana_varijabla naziv="DomainObject.Predmet.ProtustrankaWithAdressOIB_1">ĐIDARA j.d.o.o. za turizam i ugostiteljstvo, OIB 69041491355, Kralja Zvonimira 1 , 22320 Drniš</derivirana_varijabla>
  </DomainObject.Predmet.ProtustrankaWithAdressOIB>
  <DomainObject.Predmet.ProtustrankaNazivFormated>
    <izvorni_sadrzaj>ĐIDARA j.d.o.o. za turizam i ugostiteljstvo</izvorni_sadrzaj>
    <derivirana_varijabla naziv="DomainObject.Predmet.ProtustrankaNazivFormated_1">ĐIDARA j.d.o.o. za turizam i ugostiteljstvo</derivirana_varijabla>
  </DomainObject.Predmet.ProtustrankaNazivFormated>
  <DomainObject.Predmet.ProtustrankaNazivFormatedOIB>
    <izvorni_sadrzaj>ĐIDARA j.d.o.o. za turizam i ugostiteljstvo, OIB 69041491355</izvorni_sadrzaj>
    <derivirana_varijabla naziv="DomainObject.Predmet.ProtustrankaNazivFormatedOIB_1">ĐIDARA j.d.o.o. za turizam i ugostiteljstvo, OIB 69041491355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ĐIDARA j.d.o.o. za turizam i ugostiteljstvo</item>
    </izvorni_sadrzaj>
    <derivirana_varijabla naziv="DomainObject.Predmet.ProtuStrankaListFormated_1">
      <item>ĐIDARA j.d.o.o. za turizam i ugostiteljstvo</item>
    </derivirana_varijabla>
  </DomainObject.Predmet.ProtuStrankaListFormated>
  <DomainObject.Predmet.ProtuStrankaListFormatedOIB>
    <izvorni_sadrzaj>
      <item>ĐIDARA j.d.o.o. za turizam i ugostiteljstvo, OIB 69041491355</item>
    </izvorni_sadrzaj>
    <derivirana_varijabla naziv="DomainObject.Predmet.ProtuStrankaListFormatedOIB_1">
      <item>ĐIDARA j.d.o.o. za turizam i ugostiteljstvo, OIB 69041491355</item>
    </derivirana_varijabla>
  </DomainObject.Predmet.ProtuStrankaListFormatedOIB>
  <DomainObject.Predmet.ProtuStrankaListFormatedWithAdress>
    <izvorni_sadrzaj>
      <item>ĐIDARA j.d.o.o. za turizam i ugostiteljstvo, Kralja Zvonimira 1 , 22320 Drniš</item>
    </izvorni_sadrzaj>
    <derivirana_varijabla naziv="DomainObject.Predmet.ProtuStrankaListFormatedWithAdress_1">
      <item>ĐIDARA j.d.o.o. za turizam i ugostiteljstvo, Kralja Zvonimira 1 , 22320 Drniš</item>
    </derivirana_varijabla>
  </DomainObject.Predmet.ProtuStrankaListFormatedWithAdress>
  <DomainObject.Predmet.ProtuStrankaListFormatedWithAdressOIB>
    <izvorni_sadrzaj>
      <item>ĐIDARA j.d.o.o. za turizam i ugostiteljstvo, OIB 69041491355, Kralja Zvonimira 1 , 22320 Drniš</item>
    </izvorni_sadrzaj>
    <derivirana_varijabla naziv="DomainObject.Predmet.ProtuStrankaListFormatedWithAdressOIB_1">
      <item>ĐIDARA j.d.o.o. za turizam i ugostiteljstvo, OIB 69041491355, Kralja Zvonimira 1 , 22320 Drniš</item>
    </derivirana_varijabla>
  </DomainObject.Predmet.ProtuStrankaListFormatedWithAdressOIB>
  <DomainObject.Predmet.ProtuStrankaListNazivFormated>
    <izvorni_sadrzaj>
      <item>ĐIDARA j.d.o.o. za turizam i ugostiteljstvo</item>
    </izvorni_sadrzaj>
    <derivirana_varijabla naziv="DomainObject.Predmet.ProtuStrankaListNazivFormated_1">
      <item>ĐIDARA j.d.o.o. za turizam i ugostiteljstvo</item>
    </derivirana_varijabla>
  </DomainObject.Predmet.ProtuStrankaListNazivFormated>
  <DomainObject.Predmet.ProtuStrankaListNazivFormatedOIB>
    <izvorni_sadrzaj>
      <item>ĐIDARA j.d.o.o. za turizam i ugostiteljstvo, OIB 69041491355</item>
    </izvorni_sadrzaj>
    <derivirana_varijabla naziv="DomainObject.Predmet.ProtuStrankaListNazivFormatedOIB_1">
      <item>ĐIDARA j.d.o.o. za turizam i ugostiteljstvo, OIB 69041491355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ĐIDARA j.d.o.o. za turizam i ugostiteljstvo</izvorni_sadrzaj>
    <derivirana_varijabla naziv="DomainObject.Predmet.ProtustrankaIDrugi_1">ĐIDARA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ĐIDARA j.d.o.o. za turizam i ugostiteljstvo, OIB 69041491355, Kralja Zvonimira 1 , 22320 Drniš</izvorni_sadrzaj>
    <derivirana_varijabla naziv="DomainObject.Predmet.ProtustrankaIDrugiAdressOIB_1">ĐIDARA j.d.o.o. za turizam i ugostiteljstvo, OIB 69041491355, Kralja Zvonimira 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ĐIDARA j.d.o.o. za turizam i ugostiteljstvo</item>
    </izvorni_sadrzaj>
    <derivirana_varijabla naziv="DomainObject.Predmet.SudioniciListNaziv_1">
      <item>FINA - Podružnica Šibenik</item>
      <item>ĐIDARA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ĐIDARA j.d.o.o. za turizam i ugostiteljstvo, OIB 69041491355, Kralja Zvonimira 1 ,22320 Drniš</item>
    </izvorni_sadrzaj>
    <derivirana_varijabla naziv="DomainObject.Predmet.SudioniciListAdressOIB_1">
      <item>FINA - Podružnica Šibenik, OIB 85821130368, Perivoj L. Marune 1,22000 Šibenik</item>
      <item>ĐIDARA j.d.o.o. za turizam i ugostiteljstvo, OIB 69041491355, Kralja Zvonimira 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69041491355</item>
    </izvorni_sadrzaj>
    <derivirana_varijabla naziv="DomainObject.Predmet.SudioniciListNazivOIB_1">
      <item>, OIB 85821130368</item>
      <item>, OIB 69041491355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237</properties:Words>
  <properties:Characters>1159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2016-06-29T12:21:00Z</dcterms:created>
  <dc:creator>abajlo</dc:creator>
  <cp:lastModifiedBy>wsadmin</cp:lastModifiedBy>
  <cp:lastPrinted>2015-10-13T10:36:00Z</cp:lastPrinted>
  <dcterms:modified xmlns:xsi="http://www.w3.org/2001/XMLSchema-instance" xsi:type="dcterms:W3CDTF">2016-07-21T11:34:00Z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