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6961" w14:paraId="df26961" w:rsidRDefault="00384899" w:rsidP="00604499" w:rsidR="00384899" w:rsidRPr="00604499">
      <w:pPr>
        <w:jc w:val="both"/>
        <w15:collapsed w:val="false"/>
        <w:rPr>
          <w:b/>
        </w:rPr>
      </w:pPr>
      <w:bookmarkStart w:name="_GoBack" w:id="0"/>
      <w:bookmarkEnd w:id="0"/>
    </w:p>
    <w:p w:rsidRDefault="00A70122" w:rsidP="00384899" w:rsidR="00871D16">
      <w:pPr>
        <w:ind w:left="6480"/>
      </w:pPr>
      <w:r>
        <w:t>8. St- 176/14-69</w:t>
      </w:r>
    </w:p>
    <w:p w:rsidRDefault="00384899" w:rsidP="00384899" w:rsidR="00384899">
      <w:pPr>
        <w:ind w:firstLine="720" w:left="6480"/>
      </w:pPr>
    </w:p>
    <w:p w:rsidRDefault="00384899" w:rsidP="00384899" w:rsidR="00384899" w:rsidRPr="00384899">
      <w:pPr>
        <w:rPr>
          <w:b/>
        </w:rPr>
      </w:pPr>
      <w:r w:rsidRPr="00384899">
        <w:rPr>
          <w:b/>
        </w:rPr>
        <w:t xml:space="preserve">                              </w:t>
      </w:r>
      <w:r>
        <w:rPr>
          <w:b/>
        </w:rPr>
        <w:tab/>
      </w:r>
      <w:r w:rsidRPr="00384899">
        <w:rPr>
          <w:b/>
        </w:rPr>
        <w:t xml:space="preserve"> R E P U B L I K A   H R V A T S K A </w:t>
      </w:r>
    </w:p>
    <w:p w:rsidRDefault="00871D16" w:rsidP="00384899" w:rsidR="00871D16" w:rsidRPr="00903C04">
      <w:pPr>
        <w:jc w:val="center"/>
        <w:rPr>
          <w:b/>
        </w:rPr>
      </w:pPr>
    </w:p>
    <w:p w:rsidRDefault="00871D16" w:rsidP="00871D16" w:rsidR="00871D16" w:rsidRPr="00903C04">
      <w:pPr>
        <w:jc w:val="center"/>
        <w:rPr>
          <w:b/>
        </w:rPr>
      </w:pPr>
      <w:r>
        <w:rPr>
          <w:b/>
        </w:rPr>
        <w:t xml:space="preserve">Z A K LJ U Č A K 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871D16" w:rsidP="00871D16" w:rsidR="00871D16" w:rsidRPr="00903C04"/>
    <w:p w:rsidRDefault="00871D16" w:rsidP="001547B4" w:rsidR="001547B4">
      <w:r>
        <w:tab/>
      </w:r>
      <w:r w:rsidR="001547B4" w:rsidRPr="001547B4">
        <w:t xml:space="preserve">          Trgovački sud u Rijeci, po stečajnoj sutkinji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A70122">
        <w:t>le, Koparska 37, 4. studenoga</w:t>
      </w:r>
      <w:r w:rsidR="001547B4" w:rsidRPr="001547B4">
        <w:t xml:space="preserve"> 2015.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F86943" w:rsidRPr="008E2CCE">
      <w:pPr>
        <w:jc w:val="both"/>
        <w:rPr>
          <w:b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>
        <w:rPr>
          <w:b/>
        </w:rPr>
        <w:t xml:space="preserve">z a k  l j u č i o  </w:t>
      </w:r>
      <w:r w:rsidRPr="006D4DB7">
        <w:rPr>
          <w:b/>
        </w:rPr>
        <w:t xml:space="preserve">j e </w:t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</w:p>
    <w:p w:rsidRDefault="008E2CCE" w:rsidP="008E2CCE" w:rsidR="001547B4">
      <w:pPr>
        <w:jc w:val="both"/>
      </w:pPr>
      <w:r>
        <w:t xml:space="preserve">I. </w:t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A70122">
        <w:rPr>
          <w:b/>
        </w:rPr>
        <w:t xml:space="preserve">3.694.471,83 kn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A70122">
        <w:rPr>
          <w:b/>
        </w:rPr>
        <w:t xml:space="preserve"> 4.348.875,07 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A70122" w:rsidP="008E2CCE" w:rsidR="008E2CCE" w:rsidRPr="00716CA2">
      <w:pPr>
        <w:jc w:val="both"/>
        <w:rPr>
          <w:b/>
        </w:rPr>
      </w:pPr>
      <w:r>
        <w:rPr>
          <w:b/>
        </w:rPr>
        <w:t>10. prosinca</w:t>
      </w:r>
      <w:r w:rsidR="008E2CCE" w:rsidRPr="00716CA2">
        <w:rPr>
          <w:b/>
        </w:rPr>
        <w:t xml:space="preserve"> 2015. u 11,00 sati.</w:t>
      </w:r>
    </w:p>
    <w:p w:rsidRDefault="008E2CCE" w:rsidP="008E2CCE" w:rsidR="008E2CCE" w:rsidRPr="00716CA2">
      <w:pPr>
        <w:jc w:val="both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A70122">
        <w:t>ke, koje su najkasnije na dan 9. prosinca</w:t>
      </w:r>
      <w:r>
        <w:t xml:space="preserve"> 2015.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8E2CCE" w:rsidR="008E2CCE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Nekretnine se mogu  razgledati uz prethodni dogovor sa stečajnim upraviteljem na broj tel.  091-567-67-54.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F86943" w:rsidP="00384899" w:rsidR="00F86943" w:rsidRPr="002048C5">
      <w:pPr>
        <w:jc w:val="both"/>
      </w:pPr>
    </w:p>
    <w:p w:rsidRDefault="00410A48" w:rsidP="00384899" w:rsidR="00384899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604499" w:rsidR="00F73D76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604499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A70122">
        <w:t xml:space="preserve">drugom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672B61">
        <w:t>i to za 10% od njihove utvrđen</w:t>
      </w:r>
      <w:r w:rsidR="00A70122">
        <w:t xml:space="preserve">e vrijednosti,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410.496,87 kn, dok je vrijednost nekretnine označene kao </w:t>
      </w:r>
      <w:r w:rsidR="0080681C" w:rsidRPr="0080681C">
        <w:t>k. č. br. 225/7</w:t>
      </w:r>
      <w:r w:rsidR="0080681C">
        <w:t xml:space="preserve"> smanjena za iznos od 483.208,34 kn</w:t>
      </w:r>
      <w:r w:rsidR="00672B61">
        <w:t xml:space="preserve"> od utvrđene vrijednosti</w:t>
      </w:r>
      <w:r w:rsidR="0080681C">
        <w:t xml:space="preserve">. </w:t>
      </w:r>
    </w:p>
    <w:p w:rsidRDefault="0080681C" w:rsidP="00604499" w:rsidR="00A70122">
      <w:pPr>
        <w:ind w:firstLine="720"/>
      </w:pPr>
      <w:r w:rsidRPr="0080681C">
        <w:t>O uvjetima i načinu prodaje odlučeno je temeljem čl. 92., 93., 94., 95., 98., 100. i 101. Ovršnog zakona ("Narodne novine" broj 112/12 i 93/14: dal</w:t>
      </w:r>
      <w:r w:rsidR="00604499">
        <w:t xml:space="preserve">je OZ) u vezi s čl. 164. SZ-a. </w:t>
      </w:r>
    </w:p>
    <w:p w:rsidRDefault="00F86943" w:rsidP="00F86943" w:rsidR="00F86943" w:rsidRPr="00B01320">
      <w:pPr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80681C">
        <w:t>Rijeci 4</w:t>
      </w:r>
      <w:r w:rsidR="00F73D76">
        <w:t xml:space="preserve">. </w:t>
      </w:r>
      <w:r w:rsidR="0080681C">
        <w:t xml:space="preserve">studenoga </w:t>
      </w:r>
      <w:r w:rsidR="00F73D76">
        <w:t>2015</w:t>
      </w:r>
      <w:r>
        <w:t>.</w:t>
      </w:r>
    </w:p>
    <w:p w:rsidRDefault="00604499" w:rsidP="00F86943" w:rsidR="00604499">
      <w:pPr>
        <w:jc w:val="both"/>
      </w:pPr>
    </w:p>
    <w:p w:rsidRDefault="00384899" w:rsidP="00604499" w:rsidR="00F86943">
      <w:pPr>
        <w:ind w:left="3600"/>
        <w:jc w:val="center"/>
      </w:pPr>
      <w:r>
        <w:t>S</w:t>
      </w:r>
      <w:r w:rsidR="00604499">
        <w:t>tečajna sutkinja</w:t>
      </w:r>
      <w:r w:rsidR="00F86943" w:rsidRPr="002048C5">
        <w:t>:</w:t>
      </w:r>
    </w:p>
    <w:p w:rsidRDefault="00384899" w:rsidP="00604499" w:rsidR="00384899" w:rsidRPr="002048C5">
      <w:pPr>
        <w:ind w:left="3600"/>
        <w:jc w:val="center"/>
      </w:pPr>
      <w:r>
        <w:t>E</w:t>
      </w:r>
      <w:r w:rsidR="00604499">
        <w:t>ma</w:t>
      </w:r>
      <w:r>
        <w:t xml:space="preserve"> </w:t>
      </w:r>
      <w:r w:rsidR="00604499">
        <w:t>Brdovčak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8D33D3">
      <w:pPr>
        <w:jc w:val="both"/>
      </w:pPr>
      <w:r>
        <w:t>Protiv ovog zaključka nije dopuštena žalba (čl.11.st.9. SZ).</w:t>
      </w: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razlučni</w:t>
      </w:r>
      <w:r w:rsidR="00F86943">
        <w:t>m vjerovn</w:t>
      </w:r>
      <w:r>
        <w:t>icima</w:t>
      </w:r>
      <w:r w:rsidR="00F73D76">
        <w:t>: Grad Pula, ŽDO RH, OD Andreiss &amp; partneri, OD Šebetić &amp; partneri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604499" w:rsidR="00B639DE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646" w:rsidR="00553646">
      <w:r>
        <w:separator/>
      </w:r>
    </w:p>
  </w:endnote>
  <w:endnote w:id="0" w:type="continuationSeparator">
    <w:p w:rsidRDefault="00553646" w:rsidR="00553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646" w:rsidR="00553646">
      <w:r>
        <w:separator/>
      </w:r>
    </w:p>
  </w:footnote>
  <w:footnote w:id="0" w:type="continuationSeparator">
    <w:p w:rsidRDefault="00553646" w:rsidR="005536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B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499" w:rsidP="00A45EAD" w:rsidR="0060449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04499" w:rsidP="00210E4E" w:rsidR="00604499" w:rsidRPr="00604499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604499">
      <w:rPr>
        <w:rFonts w:eastAsia="MS Mincho"/>
        <w:sz w:val="20"/>
        <w:szCs w:val="20"/>
      </w:rPr>
      <w:t>REPUBLIKA HRVATSKA</w:t>
    </w:r>
  </w:p>
  <w:p w:rsidRDefault="00604499" w:rsidP="00210E4E" w:rsidR="00604499" w:rsidRPr="00604499">
    <w:pPr>
      <w:rPr>
        <w:sz w:val="20"/>
        <w:szCs w:val="20"/>
      </w:rPr>
    </w:pPr>
    <w:r w:rsidRPr="00604499">
      <w:rPr>
        <w:rFonts w:eastAsia="MS Mincho"/>
        <w:sz w:val="20"/>
        <w:szCs w:val="20"/>
      </w:rPr>
      <w:t>TRGOVAČKI SUD U RIJECI</w:t>
    </w:r>
  </w:p>
  <w:p w:rsidRDefault="00604499" w:rsidP="00604499" w:rsidR="00604499" w:rsidRPr="00604499">
    <w:pPr>
      <w:rPr>
        <w:rFonts w:eastAsia="MS Mincho"/>
        <w:sz w:val="20"/>
        <w:szCs w:val="20"/>
      </w:rPr>
    </w:pPr>
    <w:r w:rsidRPr="0060449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2686C"/>
    <w:rsid w:val="001547B4"/>
    <w:rsid w:val="00255C20"/>
    <w:rsid w:val="00384899"/>
    <w:rsid w:val="00410A48"/>
    <w:rsid w:val="004A3918"/>
    <w:rsid w:val="004B27BB"/>
    <w:rsid w:val="004B7F3F"/>
    <w:rsid w:val="004E5469"/>
    <w:rsid w:val="004F022B"/>
    <w:rsid w:val="00553646"/>
    <w:rsid w:val="00593B5E"/>
    <w:rsid w:val="005C7F65"/>
    <w:rsid w:val="00604499"/>
    <w:rsid w:val="00672B61"/>
    <w:rsid w:val="00673B32"/>
    <w:rsid w:val="00716CA2"/>
    <w:rsid w:val="007A6843"/>
    <w:rsid w:val="007B3F07"/>
    <w:rsid w:val="0080681C"/>
    <w:rsid w:val="00871D16"/>
    <w:rsid w:val="008B05F8"/>
    <w:rsid w:val="008D33D3"/>
    <w:rsid w:val="008E2CCE"/>
    <w:rsid w:val="00924EE7"/>
    <w:rsid w:val="0093197C"/>
    <w:rsid w:val="009A6B8C"/>
    <w:rsid w:val="00A70122"/>
    <w:rsid w:val="00B639DE"/>
    <w:rsid w:val="00BD3F16"/>
    <w:rsid w:val="00BD4D2C"/>
    <w:rsid w:val="00DB06B8"/>
    <w:rsid w:val="00E041BA"/>
    <w:rsid w:val="00F034E6"/>
    <w:rsid w:val="00F73D76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rsid w:val="006044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4499"/>
    <w:rPr>
      <w:sz w:val="24"/>
      <w:szCs w:val="24"/>
    </w:rPr>
  </w:style>
  <w:style w:styleId="Tekstbalonia" w:type="paragraph">
    <w:name w:val="Balloon Text"/>
    <w:basedOn w:val="Normal"/>
    <w:link w:val="TekstbaloniaChar"/>
    <w:rsid w:val="006044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449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B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B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B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B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rsid w:val="006044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4499"/>
    <w:rPr>
      <w:sz w:val="24"/>
      <w:szCs w:val="24"/>
    </w:rPr>
  </w:style>
  <w:style w:styleId="Tekstbalonia" w:type="paragraph">
    <w:name w:val="Balloon Text"/>
    <w:basedOn w:val="Normal"/>
    <w:link w:val="TekstbaloniaChar"/>
    <w:rsid w:val="006044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44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B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B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B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B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</izvorni_sadrzaj>
    <derivirana_varijabla naziv="DomainObject.Predmet.OstaliListFormated_1">
      <item>Odvjetničko društvo Andreis &amp; partneri punomoćnik sudionika u postupku BANKA CELJE d.d. Celje</item>
      <item>VLASTA MAJSTOROVIĆ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</derivirana_varijabla>
  </DomainObject.Predmet.OstaliListFormatedWithAdressOIB>
  <DomainObject.Predmet.OstaliListNazivFormated>
    <izvorni_sadrzaj>
      <item>Odvjetničko društvo Andreis &amp; partneri</item>
      <item>VLASTA MAJSTOROVIĆ</item>
    </izvorni_sadrzaj>
    <derivirana_varijabla naziv="DomainObject.Predmet.OstaliListNazivFormated_1">
      <item>Odvjetničko društvo Andreis &amp; partneri</item>
      <item>VLASTA MAJSTOROVIĆ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</izvorni_sadrzaj>
    <derivirana_varijabla naziv="DomainObject.Predmet.OstaliListNazivFormatedOIB_1">
      <item>Odvjetničko društvo Andreis &amp; partneri, OIB 83427315907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</izvorni_sadrzaj>
    <derivirana_varijabla naziv="DomainObject.Predmet.SudioniciListNazivOIB_1">
      <item>, OIB 24044360807</item>
      <item>, OIB 21357449112</item>
      <item>, OIB 83427315907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815</properties:Words>
  <properties:Characters>4222</properties:Characters>
  <properties:Lines>107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2015-11-05T07:35:00Z</dcterms:created>
  <dc:creator>nmarkovic</dc:creator>
  <cp:lastModifiedBy>Dajana Jurković</cp:lastModifiedBy>
  <dcterms:modified xmlns:xsi="http://www.w3.org/2001/XMLSchema-instance" xsi:type="dcterms:W3CDTF">2015-11-05T07:46:00Z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