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e4b3" w14:paraId="d7ee4b3" w:rsidRDefault="009672A2" w:rsidP="009672A2" w:rsidR="009672A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</w:t>
      </w:r>
      <w:r>
        <w:rPr>
          <w:bCs/>
          <w:sz w:val="24"/>
          <w:szCs w:val="24"/>
          <w:lang w:val="hr-HR"/>
        </w:rPr>
        <w:t>768</w:t>
      </w:r>
      <w:r>
        <w:rPr>
          <w:bCs/>
          <w:sz w:val="24"/>
          <w:szCs w:val="24"/>
          <w:lang w:val="hr-HR"/>
        </w:rPr>
        <w:t>/15-5</w:t>
      </w:r>
    </w:p>
    <w:p w:rsidRDefault="009672A2" w:rsidP="009672A2" w:rsidR="009672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9672A2" w:rsidP="009672A2" w:rsidR="009672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9672A2" w:rsidP="009672A2" w:rsidR="009672A2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9672A2" w:rsidP="009672A2" w:rsidR="009672A2"/>
    <w:p w:rsidRDefault="009672A2" w:rsidP="009672A2" w:rsidR="009672A2"/>
    <w:p w:rsidRDefault="009672A2" w:rsidP="009672A2" w:rsidR="009672A2"/>
    <w:p w:rsidRDefault="009672A2" w:rsidP="009672A2" w:rsidR="009672A2"/>
    <w:p w:rsidRDefault="009672A2" w:rsidP="009672A2" w:rsidR="009672A2">
      <w:pPr>
        <w:jc w:val="center"/>
      </w:pPr>
      <w:r>
        <w:t>U    I M E    R E P U B L I K E    H R V A T S K E</w:t>
      </w:r>
    </w:p>
    <w:p w:rsidRDefault="009672A2" w:rsidP="009672A2" w:rsidR="009672A2">
      <w:pPr>
        <w:jc w:val="both"/>
      </w:pPr>
    </w:p>
    <w:p w:rsidRDefault="009672A2" w:rsidP="009672A2" w:rsidR="009672A2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9672A2" w:rsidP="009672A2" w:rsidR="009672A2">
      <w:pPr>
        <w:rPr>
          <w:rFonts w:eastAsiaTheme="minorHAnsi"/>
          <w:sz w:val="24"/>
          <w:szCs w:val="20"/>
        </w:rPr>
      </w:pPr>
    </w:p>
    <w:p w:rsidRDefault="009672A2" w:rsidP="009672A2" w:rsidR="009672A2">
      <w:pPr>
        <w:rPr>
          <w:szCs w:val="24"/>
        </w:rPr>
      </w:pPr>
    </w:p>
    <w:p w:rsidRDefault="009672A2" w:rsidP="009672A2" w:rsidR="009672A2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BALARE </w:t>
      </w:r>
      <w:proofErr w:type="spellStart"/>
      <w:r>
        <w:t>d.o.o</w:t>
      </w:r>
      <w:proofErr w:type="spellEnd"/>
      <w:r>
        <w:t xml:space="preserve">., OIB: 14381269022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18, </w:t>
      </w:r>
      <w:proofErr w:type="spellStart"/>
      <w:r>
        <w:t>Đurđevac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9672A2" w:rsidP="009672A2" w:rsidR="009672A2">
      <w:pPr>
        <w:jc w:val="both"/>
        <w:rPr>
          <w:szCs w:val="24"/>
        </w:rPr>
      </w:pPr>
    </w:p>
    <w:p w:rsidRDefault="009672A2" w:rsidP="009672A2" w:rsidR="009672A2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9672A2" w:rsidP="009672A2" w:rsidR="009672A2">
      <w:pPr>
        <w:jc w:val="center"/>
      </w:pPr>
    </w:p>
    <w:p w:rsidRDefault="009672A2" w:rsidP="009672A2" w:rsidR="009672A2"/>
    <w:p w:rsidRDefault="009672A2" w:rsidP="009672A2" w:rsidR="009672A2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BALARE </w:t>
      </w:r>
      <w:proofErr w:type="spellStart"/>
      <w:r>
        <w:t>d.o.o</w:t>
      </w:r>
      <w:proofErr w:type="spellEnd"/>
      <w:r>
        <w:t xml:space="preserve">., OIB: 14381269022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18, </w:t>
      </w:r>
      <w:proofErr w:type="spellStart"/>
      <w:r>
        <w:t>Đurđevac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9672A2" w:rsidP="009672A2" w:rsidR="009672A2">
      <w:pPr>
        <w:jc w:val="both"/>
      </w:pPr>
    </w:p>
    <w:p w:rsidRDefault="009672A2" w:rsidP="009672A2" w:rsidR="009672A2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BALARE </w:t>
      </w:r>
      <w:proofErr w:type="spellStart"/>
      <w:r>
        <w:t>d.o.o</w:t>
      </w:r>
      <w:proofErr w:type="spellEnd"/>
      <w:r>
        <w:t xml:space="preserve">., OIB: 14381269022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18, </w:t>
      </w:r>
      <w:proofErr w:type="spellStart"/>
      <w:r>
        <w:t>Đurđevac</w:t>
      </w:r>
      <w:proofErr w:type="spellEnd"/>
      <w:r>
        <w:t>.</w:t>
      </w:r>
    </w:p>
    <w:p w:rsidRDefault="009672A2" w:rsidP="009672A2" w:rsidR="009672A2">
      <w:pPr>
        <w:jc w:val="both"/>
        <w:rPr>
          <w:szCs w:val="24"/>
        </w:rPr>
      </w:pPr>
    </w:p>
    <w:p w:rsidRDefault="009672A2" w:rsidP="009672A2" w:rsidR="009672A2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>
        <w:t>Siniša</w:t>
      </w:r>
      <w:proofErr w:type="spellEnd"/>
      <w:r>
        <w:t xml:space="preserve">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 xml:space="preserve">, </w:t>
      </w:r>
      <w:proofErr w:type="spellStart"/>
      <w:r>
        <w:t>Virovitica</w:t>
      </w:r>
      <w:proofErr w:type="spellEnd"/>
      <w:r>
        <w:t xml:space="preserve">, </w:t>
      </w:r>
      <w:proofErr w:type="spellStart"/>
      <w:r>
        <w:t>Sv</w:t>
      </w:r>
      <w:proofErr w:type="spellEnd"/>
      <w:r>
        <w:t xml:space="preserve">. </w:t>
      </w:r>
      <w:proofErr w:type="spellStart"/>
      <w:r>
        <w:t>Trojstva</w:t>
      </w:r>
      <w:proofErr w:type="spellEnd"/>
      <w:r>
        <w:t xml:space="preserve"> 87, OIB: 86217384445.</w:t>
      </w:r>
    </w:p>
    <w:p w:rsidRDefault="009672A2" w:rsidP="009672A2" w:rsidR="009672A2">
      <w:pPr>
        <w:jc w:val="both"/>
        <w:rPr>
          <w:color w:val="FF0000"/>
        </w:rPr>
      </w:pPr>
    </w:p>
    <w:p w:rsidRDefault="009672A2" w:rsidP="009672A2" w:rsidR="009672A2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9672A2" w:rsidP="009672A2" w:rsidR="009672A2">
      <w:pPr>
        <w:jc w:val="both"/>
      </w:pPr>
    </w:p>
    <w:p w:rsidRDefault="009672A2" w:rsidP="009672A2" w:rsidR="009672A2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BALARE </w:t>
      </w:r>
      <w:proofErr w:type="spellStart"/>
      <w:r>
        <w:t>d.o.o</w:t>
      </w:r>
      <w:proofErr w:type="spellEnd"/>
      <w:r>
        <w:t xml:space="preserve">., OIB: 14381269022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18, </w:t>
      </w:r>
      <w:proofErr w:type="spellStart"/>
      <w:r>
        <w:t>Đurđevac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9672A2" w:rsidP="009672A2" w:rsidR="009672A2"/>
    <w:p w:rsidRDefault="009672A2" w:rsidP="009672A2" w:rsidR="009672A2"/>
    <w:p w:rsidRDefault="009672A2" w:rsidP="009672A2" w:rsidR="009672A2">
      <w:pPr>
        <w:jc w:val="center"/>
      </w:pPr>
      <w:proofErr w:type="spellStart"/>
      <w:r>
        <w:t>Obrazloženje</w:t>
      </w:r>
      <w:proofErr w:type="spellEnd"/>
    </w:p>
    <w:p w:rsidRDefault="009672A2" w:rsidP="009672A2" w:rsidR="009672A2">
      <w:pPr>
        <w:jc w:val="both"/>
      </w:pPr>
    </w:p>
    <w:p w:rsidRDefault="009672A2" w:rsidP="009672A2" w:rsidR="009672A2">
      <w:pPr>
        <w:jc w:val="both"/>
        <w:rPr>
          <w:color w:val="FF0000"/>
        </w:rPr>
      </w:pPr>
    </w:p>
    <w:p w:rsidRDefault="009672A2" w:rsidP="009672A2" w:rsidR="009672A2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t>10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672A2" w:rsidP="009672A2" w:rsidR="009672A2"/>
    <w:p w:rsidRDefault="009672A2" w:rsidP="009672A2" w:rsidR="009672A2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lastRenderedPageBreak/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9672A2" w:rsidP="009672A2" w:rsidR="009672A2"/>
    <w:p w:rsidRDefault="009672A2" w:rsidP="009672A2" w:rsidR="009672A2"/>
    <w:p w:rsidRDefault="009672A2" w:rsidP="009672A2" w:rsidR="009672A2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9672A2" w:rsidP="009672A2" w:rsidR="009672A2">
      <w:r>
        <w:t xml:space="preserve">                                                                                                  </w:t>
      </w:r>
    </w:p>
    <w:p w:rsidRDefault="009672A2" w:rsidP="009672A2" w:rsidR="009672A2">
      <w:r>
        <w:t xml:space="preserve">     </w:t>
      </w:r>
    </w:p>
    <w:p w:rsidRDefault="009672A2" w:rsidP="009672A2" w:rsidR="009672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9672A2" w:rsidP="009672A2" w:rsidR="009672A2"/>
    <w:p w:rsidRDefault="009672A2" w:rsidP="009672A2" w:rsidR="009672A2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9672A2" w:rsidP="009672A2" w:rsidR="009672A2">
      <w:pPr>
        <w:rPr>
          <w:szCs w:val="24"/>
        </w:rPr>
      </w:pPr>
    </w:p>
    <w:p w:rsidRDefault="009672A2" w:rsidP="009672A2" w:rsidR="009672A2"/>
    <w:p w:rsidRDefault="009672A2" w:rsidP="009672A2" w:rsidR="009672A2"/>
    <w:p w:rsidRDefault="009672A2" w:rsidP="009672A2" w:rsidR="009672A2">
      <w:r>
        <w:t xml:space="preserve">                                                         </w:t>
      </w:r>
    </w:p>
    <w:p w:rsidRDefault="009672A2" w:rsidP="009672A2" w:rsidR="009672A2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9672A2" w:rsidP="009672A2" w:rsidR="009672A2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9672A2" w:rsidP="009672A2" w:rsidR="009672A2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9672A2" w:rsidP="009672A2" w:rsidR="009672A2"/>
    <w:p w:rsidRDefault="009672A2" w:rsidP="009672A2" w:rsidR="009672A2"/>
    <w:p w:rsidRDefault="009672A2" w:rsidP="009672A2" w:rsidR="009672A2">
      <w:r>
        <w:t>DNA:</w:t>
      </w:r>
    </w:p>
    <w:p w:rsidRDefault="009672A2" w:rsidP="009672A2" w:rsidR="009672A2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9672A2" w:rsidP="009672A2" w:rsidR="009672A2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9672A2" w:rsidP="009672A2" w:rsidR="009672A2">
      <w:pPr>
        <w:numPr>
          <w:ilvl w:val="0"/>
          <w:numId w:val="48"/>
        </w:numPr>
      </w:pPr>
      <w:r>
        <w:t xml:space="preserve">BALARE </w:t>
      </w:r>
      <w:proofErr w:type="spellStart"/>
      <w:r>
        <w:t>d.o.o</w:t>
      </w:r>
      <w:proofErr w:type="spellEnd"/>
      <w:r>
        <w:t xml:space="preserve">., OIB: 14381269022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18, </w:t>
      </w:r>
      <w:proofErr w:type="spellStart"/>
      <w:r>
        <w:t>Đurđevac</w:t>
      </w:r>
      <w:proofErr w:type="spellEnd"/>
      <w:r>
        <w:t xml:space="preserve"> </w:t>
      </w:r>
    </w:p>
    <w:p w:rsidRDefault="009672A2" w:rsidP="009672A2" w:rsidR="009672A2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Krešimir</w:t>
      </w:r>
      <w:proofErr w:type="spellEnd"/>
      <w:r>
        <w:t xml:space="preserve"> </w:t>
      </w:r>
      <w:proofErr w:type="spellStart"/>
      <w:r>
        <w:t>Kovačević</w:t>
      </w:r>
      <w:proofErr w:type="spellEnd"/>
      <w:r>
        <w:t xml:space="preserve">, </w:t>
      </w:r>
      <w:proofErr w:type="spellStart"/>
      <w:r>
        <w:t>Đurđevac</w:t>
      </w:r>
      <w:proofErr w:type="spellEnd"/>
      <w:r>
        <w:t xml:space="preserve">, </w:t>
      </w:r>
      <w:proofErr w:type="spellStart"/>
      <w:r>
        <w:t>Kolodvorska</w:t>
      </w:r>
      <w:proofErr w:type="spellEnd"/>
      <w:r>
        <w:t xml:space="preserve"> 18</w:t>
      </w:r>
    </w:p>
    <w:p w:rsidRDefault="009672A2" w:rsidP="009672A2" w:rsidR="009672A2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9672A2" w:rsidP="009672A2" w:rsidR="009672A2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7</w:t>
      </w:r>
    </w:p>
    <w:p w:rsidRDefault="009672A2" w:rsidP="009672A2" w:rsidR="009672A2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proofErr w:type="spellStart"/>
      <w:r>
        <w:t>Siniša</w:t>
      </w:r>
      <w:proofErr w:type="spellEnd"/>
      <w:r>
        <w:t xml:space="preserve">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 xml:space="preserve">, </w:t>
      </w:r>
      <w:proofErr w:type="spellStart"/>
      <w:r>
        <w:t>Virovitica</w:t>
      </w:r>
      <w:proofErr w:type="spellEnd"/>
      <w:r>
        <w:t xml:space="preserve">, </w:t>
      </w:r>
      <w:proofErr w:type="spellStart"/>
      <w:r>
        <w:t>Sv</w:t>
      </w:r>
      <w:proofErr w:type="spellEnd"/>
      <w:r>
        <w:t xml:space="preserve">. </w:t>
      </w:r>
      <w:proofErr w:type="spellStart"/>
      <w:r>
        <w:t>Trojstva</w:t>
      </w:r>
      <w:proofErr w:type="spellEnd"/>
      <w:r>
        <w:t xml:space="preserve"> 87</w:t>
      </w:r>
    </w:p>
    <w:p w:rsidRDefault="009672A2" w:rsidP="009672A2" w:rsidR="009672A2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672A2" w:rsidP="009672A2" w:rsidR="009672A2"/>
    <w:p w:rsidRDefault="009672A2" w:rsidP="009672A2" w:rsidR="009672A2">
      <w:pPr>
        <w:rPr>
          <w:sz w:val="24"/>
          <w:szCs w:val="24"/>
        </w:rPr>
      </w:pPr>
    </w:p>
    <w:p w:rsidRDefault="00DA0242" w:rsidP="009672A2" w:rsidR="00DA0242" w:rsidRPr="009672A2"/>
    <w:sectPr w:rsidSect="00EB0D4C" w:rsidR="00DA0242" w:rsidRPr="009672A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2A2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672A2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672A2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St-768/2015-5</izvorni_sadrzaj>
    <derivirana_varijabla naziv="DomainObject.Oznaka_1">St-768/2015-5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BALARE d.o.o. za proizvodnju, posredovanje i poslovne usluge</izvorni_sadrzaj>
    <derivirana_varijabla naziv="DomainObject.Predmet.ProtustrankaFormated_1">  BALARE d.o.o. za proizvodnju, posredovanje i poslovne usluge</derivirana_varijabla>
  </DomainObject.Predmet.ProtustrankaFormated>
  <DomainObject.Predmet.ProtustrankaFormatedOIB>
    <izvorni_sadrzaj>  BALARE d.o.o. za proizvodnju, posredovanje i poslovne usluge, OIB 14381269022</izvorni_sadrzaj>
    <derivirana_varijabla naziv="DomainObject.Predmet.ProtustrankaFormatedOIB_1">  BALARE d.o.o. za proizvodnju, posredovanje i poslovne usluge, OIB 14381269022</derivirana_varijabla>
  </DomainObject.Predmet.ProtustrankaFormatedOIB>
  <DomainObject.Predmet.ProtustrankaFormatedWithAdress>
    <izvorni_sadrzaj> BALARE d.o.o. za proizvodnju, posredovanje i poslovne usluge, Kolodvorska 18, 48350 Đurđevac</izvorni_sadrzaj>
    <derivirana_varijabla naziv="DomainObject.Predmet.ProtustrankaFormatedWithAdress_1"> BALARE d.o.o. za proizvodnju, posredovanje i poslovne usluge, Kolodvorska 18, 48350 Đurđevac</derivirana_varijabla>
  </DomainObject.Predmet.ProtustrankaFormatedWithAdress>
  <DomainObject.Predmet.ProtustrankaFormatedWithAdressOIB>
    <izvorni_sadrzaj> BALARE d.o.o. za proizvodnju, posredovanje i poslovne usluge, OIB 14381269022, Kolodvorska 18, 48350 Đurđevac</izvorni_sadrzaj>
    <derivirana_varijabla naziv="DomainObject.Predmet.ProtustrankaFormatedWithAdressOIB_1"> BALARE d.o.o. za proizvodnju, posredovanje i poslovne usluge, OIB 14381269022, Kolodvorska 18, 48350 Đurđevac</derivirana_varijabla>
  </DomainObject.Predmet.ProtustrankaFormatedWithAdressOIB>
  <DomainObject.Predmet.ProtustrankaWithAdress>
    <izvorni_sadrzaj>BALARE d.o.o. za proizvodnju, posredovanje i poslovne usluge Kolodvorska 18, 48350 Đurđevac</izvorni_sadrzaj>
    <derivirana_varijabla naziv="DomainObject.Predmet.ProtustrankaWithAdress_1">BALARE d.o.o. za proizvodnju, posredovanje i poslovne usluge Kolodvorska 18, 48350 Đurđevac</derivirana_varijabla>
  </DomainObject.Predmet.ProtustrankaWithAdress>
  <DomainObject.Predmet.ProtustrankaWithAdressOIB>
    <izvorni_sadrzaj>BALARE d.o.o. za proizvodnju, posredovanje i poslovne usluge, OIB 14381269022, Kolodvorska 18, 48350 Đurđevac</izvorni_sadrzaj>
    <derivirana_varijabla naziv="DomainObject.Predmet.ProtustrankaWithAdressOIB_1">BALARE d.o.o. za proizvodnju, posredovanje i poslovne usluge, OIB 14381269022, Kolodvorska 18, 48350 Đurđevac</derivirana_varijabla>
  </DomainObject.Predmet.ProtustrankaWithAdressOIB>
  <DomainObject.Predmet.ProtustrankaNazivFormated>
    <izvorni_sadrzaj>BALARE d.o.o. za proizvodnju, posredovanje i poslovne usluge</izvorni_sadrzaj>
    <derivirana_varijabla naziv="DomainObject.Predmet.ProtustrankaNazivFormated_1">BALARE d.o.o. za proizvodnju, posredovanje i poslovne usluge</derivirana_varijabla>
  </DomainObject.Predmet.ProtustrankaNazivFormated>
  <DomainObject.Predmet.ProtustrankaNazivFormatedOIB>
    <izvorni_sadrzaj>BALARE d.o.o. za proizvodnju, posredovanje i poslovne usluge, OIB 14381269022</izvorni_sadrzaj>
    <derivirana_varijabla naziv="DomainObject.Predmet.ProtustrankaNazivFormatedOIB_1">BALARE d.o.o. za proizvodnju, posredovanje i poslovne usluge, OIB 14381269022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51125.77</izvorni_sadrzaj>
    <derivirana_varijabla naziv="DomainObject.Predmet.TrenutnaVrijednost_1">51125.77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BALARE d.o.o. za proizvodnju, posredovanje i poslovne usluge</item>
    </izvorni_sadrzaj>
    <derivirana_varijabla naziv="DomainObject.Predmet.ProtuStrankaListFormated_1">
      <item>BALARE d.o.o. za proizvodnju, posredovanje i poslovne usluge</item>
    </derivirana_varijabla>
  </DomainObject.Predmet.ProtuStrankaListFormated>
  <DomainObject.Predmet.ProtuStrankaListFormatedOIB>
    <izvorni_sadrzaj>
      <item>BALARE d.o.o. za proizvodnju, posredovanje i poslovne usluge, OIB 14381269022</item>
    </izvorni_sadrzaj>
    <derivirana_varijabla naziv="DomainObject.Predmet.ProtuStrankaListFormatedOIB_1">
      <item>BALARE d.o.o. za proizvodnju, posredovanje i poslovne usluge, OIB 14381269022</item>
    </derivirana_varijabla>
  </DomainObject.Predmet.ProtuStrankaListFormatedOIB>
  <DomainObject.Predmet.ProtuStrankaListFormatedWithAdress>
    <izvorni_sadrzaj>
      <item>BALARE d.o.o. za proizvodnju, posredovanje i poslovne usluge, Kolodvorska 18, 48350 Đurđevac</item>
    </izvorni_sadrzaj>
    <derivirana_varijabla naziv="DomainObject.Predmet.ProtuStrankaListFormatedWithAdress_1">
      <item>BALARE d.o.o. za proizvodnju, posredovanje i poslovne usluge, Kolodvorska 18, 48350 Đurđevac</item>
    </derivirana_varijabla>
  </DomainObject.Predmet.ProtuStrankaListFormatedWithAdress>
  <DomainObject.Predmet.ProtuStrankaListFormatedWithAdressOIB>
    <izvorni_sadrzaj>
      <item>BALARE d.o.o. za proizvodnju, posredovanje i poslovne usluge, OIB 14381269022, Kolodvorska 18, 48350 Đurđevac</item>
    </izvorni_sadrzaj>
    <derivirana_varijabla naziv="DomainObject.Predmet.ProtuStrankaListFormatedWithAdressOIB_1">
      <item>BALARE d.o.o. za proizvodnju, posredovanje i poslovne usluge, OIB 14381269022, Kolodvorska 18, 48350 Đurđevac</item>
    </derivirana_varijabla>
  </DomainObject.Predmet.ProtuStrankaListFormatedWithAdressOIB>
  <DomainObject.Predmet.ProtuStrankaListNazivFormated>
    <izvorni_sadrzaj>
      <item>BALARE d.o.o. za proizvodnju, posredovanje i poslovne usluge</item>
    </izvorni_sadrzaj>
    <derivirana_varijabla naziv="DomainObject.Predmet.ProtuStrankaListNazivFormated_1">
      <item>BALARE d.o.o. za proizvodnju, posredovanje i poslovne usluge</item>
    </derivirana_varijabla>
  </DomainObject.Predmet.ProtuStrankaListNazivFormated>
  <DomainObject.Predmet.ProtuStrankaListNazivFormatedOIB>
    <izvorni_sadrzaj>
      <item>BALARE d.o.o. za proizvodnju, posredovanje i poslovne usluge, OIB 14381269022</item>
    </izvorni_sadrzaj>
    <derivirana_varijabla naziv="DomainObject.Predmet.ProtuStrankaListNazivFormatedOIB_1">
      <item>BALARE d.o.o. za proizvodnju, posredovanje i poslovne usluge, OIB 14381269022</item>
    </derivirana_varijabla>
  </DomainObject.Predmet.ProtuStrankaListNazivFormatedOIB>
  <DomainObject.Predmet.OstaliListFormated>
    <izvorni_sadrzaj>
      <item>E-oglasna ploča</item>
      <item>Sudski registar</item>
      <item>Krešimir Kovačević</item>
    </izvorni_sadrzaj>
    <derivirana_varijabla naziv="DomainObject.Predmet.OstaliListFormated_1">
      <item>E-oglasna ploča</item>
      <item>Sudski registar</item>
      <item>Krešimir Kovačević</item>
    </derivirana_varijabla>
  </DomainObject.Predmet.OstaliListFormated>
  <DomainObject.Predmet.OstaliListFormatedOIB>
    <izvorni_sadrzaj>
      <item>E-oglasna ploča</item>
      <item>Sudski registar</item>
      <item>Krešimir Kovačević, OIB 25515908708</item>
    </izvorni_sadrzaj>
    <derivirana_varijabla naziv="DomainObject.Predmet.OstaliListFormatedOIB_1">
      <item>E-oglasna ploča</item>
      <item>Sudski registar</item>
      <item>Krešimir Kovačević, OIB 25515908708</item>
    </derivirana_varijabla>
  </DomainObject.Predmet.OstaliListFormatedOIB>
  <DomainObject.Predmet.OstaliListFormatedWithAdress>
    <izvorni_sadrzaj>
      <item>E-oglasna ploča</item>
      <item>Sudski registar</item>
      <item>Krešimir Kovačević, Kolodvorska 18, 48350 Đurđevac</item>
    </izvorni_sadrzaj>
    <derivirana_varijabla naziv="DomainObject.Predmet.OstaliListFormatedWithAdress_1">
      <item>E-oglasna ploča</item>
      <item>Sudski registar</item>
      <item>Krešimir Kovačević, Kolodvorska 18, 48350 Đurđevac</item>
    </derivirana_varijabla>
  </DomainObject.Predmet.OstaliListFormatedWithAdress>
  <DomainObject.Predmet.OstaliListFormatedWithAdressOIB>
    <izvorni_sadrzaj>
      <item>E-oglasna ploča</item>
      <item>Sudski registar</item>
      <item>Krešimir Kovačević, OIB 25515908708, Kolodvorska 18, 48350 Đurđevac</item>
    </izvorni_sadrzaj>
    <derivirana_varijabla naziv="DomainObject.Predmet.OstaliListFormatedWithAdressOIB_1">
      <item>E-oglasna ploča</item>
      <item>Sudski registar</item>
      <item>Krešimir Kovačević, OIB 25515908708, Kolodvorska 18, 48350 Đurđevac</item>
    </derivirana_varijabla>
  </DomainObject.Predmet.OstaliListFormatedWithAdressOIB>
  <DomainObject.Predmet.OstaliListNazivFormated>
    <izvorni_sadrzaj>
      <item>E-oglasna ploča</item>
      <item>Sudski registar</item>
      <item>Krešimir Kovačević</item>
    </izvorni_sadrzaj>
    <derivirana_varijabla naziv="DomainObject.Predmet.OstaliListNazivFormated_1">
      <item>E-oglasna ploča</item>
      <item>Sudski registar</item>
      <item>Krešimir Kovačević</item>
    </derivirana_varijabla>
  </DomainObject.Predmet.OstaliListNazivFormated>
  <DomainObject.Predmet.OstaliListNazivFormatedOIB>
    <izvorni_sadrzaj>
      <item>E-oglasna ploča</item>
      <item>Sudski registar</item>
      <item>Krešimir Kovačević, OIB 25515908708</item>
    </izvorni_sadrzaj>
    <derivirana_varijabla naziv="DomainObject.Predmet.OstaliListNazivFormatedOIB_1">
      <item>E-oglasna ploča</item>
      <item>Sudski registar</item>
      <item>Krešimir Kovačević, OIB 25515908708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St-768/2015-5</izvorni_sadrzaj>
    <derivirana_varijabla naziv="DomainObject.PoslovniBrojDokumenta_1">St-768/2015-5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BALARE d.o.o. za proizvodnju, posredovanje i poslovne usluge</izvorni_sadrzaj>
    <derivirana_varijabla naziv="DomainObject.Predmet.ProtustrankaIDrugi_1">BALARE d.o.o.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BALARE d.o.o. za proizvodnju, posredovanje i poslovne usluge, OIB 14381269022, Kolodvorska 18, 48350 Đurđevac</izvorni_sadrzaj>
    <derivirana_varijabla naziv="DomainObject.Predmet.ProtustrankaIDrugiAdressOIB_1">BALARE d.o.o. za proizvodnju, posredovanje i poslovne usluge, OIB 14381269022, Kolodvorska 18,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BALARE d.o.o. za proizvodnju, posredovanje i poslovne usluge</item>
      <item>E-oglasna ploča</item>
      <item>Sudski registar</item>
      <item>Krešimir Kovačević</item>
    </izvorni_sadrzaj>
    <derivirana_varijabla naziv="DomainObject.Predmet.SudioniciListNaziv_1">
      <item>Financijska agencija</item>
      <item>BALARE d.o.o. za proizvodnju, posredovanje i poslovne usluge</item>
      <item>E-oglasna ploča</item>
      <item>Sudski registar</item>
      <item>Krešimir Kovačević</item>
    </derivirana_varijabla>
  </DomainObject.Predmet.SudioniciListNaziv>
  <DomainObject.Predmet.SudioniciListAdressOIB>
    <izvorni_sadrzaj>
      <item>Financijska agencija, OIB 85821130368, A. Cesarca 2,42000 Varaždin</item>
      <item>BALARE d.o.o. za proizvodnju, posredovanje i poslovne usluge, OIB 14381269022, Kolodvorska 18,48350 Đurđevac</item>
      <item>E-oglasna ploča</item>
      <item>Sudski registar</item>
      <item>Krešimir Kovačević, OIB 25515908708, Kolodvorska 18,48350 Đurđevac</item>
    </izvorni_sadrzaj>
    <derivirana_varijabla naziv="DomainObject.Predmet.SudioniciListAdressOIB_1">
      <item>Financijska agencija, OIB 85821130368, A. Cesarca 2,42000 Varaždin</item>
      <item>BALARE d.o.o. za proizvodnju, posredovanje i poslovne usluge, OIB 14381269022, Kolodvorska 18,48350 Đurđevac</item>
      <item>E-oglasna ploča</item>
      <item>Sudski registar</item>
      <item>Krešimir Kovačević, OIB 25515908708, Kolodvorska 18,48350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0EAE1-9256-46B7-9E06-C084AAE4D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2769</properties:Characters>
  <properties:Lines>84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2016-03-09T08:38:00Z</cp:lastPrinted>
  <dcterms:modified xmlns:xsi="http://www.w3.org/2001/XMLSchema-instance" xsi:type="dcterms:W3CDTF">2016-03-09T08:38:00Z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