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fe3b" w14:paraId="81efe3b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53DEE">
        <w:rPr>
          <w:b/>
        </w:rPr>
        <w:t>840</w:t>
      </w:r>
      <w:r w:rsidR="00E83C4F" w:rsidRPr="00F10726">
        <w:rPr>
          <w:b/>
        </w:rPr>
        <w:t>/201</w:t>
      </w:r>
      <w:r w:rsidR="00CD6676">
        <w:rPr>
          <w:b/>
        </w:rPr>
        <w:t>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53DEE">
        <w:rPr>
          <w:lang w:val="hr-HR"/>
        </w:rPr>
        <w:t xml:space="preserve"> </w:t>
      </w:r>
      <w:r w:rsidR="00853DEE" w:rsidRPr="00853DEE">
        <w:rPr>
          <w:lang w:val="hr-HR"/>
        </w:rPr>
        <w:t>KULTURNO-INFORMACIJSKA UDRUGA MRIŽA - SPLIT U LIKVIDACIJI</w:t>
      </w:r>
      <w:r w:rsidR="006D353D">
        <w:rPr>
          <w:lang w:val="hr-HR"/>
        </w:rPr>
        <w:t xml:space="preserve">, </w:t>
      </w:r>
      <w:r w:rsidR="00853DEE">
        <w:rPr>
          <w:lang w:val="hr-HR"/>
        </w:rPr>
        <w:t xml:space="preserve">OIB: </w:t>
      </w:r>
      <w:r w:rsidR="00853DEE" w:rsidRPr="00853DEE">
        <w:rPr>
          <w:lang w:val="hr-HR"/>
        </w:rPr>
        <w:t>39814458671</w:t>
      </w:r>
      <w:r w:rsidR="00853DEE">
        <w:rPr>
          <w:lang w:val="hr-HR"/>
        </w:rPr>
        <w:t xml:space="preserve">, Split, Kružićeva 3.,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.lipnja</w:t>
      </w:r>
      <w:r w:rsidR="00B37D02">
        <w:rPr>
          <w:lang w:val="hr-HR"/>
        </w:rPr>
        <w:t xml:space="preserve">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</w:t>
      </w:r>
      <w:r w:rsidR="00CD6676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53DEE">
        <w:rPr>
          <w:lang w:val="hr-HR"/>
        </w:rPr>
        <w:t xml:space="preserve"> </w:t>
      </w:r>
      <w:r w:rsidR="00853DEE" w:rsidRPr="00853DEE">
        <w:rPr>
          <w:lang w:val="hr-HR"/>
        </w:rPr>
        <w:t>KULTURNO-INFORMACIJSKA UDRUGA MRIŽA - SPLIT U LIKVIDACIJI</w:t>
      </w:r>
      <w:r w:rsidR="00853DEE">
        <w:rPr>
          <w:lang w:val="hr-HR"/>
        </w:rPr>
        <w:t xml:space="preserve">, OIB: </w:t>
      </w:r>
      <w:r w:rsidR="00853DEE" w:rsidRPr="00853DEE">
        <w:rPr>
          <w:lang w:val="hr-HR"/>
        </w:rPr>
        <w:t>39814458671</w:t>
      </w:r>
      <w:r w:rsidR="00853DEE">
        <w:rPr>
          <w:lang w:val="hr-HR"/>
        </w:rPr>
        <w:t>, Split, Kružićeva 3.,</w:t>
      </w:r>
      <w:r w:rsidR="00A27957">
        <w:rPr>
          <w:lang w:val="hr-HR"/>
        </w:rPr>
        <w:t xml:space="preserve">dana </w:t>
      </w:r>
      <w:r w:rsidR="00CD6676">
        <w:rPr>
          <w:lang w:val="hr-HR"/>
        </w:rPr>
        <w:t>01.09.2015.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853DEE">
        <w:rPr>
          <w:rFonts w:eastAsia="Calibri"/>
        </w:rPr>
        <w:t>1954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>dana u ukupnom iznosu od</w:t>
      </w:r>
      <w:r w:rsidR="001A239C">
        <w:rPr>
          <w:rFonts w:eastAsia="Calibri"/>
        </w:rPr>
        <w:t xml:space="preserve"> </w:t>
      </w:r>
      <w:r w:rsidR="00853DEE">
        <w:rPr>
          <w:rFonts w:eastAsia="Calibri"/>
        </w:rPr>
        <w:t>7.015,70</w:t>
      </w:r>
      <w:r w:rsidR="00250C6D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CD6676">
        <w:rPr>
          <w:lang w:val="hr-HR"/>
        </w:rPr>
        <w:t>1</w:t>
      </w:r>
      <w:r w:rsidR="006D353D">
        <w:rPr>
          <w:lang w:val="hr-HR"/>
        </w:rPr>
        <w:t>9</w:t>
      </w:r>
      <w:r w:rsidR="00CD6676">
        <w:rPr>
          <w:lang w:val="hr-HR"/>
        </w:rPr>
        <w:t>. lipnja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5473D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91788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0688"/>
    <w:rsid w:val="006C4C72"/>
    <w:rsid w:val="006D2F1B"/>
    <w:rsid w:val="006D353D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53DEE"/>
    <w:rsid w:val="00862592"/>
    <w:rsid w:val="00864CFD"/>
    <w:rsid w:val="00866E32"/>
    <w:rsid w:val="00873849"/>
    <w:rsid w:val="00882E61"/>
    <w:rsid w:val="008A6587"/>
    <w:rsid w:val="008B0B5D"/>
    <w:rsid w:val="008B794D"/>
    <w:rsid w:val="008B7FB5"/>
    <w:rsid w:val="008D11FB"/>
    <w:rsid w:val="008D59FC"/>
    <w:rsid w:val="009142F2"/>
    <w:rsid w:val="009366AF"/>
    <w:rsid w:val="0094098A"/>
    <w:rsid w:val="00950EF7"/>
    <w:rsid w:val="0095582F"/>
    <w:rsid w:val="009636D7"/>
    <w:rsid w:val="009A3F36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6108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D6676"/>
    <w:rsid w:val="00CE0B4D"/>
    <w:rsid w:val="00CE1395"/>
    <w:rsid w:val="00CE139C"/>
    <w:rsid w:val="00D26D17"/>
    <w:rsid w:val="00D37DE0"/>
    <w:rsid w:val="00D56766"/>
    <w:rsid w:val="00D64914"/>
    <w:rsid w:val="00DA0A23"/>
    <w:rsid w:val="00DA2600"/>
    <w:rsid w:val="00DB0938"/>
    <w:rsid w:val="00DB09B5"/>
    <w:rsid w:val="00DB2A0A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54060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387D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7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7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7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7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7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7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7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7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7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7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840</izvorni_sadrzaj>
    <derivirana_varijabla naziv="DomainObject.Predmet.Broj_1">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St-840/2015</izvorni_sadrzaj>
    <derivirana_varijabla naziv="DomainObject.Predmet.OznakaBroj_1">St-840/2015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KULTURNO-INFORMACIJSKA UDRUGA MRIŽA - SPLIT U LIKVIDACIJI</izvorni_sadrzaj>
    <derivirana_varijabla naziv="DomainObject.Predmet.ProtustrankaFormated_1">  KULTURNO-INFORMACIJSKA UDRUGA MRIŽA - SPLIT U LIKVIDACIJI</derivirana_varijabla>
  </DomainObject.Predmet.ProtustrankaFormated>
  <DomainObject.Predmet.ProtustrankaFormatedOIB>
    <izvorni_sadrzaj>  KULTURNO-INFORMACIJSKA UDRUGA MRIŽA - SPLIT U LIKVIDACIJI, OIB 39814458671</izvorni_sadrzaj>
    <derivirana_varijabla naziv="DomainObject.Predmet.ProtustrankaFormatedOIB_1">  KULTURNO-INFORMACIJSKA UDRUGA MRIŽA - SPLIT U LIKVIDACIJI, OIB 39814458671</derivirana_varijabla>
  </DomainObject.Predmet.ProtustrankaFormatedOIB>
  <DomainObject.Predmet.ProtustrankaFormatedWithAdress>
    <izvorni_sadrzaj> KULTURNO-INFORMACIJSKA UDRUGA MRIŽA - SPLIT U LIKVIDACIJI, Kružićeva 3, 21000 Split</izvorni_sadrzaj>
    <derivirana_varijabla naziv="DomainObject.Predmet.ProtustrankaFormatedWithAdress_1"> KULTURNO-INFORMACIJSKA UDRUGA MRIŽA - SPLIT U LIKVIDACIJI, Kružićeva 3, 21000 Split</derivirana_varijabla>
  </DomainObject.Predmet.ProtustrankaFormatedWithAdress>
  <DomainObject.Predmet.ProtustrankaFormatedWithAdressOIB>
    <izvorni_sadrzaj> KULTURNO-INFORMACIJSKA UDRUGA MRIŽA - SPLIT U LIKVIDACIJI, OIB 39814458671, Kružićeva 3, 21000 Split</izvorni_sadrzaj>
    <derivirana_varijabla naziv="DomainObject.Predmet.ProtustrankaFormatedWithAdressOIB_1"> KULTURNO-INFORMACIJSKA UDRUGA MRIŽA - SPLIT U LIKVIDACIJI, OIB 39814458671, Kružićeva 3, 21000 Split</derivirana_varijabla>
  </DomainObject.Predmet.ProtustrankaFormatedWithAdressOIB>
  <DomainObject.Predmet.ProtustrankaWithAdress>
    <izvorni_sadrzaj>KULTURNO-INFORMACIJSKA UDRUGA MRIŽA - SPLIT U LIKVIDACIJI Kružićeva 3, 21000 Split</izvorni_sadrzaj>
    <derivirana_varijabla naziv="DomainObject.Predmet.ProtustrankaWithAdress_1">KULTURNO-INFORMACIJSKA UDRUGA MRIŽA - SPLIT U LIKVIDACIJI Kružićeva 3, 21000 Split</derivirana_varijabla>
  </DomainObject.Predmet.ProtustrankaWithAdress>
  <DomainObject.Predmet.ProtustrankaWithAdressOIB>
    <izvorni_sadrzaj>KULTURNO-INFORMACIJSKA UDRUGA MRIŽA - SPLIT U LIKVIDACIJI, OIB 39814458671, Kružićeva 3, 21000 Split</izvorni_sadrzaj>
    <derivirana_varijabla naziv="DomainObject.Predmet.ProtustrankaWithAdressOIB_1">KULTURNO-INFORMACIJSKA UDRUGA MRIŽA - SPLIT U LIKVIDACIJI, OIB 39814458671, Kružićeva 3, 21000 Split</derivirana_varijabla>
  </DomainObject.Predmet.ProtustrankaWithAdressOIB>
  <DomainObject.Predmet.ProtustrankaNazivFormated>
    <izvorni_sadrzaj>KULTURNO-INFORMACIJSKA UDRUGA MRIŽA - SPLIT U LIKVIDACIJI</izvorni_sadrzaj>
    <derivirana_varijabla naziv="DomainObject.Predmet.ProtustrankaNazivFormated_1">KULTURNO-INFORMACIJSKA UDRUGA MRIŽA - SPLIT U LIKVIDACIJI</derivirana_varijabla>
  </DomainObject.Predmet.ProtustrankaNazivFormated>
  <DomainObject.Predmet.ProtustrankaNazivFormatedOIB>
    <izvorni_sadrzaj>KULTURNO-INFORMACIJSKA UDRUGA MRIŽA - SPLIT U LIKVIDACIJI, OIB 39814458671</izvorni_sadrzaj>
    <derivirana_varijabla naziv="DomainObject.Predmet.ProtustrankaNazivFormatedOIB_1">KULTURNO-INFORMACIJSKA UDRUGA MRIŽA - SPLIT U LIKVIDACIJI, OIB 39814458671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7015.70</izvorni_sadrzaj>
    <derivirana_varijabla naziv="DomainObject.Predmet.TrenutnaVrijednost_1">7015.70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KULTURNO-INFORMACIJSKA UDRUGA MRIŽA - SPLIT U LIKVIDACIJI</item>
    </izvorni_sadrzaj>
    <derivirana_varijabla naziv="DomainObject.Predmet.ProtuStrankaListFormated_1">
      <item>KULTURNO-INFORMACIJSKA UDRUGA MRIŽA - SPLIT U LIKVIDACIJI</item>
    </derivirana_varijabla>
  </DomainObject.Predmet.ProtuStrankaListFormated>
  <DomainObject.Predmet.ProtuStrankaListFormatedOIB>
    <izvorni_sadrzaj>
      <item>KULTURNO-INFORMACIJSKA UDRUGA MRIŽA - SPLIT U LIKVIDACIJI, OIB 39814458671</item>
    </izvorni_sadrzaj>
    <derivirana_varijabla naziv="DomainObject.Predmet.ProtuStrankaListFormatedOIB_1">
      <item>KULTURNO-INFORMACIJSKA UDRUGA MRIŽA - SPLIT U LIKVIDACIJI, OIB 39814458671</item>
    </derivirana_varijabla>
  </DomainObject.Predmet.ProtuStrankaListFormatedOIB>
  <DomainObject.Predmet.ProtuStrankaListFormatedWithAdress>
    <izvorni_sadrzaj>
      <item>KULTURNO-INFORMACIJSKA UDRUGA MRIŽA - SPLIT U LIKVIDACIJI, Kružićeva 3, 21000 Split</item>
    </izvorni_sadrzaj>
    <derivirana_varijabla naziv="DomainObject.Predmet.ProtuStrankaListFormatedWithAdress_1">
      <item>KULTURNO-INFORMACIJSKA UDRUGA MRIŽA - SPLIT U LIKVIDACIJI, Kružićeva 3, 21000 Split</item>
    </derivirana_varijabla>
  </DomainObject.Predmet.ProtuStrankaListFormatedWithAdress>
  <DomainObject.Predmet.ProtuStrankaListFormatedWithAdressOIB>
    <izvorni_sadrzaj>
      <item>KULTURNO-INFORMACIJSKA UDRUGA MRIŽA - SPLIT U LIKVIDACIJI, OIB 39814458671, Kružićeva 3, 21000 Split</item>
    </izvorni_sadrzaj>
    <derivirana_varijabla naziv="DomainObject.Predmet.ProtuStrankaListFormatedWithAdressOIB_1">
      <item>KULTURNO-INFORMACIJSKA UDRUGA MRIŽA - SPLIT U LIKVIDACIJI, OIB 39814458671, Kružićeva 3, 21000 Split</item>
    </derivirana_varijabla>
  </DomainObject.Predmet.ProtuStrankaListFormatedWithAdressOIB>
  <DomainObject.Predmet.ProtuStrankaListNazivFormated>
    <izvorni_sadrzaj>
      <item>KULTURNO-INFORMACIJSKA UDRUGA MRIŽA - SPLIT U LIKVIDACIJI</item>
    </izvorni_sadrzaj>
    <derivirana_varijabla naziv="DomainObject.Predmet.ProtuStrankaListNazivFormated_1">
      <item>KULTURNO-INFORMACIJSKA UDRUGA MRIŽA - SPLIT U LIKVIDACIJI</item>
    </derivirana_varijabla>
  </DomainObject.Predmet.ProtuStrankaListNazivFormated>
  <DomainObject.Predmet.ProtuStrankaListNazivFormatedOIB>
    <izvorni_sadrzaj>
      <item>KULTURNO-INFORMACIJSKA UDRUGA MRIŽA - SPLIT U LIKVIDACIJI, OIB 39814458671</item>
    </izvorni_sadrzaj>
    <derivirana_varijabla naziv="DomainObject.Predmet.ProtuStrankaListNazivFormatedOIB_1">
      <item>KULTURNO-INFORMACIJSKA UDRUGA MRIŽA - SPLIT U LIKVIDACIJI, OIB 39814458671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KULTURNO-INFORMACIJSKA UDRUGA MRIŽA - SPLIT U LIKVIDACIJI</izvorni_sadrzaj>
    <derivirana_varijabla naziv="DomainObject.Predmet.ProtustrankaIDrugi_1">KULTURNO-INFORMACIJSKA UDRUGA MRIŽA - SPLIT U LIKVIDACIJI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KULTURNO-INFORMACIJSKA UDRUGA MRIŽA - SPLIT U LIKVIDACIJI, OIB 39814458671, Kružićeva 3, 21000 Split</izvorni_sadrzaj>
    <derivirana_varijabla naziv="DomainObject.Predmet.ProtustrankaIDrugiAdressOIB_1">KULTURNO-INFORMACIJSKA UDRUGA MRIŽA - SPLIT U LIKVIDACIJI, OIB 39814458671, Kružićeva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KULTURNO-INFORMACIJSKA UDRUGA MRIŽA - SPLIT U LIKVIDACIJI</item>
      <item>FINANCIJSKA AGENCIJA, RC SPLIT</item>
    </izvorni_sadrzaj>
    <derivirana_varijabla naziv="DomainObject.Predmet.SudioniciListNaziv_1">
      <item>KULTURNO-INFORMACIJSKA UDRUGA MRIŽA - SPLIT U LIKVIDACIJI</item>
      <item>FINANCIJSKA AGENCIJA, RC SPLIT</item>
    </derivirana_varijabla>
  </DomainObject.Predmet.SudioniciListNaziv>
  <DomainObject.Predmet.SudioniciListAdressOIB>
    <izvorni_sadrzaj>
      <item>KULTURNO-INFORMACIJSKA UDRUGA MRIŽA - SPLIT U LIKVIDACIJI, OIB 39814458671, Kružićeva 3,21000 Split</item>
      <item>FINANCIJSKA AGENCIJA, RC SPLIT, OIB 85821130368, Mažuranićevo šetalište 24 b,21000 Split</item>
    </izvorni_sadrzaj>
    <derivirana_varijabla naziv="DomainObject.Predmet.SudioniciListAdressOIB_1">
      <item>KULTURNO-INFORMACIJSKA UDRUGA MRIŽA - SPLIT U LIKVIDACIJI, OIB 39814458671, Kružićeva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39814458671</item>
      <item>, OIB 85821130368</item>
    </izvorni_sadrzaj>
    <derivirana_varijabla naziv="DomainObject.Predmet.SudioniciListNazivOIB_1">
      <item>, OIB 39814458671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F5BB6E-383D-403E-9F80-0D2258F7BD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346</properties:Words>
  <properties:Characters>1907</properties:Characters>
  <properties:Lines>49</properties:Lines>
  <properties:Paragraphs>16</properties:Paragraphs>
  <properties:TotalTime>688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2017-06-19T07:09:00Z</cp:lastPrinted>
  <dcterms:modified xmlns:xsi="http://www.w3.org/2001/XMLSchema-instance" xsi:type="dcterms:W3CDTF">2017-06-19T07:09:00Z</dcterms:modified>
  <cp:revision>245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