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73c7" w14:paraId="5a973c7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720D20">
        <w:t>970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720D20">
        <w:t>970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D229A4">
        <w:t>2.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090962">
        <w:t>Optimus</w:t>
      </w:r>
      <w:proofErr w:type="spellEnd"/>
      <w:r w:rsidR="00090962">
        <w:t xml:space="preserve"> kontakt jednostavno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090962">
        <w:t>43208107783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090962">
        <w:t>080829213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332034">
        <w:t>Zagreba</w:t>
      </w:r>
      <w:r w:rsidR="003400C4" w:rsidRPr="004213F7">
        <w:t xml:space="preserve">, </w:t>
      </w:r>
      <w:r w:rsidR="00090962">
        <w:t xml:space="preserve">Male </w:t>
      </w:r>
      <w:proofErr w:type="spellStart"/>
      <w:r w:rsidR="00090962">
        <w:t>Putine</w:t>
      </w:r>
      <w:proofErr w:type="spellEnd"/>
      <w:r w:rsidR="00090962">
        <w:t xml:space="preserve"> 21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090962">
        <w:t>6.247,60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D229A4">
        <w:t>2.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90415F" w:rsidP="0090415F" w:rsidR="0090415F">
      <w:r>
        <w:t>DNA:</w:t>
      </w:r>
    </w:p>
    <w:p w:rsidRDefault="0090415F" w:rsidP="0090415F" w:rsidR="0090415F">
      <w:r>
        <w:t>e- oglasna ploča 45 dana</w:t>
      </w:r>
    </w:p>
    <w:p w:rsidRDefault="00BF5406" w:rsidP="007A1486" w:rsidR="00BF5406" w:rsidRPr="007A1486">
      <w:pPr>
        <w:ind w:left="720"/>
      </w:pPr>
    </w:p>
    <w:p w:rsidRDefault="00BF5406" w:rsidP="00276582" w:rsidR="00BF5406" w:rsidRPr="004213F7"/>
    <w:sectPr w:rsidSect="0081638C" w:rsidR="00BF5406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4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90962"/>
    <w:rsid w:val="000A4654"/>
    <w:rsid w:val="00101B4E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32034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20D20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0415F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BF5406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051D7"/>
    <w:rsid w:val="00D11243"/>
    <w:rsid w:val="00D122A0"/>
    <w:rsid w:val="00D147D5"/>
    <w:rsid w:val="00D229A4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133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St-970/2016-2</izvorni_sadrzaj>
    <derivirana_varijabla naziv="DomainObject.Oznaka_1">St-970/2016-2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kontakt jednostavno društvo s ograničenom odgovornošću za trgovinu i usluge</izvorni_sadrzaj>
    <derivirana_varijabla naziv="DomainObject.Predmet.ProtustrankaFormated_1">  Optimus kontakt jednostavno društvo s ograničenom odgovornošću za trgovinu i usluge</derivirana_varijabla>
  </DomainObject.Predmet.ProtustrankaFormated>
  <DomainObject.Predmet.ProtustrankaFormatedOIB>
    <izvorni_sadrzaj>  Optimus kontakt jednostavno društvo s ograničenom odgovornošću za trgovinu i usluge, OIB 43208107783</izvorni_sadrzaj>
    <derivirana_varijabla naziv="DomainObject.Predmet.ProtustrankaFormatedOIB_1">  Optimus kontakt jednostavno društvo s ograničenom odgovornošću za trgovinu i usluge, OIB 43208107783</derivirana_varijabla>
  </DomainObject.Predmet.ProtustrankaFormatedOIB>
  <DomainObject.Predmet.ProtustrankaFormatedWithAdress>
    <izvorni_sadrzaj> Optimus kontakt jednostavno društvo s ograničenom odgovornošću za trgovinu i usluge, Male Putine 21, 10000 Zagreb</izvorni_sadrzaj>
    <derivirana_varijabla naziv="DomainObject.Predmet.ProtustrankaFormatedWithAdress_1"> Optimus kontakt jednostavno društvo s ograničenom odgovornošću za trgovinu i usluge, Male Putine 21, 10000 Zagreb</derivirana_varijabla>
  </DomainObject.Predmet.ProtustrankaFormatedWithAdress>
  <DomainObject.Predmet.ProtustrankaFormatedWithAdressOIB>
    <izvorni_sadrzaj> Optimus kontakt jednostavno društvo s ograničenom odgovornošću za trgovinu i usluge, OIB 43208107783, Male Putine 21, 10000 Zagreb</izvorni_sadrzaj>
    <derivirana_varijabla naziv="DomainObject.Predmet.ProtustrankaFormatedWithAdressOIB_1"> Optimus kontakt jednostavno društvo s ograničenom odgovornošću za trgovinu i usluge, OIB 43208107783, Male Putine 21, 10000 Zagreb</derivirana_varijabla>
  </DomainObject.Predmet.ProtustrankaFormatedWithAdressOIB>
  <DomainObject.Predmet.ProtustrankaWithAdress>
    <izvorni_sadrzaj>Optimus kontakt jednostavno društvo s ograničenom odgovornošću za trgovinu i usluge Male Putine 21, 10000 Zagreb</izvorni_sadrzaj>
    <derivirana_varijabla naziv="DomainObject.Predmet.ProtustrankaWithAdress_1">Optimus kontakt jednostavno društvo s ograničenom odgovornošću za trgovinu i usluge Male Putine 21, 10000 Zagreb</derivirana_varijabla>
  </DomainObject.Predmet.ProtustrankaWithAdress>
  <DomainObject.Predmet.ProtustrankaWithAdressOIB>
    <izvorni_sadrzaj>Optimus kontakt jednostavno društvo s ograničenom odgovornošću za trgovinu i usluge, OIB 43208107783, Male Putine 21, 10000 Zagreb</izvorni_sadrzaj>
    <derivirana_varijabla naziv="DomainObject.Predmet.ProtustrankaWithAdressOIB_1">Optimus kontakt jednostavno društvo s ograničenom odgovornošću za trgovinu i usluge, OIB 43208107783, Male Putine 21, 10000 Zagreb</derivirana_varijabla>
  </DomainObject.Predmet.ProtustrankaWithAdressOIB>
  <DomainObject.Predmet.ProtustrankaNazivFormated>
    <izvorni_sadrzaj>Optimus kontakt jednostavno društvo s ograničenom odgovornošću za trgovinu i usluge</izvorni_sadrzaj>
    <derivirana_varijabla naziv="DomainObject.Predmet.ProtustrankaNazivFormated_1">Optimus kontakt jednostavno društvo s ograničenom odgovornošću za trgovinu i usluge</derivirana_varijabla>
  </DomainObject.Predmet.ProtustrankaNazivFormated>
  <DomainObject.Predmet.ProtustrankaNazivFormatedOIB>
    <izvorni_sadrzaj>Optimus kontakt jednostavno društvo s ograničenom odgovornošću za trgovinu i usluge, OIB 43208107783</izvorni_sadrzaj>
    <derivirana_varijabla naziv="DomainObject.Predmet.ProtustrankaNazivFormatedOIB_1">Optimus kontakt jednostavno društvo s ograničenom odgovornošću za trgovinu i usluge, OIB 43208107783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kontakt jednostavno društvo s ograničenom odgovornošću za trgovinu i usluge</item>
    </izvorni_sadrzaj>
    <derivirana_varijabla naziv="DomainObject.Predmet.ProtuStrankaListFormated_1">
      <item>Optimus kontakt jednostavno društvo s ograničenom odgovornošću za trgovinu i usluge</item>
    </derivirana_varijabla>
  </DomainObject.Predmet.ProtuStrankaListFormated>
  <DomainObject.Predmet.ProtuStrankaListFormatedOIB>
    <izvorni_sadrzaj>
      <item>Optimus kontakt jednostavno društvo s ograničenom odgovornošću za trgovinu i usluge, OIB 43208107783</item>
    </izvorni_sadrzaj>
    <derivirana_varijabla naziv="DomainObject.Predmet.ProtuStrankaListFormatedOIB_1">
      <item>Optimus kontakt jednostavno društvo s ograničenom odgovornošću za trgovinu i usluge, OIB 43208107783</item>
    </derivirana_varijabla>
  </DomainObject.Predmet.ProtuStrankaListFormatedOIB>
  <DomainObject.Predmet.ProtuStrankaListFormatedWithAdress>
    <izvorni_sadrzaj>
      <item>Optimus kontakt jednostavno društvo s ograničenom odgovornošću za trgovinu i usluge, Male Putine 21, 10000 Zagreb</item>
    </izvorni_sadrzaj>
    <derivirana_varijabla naziv="DomainObject.Predmet.ProtuStrankaListFormatedWithAdress_1">
      <item>Optimus kontakt jednostavno društvo s ograničenom odgovornošću za trgovinu i usluge, Male Putine 21, 10000 Zagreb</item>
    </derivirana_varijabla>
  </DomainObject.Predmet.ProtuStrankaListFormatedWithAdress>
  <DomainObject.Predmet.ProtuStrankaListFormatedWithAdressOIB>
    <izvorni_sadrzaj>
      <item>Optimus kontakt jednostavno društvo s ograničenom odgovornošću za trgovinu i usluge, OIB 43208107783, Male Putine 21, 10000 Zagreb</item>
    </izvorni_sadrzaj>
    <derivirana_varijabla naziv="DomainObject.Predmet.ProtuStrankaListFormatedWithAdressOIB_1">
      <item>Optimus kontakt jednostavno društvo s ograničenom odgovornošću za trgovinu i usluge, OIB 43208107783, Male Putine 21, 10000 Zagreb</item>
    </derivirana_varijabla>
  </DomainObject.Predmet.ProtuStrankaListFormatedWithAdressOIB>
  <DomainObject.Predmet.ProtuStrankaListNazivFormated>
    <izvorni_sadrzaj>
      <item>Optimus kontakt jednostavno društvo s ograničenom odgovornošću za trgovinu i usluge</item>
    </izvorni_sadrzaj>
    <derivirana_varijabla naziv="DomainObject.Predmet.ProtuStrankaListNazivFormated_1">
      <item>Optimus kontakt jednostavno društvo s ograničenom odgovornošću za trgovinu i usluge</item>
    </derivirana_varijabla>
  </DomainObject.Predmet.ProtuStrankaListNazivFormated>
  <DomainObject.Predmet.ProtuStrankaListNazivFormatedOIB>
    <izvorni_sadrzaj>
      <item>Optimus kontakt jednostavno društvo s ograničenom odgovornošću za trgovinu i usluge, OIB 43208107783</item>
    </izvorni_sadrzaj>
    <derivirana_varijabla naziv="DomainObject.Predmet.ProtuStrankaListNazivFormatedOIB_1">
      <item>Optimus kontakt jednostavno društvo s ograničenom odgovornošću za trgovinu i usluge, OIB 43208107783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St-970/2016-2</izvorni_sadrzaj>
    <derivirana_varijabla naziv="DomainObject.PoslovniBrojDokumenta_1">St-970/2016-2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kontakt jednostavno društvo s ograničenom odgovornošću za trgovinu i usluge</izvorni_sadrzaj>
    <derivirana_varijabla naziv="DomainObject.Predmet.ProtustrankaIDrugi_1">Optimus kontakt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Optimus kontakt jednostavno društvo s ograničenom odgovornošću za trgovinu i usluge, OIB 43208107783, Male Putine 21, 10000 Zagreb</izvorni_sadrzaj>
    <derivirana_varijabla naziv="DomainObject.Predmet.ProtustrankaIDrugiAdressOIB_1">Optimus kontakt jednostavno društvo s ograničenom odgovornošću za trgovinu i usluge, OIB 43208107783, Male Putine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kontakt jednostavno društvo s ograničenom odgovornošću za trgovinu i usluge</item>
    </izvorni_sadrzaj>
    <derivirana_varijabla naziv="DomainObject.Predmet.SudioniciListNaziv_1">
      <item>FINA Regionalni centar Zagreb</item>
      <item>Optimus kontakt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Optimus kontakt jednostavno društvo s ograničenom odgovornošću za trgovinu i usluge, OIB 43208107783, Male Putine 21,10000 Zagreb</item>
    </izvorni_sadrzaj>
    <derivirana_varijabla naziv="DomainObject.Predmet.SudioniciListAdressOIB_1">
      <item>FINA Regionalni centar Zagreb, OIB 85821130368, Trg svibanjskih žrtava 1995. br 1,10000 Zagreb</item>
      <item>Optimus kontakt jednostavno društvo s ograničenom odgovornošću za trgovinu i usluge, OIB 43208107783, Male Putine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43208107783</item>
    </izvorni_sadrzaj>
    <derivirana_varijabla naziv="DomainObject.Predmet.SudioniciListNazivOIB_1">
      <item>, OIB 85821130368</item>
      <item>, OIB 43208107783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1368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2016-02-02T10:31:00Z</dcterms:created>
  <dc:creator>ilukac</dc:creator>
  <cp:lastModifiedBy>Ivana Stampf</cp:lastModifiedBy>
  <cp:lastPrinted>2016-02-02T10:31:00Z</cp:lastPrinted>
  <dcterms:modified xmlns:xsi="http://www.w3.org/2001/XMLSchema-instance" xsi:type="dcterms:W3CDTF">2016-02-02T10:40:00Z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St-970/2016-2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