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5709" w14:paraId="23c570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383EA3">
        <w:t>537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383EA3">
        <w:t>AROMA j.d.o.o., Šibenik, Kralja Tomislava 11, OIB: 91982216067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080910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383EA3">
        <w:t>AROMA j.d.o.o., Šibenik, Kralja Tomislava 11, OIB: 91982216067</w:t>
      </w:r>
      <w:r w:rsidR="007046CC">
        <w:t xml:space="preserve">, sa danom </w:t>
      </w:r>
      <w:r>
        <w:t>2</w:t>
      </w:r>
      <w:r w:rsidR="00080910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080910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080910">
        <w:t>Zdenko Krstić iz Osijeka, Županijska 2, OIB: 13827089798.</w:t>
      </w:r>
    </w:p>
    <w:p w:rsidRDefault="00080910" w:rsidP="00080910" w:rsidR="00080910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383EA3">
        <w:t>AROMA j.d.o.o., Šibenik, Kralja Tomislava 11, OIB: 91982216067</w:t>
      </w:r>
      <w:r>
        <w:t xml:space="preserve">, sa danom </w:t>
      </w:r>
      <w:r w:rsidR="00EB4DE6">
        <w:t>2</w:t>
      </w:r>
      <w:r w:rsidR="00080910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383EA3">
        <w:t>AROMA j.d.o.o., Šibenik, Kralja Tomislava 11, OIB: 91982216067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383EA3">
        <w:t>537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D5F3B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A32F75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080910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91F" w:rsidP="00EB4DE6" w:rsidR="00E3091F">
      <w:r>
        <w:separator/>
      </w:r>
    </w:p>
  </w:endnote>
  <w:endnote w:id="0" w:type="continuationSeparator">
    <w:p w:rsidRDefault="00E3091F" w:rsidP="00EB4DE6" w:rsidR="00E30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91F" w:rsidP="00EB4DE6" w:rsidR="00E3091F">
      <w:r>
        <w:separator/>
      </w:r>
    </w:p>
  </w:footnote>
  <w:footnote w:id="0" w:type="continuationSeparator">
    <w:p w:rsidRDefault="00E3091F" w:rsidP="00EB4DE6" w:rsidR="00E30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57CA2">
      <w:rPr>
        <w:noProof/>
      </w:rPr>
      <w:t>2</w:t>
    </w:r>
    <w:r>
      <w:fldChar w:fldCharType="end"/>
    </w:r>
    <w:r>
      <w:t xml:space="preserve">                            </w:t>
    </w:r>
    <w:r w:rsidR="00383EA3">
      <w:t xml:space="preserve">                        9 St-537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80910"/>
    <w:rsid w:val="00097D7F"/>
    <w:rsid w:val="00122CE6"/>
    <w:rsid w:val="00146A12"/>
    <w:rsid w:val="001C247E"/>
    <w:rsid w:val="001E1351"/>
    <w:rsid w:val="002A577B"/>
    <w:rsid w:val="002F062C"/>
    <w:rsid w:val="003038A0"/>
    <w:rsid w:val="00347B56"/>
    <w:rsid w:val="00383EA3"/>
    <w:rsid w:val="00402F65"/>
    <w:rsid w:val="00446169"/>
    <w:rsid w:val="005167B2"/>
    <w:rsid w:val="00527C04"/>
    <w:rsid w:val="005944A7"/>
    <w:rsid w:val="005A73C8"/>
    <w:rsid w:val="007046CC"/>
    <w:rsid w:val="0070690E"/>
    <w:rsid w:val="0077615D"/>
    <w:rsid w:val="008B03EF"/>
    <w:rsid w:val="008D5F3B"/>
    <w:rsid w:val="009229A6"/>
    <w:rsid w:val="00957288"/>
    <w:rsid w:val="00957CA2"/>
    <w:rsid w:val="00A05719"/>
    <w:rsid w:val="00A32F75"/>
    <w:rsid w:val="00A4361C"/>
    <w:rsid w:val="00AC5066"/>
    <w:rsid w:val="00BD759A"/>
    <w:rsid w:val="00C07A69"/>
    <w:rsid w:val="00C84E3C"/>
    <w:rsid w:val="00CB4E78"/>
    <w:rsid w:val="00E173CE"/>
    <w:rsid w:val="00E3091F"/>
    <w:rsid w:val="00EB4DE6"/>
    <w:rsid w:val="00F1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j.d.o.o. za ugostiteljstvo, turistička agencija</izvorni_sadrzaj>
    <derivirana_varijabla naziv="DomainObject.Predmet.ProtustrankaFormated_1">  AROMA j.d.o.o. za ugostiteljstvo, turistička agencija</derivirana_varijabla>
  </DomainObject.Predmet.ProtustrankaFormated>
  <DomainObject.Predmet.ProtustrankaFormatedOIB>
    <izvorni_sadrzaj>  AROMA j.d.o.o. za ugostiteljstvo, turistička agencija, OIB 91982216067</izvorni_sadrzaj>
    <derivirana_varijabla naziv="DomainObject.Predmet.ProtustrankaFormatedOIB_1">  AROMA j.d.o.o. za ugostiteljstvo, turistička agencija, OIB 91982216067</derivirana_varijabla>
  </DomainObject.Predmet.ProtustrankaFormatedOIB>
  <DomainObject.Predmet.ProtustrankaFormatedWithAdress>
    <izvorni_sadrzaj> AROMA j.d.o.o. za ugostiteljstvo, turistička agencija, Kralja Tomislava 11, 22000 Šibenik</izvorni_sadrzaj>
    <derivirana_varijabla naziv="DomainObject.Predmet.ProtustrankaFormatedWithAdress_1"> AROMA j.d.o.o. za ugostiteljstvo, turistička agencija, Kralja Tomislava 11, 22000 Šibenik</derivirana_varijabla>
  </DomainObject.Predmet.ProtustrankaFormatedWithAdress>
  <DomainObject.Predmet.ProtustrankaFormatedWithAdressOIB>
    <izvorni_sadrzaj> AROMA j.d.o.o. za ugostiteljstvo, turistička agencija, OIB 91982216067, Kralja Tomislava 11, 22000 Šibenik</izvorni_sadrzaj>
    <derivirana_varijabla naziv="DomainObject.Predmet.ProtustrankaFormatedWithAdressOIB_1"> AROMA j.d.o.o. za ugostiteljstvo, turistička agencija, OIB 91982216067, Kralja Tomislava 11, 22000 Šibenik</derivirana_varijabla>
  </DomainObject.Predmet.ProtustrankaFormatedWithAdressOIB>
  <DomainObject.Predmet.ProtustrankaWithAdress>
    <izvorni_sadrzaj>AROMA j.d.o.o. za ugostiteljstvo, turistička agencija Kralja Tomislava 11, 22000 Šibenik</izvorni_sadrzaj>
    <derivirana_varijabla naziv="DomainObject.Predmet.ProtustrankaWithAdress_1">AROMA j.d.o.o. za ugostiteljstvo, turistička agencija Kralja Tomislava 11, 22000 Šibenik</derivirana_varijabla>
  </DomainObject.Predmet.ProtustrankaWithAdress>
  <DomainObject.Predmet.ProtustrankaWithAdressOIB>
    <izvorni_sadrzaj>AROMA j.d.o.o. za ugostiteljstvo, turistička agencija, OIB 91982216067, Kralja Tomislava 11, 22000 Šibenik</izvorni_sadrzaj>
    <derivirana_varijabla naziv="DomainObject.Predmet.ProtustrankaWithAdressOIB_1">AROMA j.d.o.o. za ugostiteljstvo, turistička agencija, OIB 91982216067, Kralja Tomislava 11, 22000 Šibenik</derivirana_varijabla>
  </DomainObject.Predmet.ProtustrankaWithAdressOIB>
  <DomainObject.Predmet.ProtustrankaNazivFormated>
    <izvorni_sadrzaj>AROMA j.d.o.o. za ugostiteljstvo, turistička agencija</izvorni_sadrzaj>
    <derivirana_varijabla naziv="DomainObject.Predmet.ProtustrankaNazivFormated_1">AROMA j.d.o.o. za ugostiteljstvo, turistička agencija</derivirana_varijabla>
  </DomainObject.Predmet.ProtustrankaNazivFormated>
  <DomainObject.Predmet.ProtustrankaNazivFormatedOIB>
    <izvorni_sadrzaj>AROMA j.d.o.o. za ugostiteljstvo, turistička agencija, OIB 91982216067</izvorni_sadrzaj>
    <derivirana_varijabla naziv="DomainObject.Predmet.ProtustrankaNazivFormatedOIB_1">AROMA j.d.o.o. za ugostiteljstvo, turistička agencija, OIB 91982216067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AROMA j.d.o.o. za ugostiteljstvo, turistička agencija</item>
    </izvorni_sadrzaj>
    <derivirana_varijabla naziv="DomainObject.Predmet.ProtuStrankaListFormated_1">
      <item>AROMA j.d.o.o. za ugostiteljstvo, turistička agencija</item>
    </derivirana_varijabla>
  </DomainObject.Predmet.ProtuStrankaListFormated>
  <DomainObject.Predmet.ProtuStrankaListFormatedOIB>
    <izvorni_sadrzaj>
      <item>AROMA j.d.o.o. za ugostiteljstvo, turistička agencija, OIB 91982216067</item>
    </izvorni_sadrzaj>
    <derivirana_varijabla naziv="DomainObject.Predmet.ProtuStrankaListFormatedOIB_1">
      <item>AROMA j.d.o.o. za ugostiteljstvo, turistička agencija, OIB 91982216067</item>
    </derivirana_varijabla>
  </DomainObject.Predmet.ProtuStrankaListFormatedOIB>
  <DomainObject.Predmet.ProtuStrankaListFormatedWithAdress>
    <izvorni_sadrzaj>
      <item>AROMA j.d.o.o. za ugostiteljstvo, turistička agencija, Kralja Tomislava 11, 22000 Šibenik</item>
    </izvorni_sadrzaj>
    <derivirana_varijabla naziv="DomainObject.Predmet.ProtuStrankaListFormatedWithAdress_1">
      <item>AROMA j.d.o.o. za ugostiteljstvo, turistička agencija, Kralja Tomislava 11, 22000 Šibenik</item>
    </derivirana_varijabla>
  </DomainObject.Predmet.ProtuStrankaListFormatedWithAdress>
  <DomainObject.Predmet.ProtuStrankaListFormatedWithAdressOIB>
    <izvorni_sadrzaj>
      <item>AROMA j.d.o.o. za ugostiteljstvo, turistička agencija, OIB 91982216067, Kralja Tomislava 11, 22000 Šibenik</item>
    </izvorni_sadrzaj>
    <derivirana_varijabla naziv="DomainObject.Predmet.ProtuStrankaListFormatedWithAdressOIB_1">
      <item>AROMA j.d.o.o. za ugostiteljstvo, turistička agencija, OIB 91982216067, Kralja Tomislava 11, 22000 Šibenik</item>
    </derivirana_varijabla>
  </DomainObject.Predmet.ProtuStrankaListFormatedWithAdressOIB>
  <DomainObject.Predmet.ProtuStrankaListNazivFormated>
    <izvorni_sadrzaj>
      <item>AROMA j.d.o.o. za ugostiteljstvo, turistička agencija</item>
    </izvorni_sadrzaj>
    <derivirana_varijabla naziv="DomainObject.Predmet.ProtuStrankaListNazivFormated_1">
      <item>AROMA j.d.o.o. za ugostiteljstvo, turistička agencija</item>
    </derivirana_varijabla>
  </DomainObject.Predmet.ProtuStrankaListNazivFormated>
  <DomainObject.Predmet.ProtuStrankaListNazivFormatedOIB>
    <izvorni_sadrzaj>
      <item>AROMA j.d.o.o. za ugostiteljstvo, turistička agencija, OIB 91982216067</item>
    </izvorni_sadrzaj>
    <derivirana_varijabla naziv="DomainObject.Predmet.ProtuStrankaListNazivFormatedOIB_1">
      <item>AROMA j.d.o.o. za ugostiteljstvo, turistička agencija, OIB 91982216067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AROMA j.d.o.o. za ugostiteljstvo, turistička agencija</izvorni_sadrzaj>
    <derivirana_varijabla naziv="DomainObject.Predmet.ProtustrankaIDrugi_1">AROMA j.d.o.o. za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AROMA j.d.o.o. za ugostiteljstvo, turistička agencija, OIB 91982216067, Kralja Tomislava 11, 22000 Šibenik</izvorni_sadrzaj>
    <derivirana_varijabla naziv="DomainObject.Predmet.ProtustrankaIDrugiAdressOIB_1">AROMA j.d.o.o. za ugostiteljstvo, turistička agencija, OIB 91982216067, Kralja Tomislava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AROMA j.d.o.o. za ugostiteljstvo, turistička agencija</item>
    </izvorni_sadrzaj>
    <derivirana_varijabla naziv="DomainObject.Predmet.SudioniciListNaziv_1">
      <item>FINA - Podružnica Šibenik</item>
      <item>AROMA j.d.o.o. za ugostiteljstvo,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AROMA j.d.o.o. za ugostiteljstvo, turistička agencija, OIB 91982216067, Kralja Tomislava 11,22000 Šibenik</item>
    </izvorni_sadrzaj>
    <derivirana_varijabla naziv="DomainObject.Predmet.SudioniciListAdressOIB_1">
      <item>FINA - Podružnica Šibenik, OIB 85821130368, Perivoj L. Marune 1,22000 Šibenik</item>
      <item>AROMA j.d.o.o. za ugostiteljstvo, turistička agencija, OIB 91982216067, Kralja Tomislava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91982216067</item>
    </izvorni_sadrzaj>
    <derivirana_varijabla naziv="DomainObject.Predmet.SudioniciListNazivOIB_1">
      <item>, OIB 85821130368</item>
      <item>, OIB 91982216067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2488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2015-12-28T10:31:00Z</dcterms:created>
  <dc:creator>mgulin1</dc:creator>
  <cp:keywords/>
  <cp:lastModifiedBy>Katarina Benić</cp:lastModifiedBy>
  <cp:lastPrinted>2015-12-28T11:54:00Z</cp:lastPrinted>
  <dcterms:modified xmlns:xsi="http://www.w3.org/2001/XMLSchema-instance" xsi:type="dcterms:W3CDTF">2015-12-28T11:54:00Z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