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3abdd" w14:paraId="0c3abdd" w:rsidRDefault="00814CEB" w:rsidP="00814CEB" w:rsidR="00284197">
      <w:pPr>
        <w:jc w:val="both"/>
        <w15:collapsed w:val="false"/>
      </w:pPr>
      <w:bookmarkStart w:name="_GoBack" w:id="0"/>
      <w:bookmarkEnd w:id="0"/>
      <w:r>
        <w:t xml:space="preserve"> </w:t>
      </w:r>
    </w:p>
    <w:tbl>
      <w:tblPr>
        <w:tblW w:type="auto" w:w="0"/>
        <w:tblLook w:val="04A0" w:noVBand="1" w:noHBand="0" w:lastColumn="0" w:firstColumn="1" w:lastRow="0" w:firstRow="1"/>
      </w:tblPr>
      <w:tblGrid>
        <w:gridCol w:w="2985"/>
      </w:tblGrid>
      <w:tr w:rsidTr="003B506E" w:rsidR="00284197" w:rsidRPr="00284197">
        <w:tc>
          <w:tcPr>
            <w:tcW w:type="dxa" w:w="2985"/>
            <w:shd w:fill="auto" w:color="auto" w:val="clear"/>
          </w:tcPr>
          <w:p w:rsidRDefault="00284197" w:rsidP="00284197" w:rsidR="00284197" w:rsidRPr="00284197">
            <w:pPr>
              <w:jc w:val="center"/>
              <w:rPr>
                <w:lang w:eastAsia="en-AU"/>
              </w:rPr>
            </w:pPr>
            <w:r w:rsidRPr="00284197">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84197" w:rsidP="00284197" w:rsidR="00284197" w:rsidRPr="00284197">
            <w:pPr>
              <w:jc w:val="center"/>
              <w:rPr>
                <w:lang w:eastAsia="en-AU"/>
              </w:rPr>
            </w:pPr>
            <w:r w:rsidRPr="00284197">
              <w:rPr>
                <w:lang w:eastAsia="en-AU"/>
              </w:rPr>
              <w:t>Republika Hrvatska</w:t>
            </w:r>
          </w:p>
          <w:p w:rsidRDefault="00284197" w:rsidP="00284197" w:rsidR="00284197" w:rsidRPr="00284197">
            <w:pPr>
              <w:jc w:val="center"/>
              <w:rPr>
                <w:lang w:eastAsia="en-AU"/>
              </w:rPr>
            </w:pPr>
            <w:r w:rsidRPr="00284197">
              <w:rPr>
                <w:lang w:eastAsia="en-AU"/>
              </w:rPr>
              <w:t>Trgovački sud u Varaždinu</w:t>
            </w:r>
          </w:p>
          <w:p w:rsidRDefault="00284197" w:rsidP="00284197" w:rsidR="00284197" w:rsidRPr="00284197">
            <w:pPr>
              <w:jc w:val="center"/>
              <w:rPr>
                <w:lang w:eastAsia="en-AU"/>
              </w:rPr>
            </w:pPr>
            <w:r w:rsidRPr="00284197">
              <w:rPr>
                <w:lang w:eastAsia="en-AU"/>
              </w:rPr>
              <w:t>Varaždin, Braće Radić 2</w:t>
            </w:r>
          </w:p>
        </w:tc>
      </w:tr>
    </w:tbl>
    <w:p w:rsidRDefault="00284197" w:rsidP="00284197" w:rsidR="00284197" w:rsidRPr="00284197">
      <w:pPr>
        <w:jc w:val="right"/>
        <w:rPr>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3B506E" w:rsidR="00284197" w:rsidRPr="00284197">
        <w:trPr>
          <w:jc w:val="right"/>
        </w:trPr>
        <w:tc>
          <w:tcPr>
            <w:tcW w:type="dxa" w:w="4320"/>
          </w:tcPr>
          <w:p w:rsidRDefault="00284197" w:rsidP="00284197" w:rsidR="00284197" w:rsidRPr="00284197">
            <w:pPr>
              <w:jc w:val="right"/>
              <w:rPr>
                <w:lang w:eastAsia="hr-HR"/>
              </w:rPr>
            </w:pPr>
            <w:r w:rsidRPr="00284197">
              <w:rPr>
                <w:lang w:eastAsia="hr-HR"/>
              </w:rPr>
              <w:t>Poslovni broj: 2 St-</w:t>
            </w:r>
            <w:r w:rsidR="00C268B8">
              <w:rPr>
                <w:lang w:eastAsia="hr-HR"/>
              </w:rPr>
              <w:t>212/2018-</w:t>
            </w:r>
            <w:r w:rsidR="000F3603">
              <w:rPr>
                <w:lang w:eastAsia="hr-HR"/>
              </w:rPr>
              <w:t>9</w:t>
            </w:r>
            <w:r w:rsidR="000A74EC">
              <w:rPr>
                <w:lang w:eastAsia="hr-HR"/>
              </w:rPr>
              <w:t>6</w:t>
            </w:r>
          </w:p>
        </w:tc>
      </w:tr>
    </w:tbl>
    <w:p w:rsidRDefault="006D4BA0" w:rsidP="00F22ED3" w:rsidR="006D4BA0" w:rsidRPr="00284197">
      <w:pPr>
        <w:rPr>
          <w:lang w:eastAsia="en-AU"/>
        </w:rPr>
      </w:pPr>
    </w:p>
    <w:p w:rsidRDefault="00284197" w:rsidP="00284197" w:rsidR="00284197" w:rsidRPr="00284197">
      <w:pPr>
        <w:jc w:val="both"/>
        <w:rPr>
          <w:lang w:eastAsia="en-AU"/>
        </w:rPr>
      </w:pPr>
    </w:p>
    <w:p w:rsidRDefault="00284197" w:rsidP="00284197" w:rsidR="00284197" w:rsidRPr="00284197">
      <w:pPr>
        <w:jc w:val="center"/>
        <w:rPr>
          <w:lang w:eastAsia="en-AU"/>
        </w:rPr>
      </w:pPr>
      <w:r w:rsidRPr="00284197">
        <w:rPr>
          <w:lang w:eastAsia="en-AU"/>
        </w:rPr>
        <w:t>R E P U B L I K A   H R V A T S K A</w:t>
      </w:r>
    </w:p>
    <w:p w:rsidRDefault="00284197" w:rsidP="00284197" w:rsidR="00284197" w:rsidRPr="00284197">
      <w:pPr>
        <w:jc w:val="center"/>
        <w:rPr>
          <w:lang w:eastAsia="en-AU"/>
        </w:rPr>
      </w:pPr>
    </w:p>
    <w:p w:rsidRDefault="000F3603" w:rsidP="00284197" w:rsidR="00284197" w:rsidRPr="00284197">
      <w:pPr>
        <w:jc w:val="center"/>
        <w:rPr>
          <w:lang w:eastAsia="en-AU"/>
        </w:rPr>
      </w:pPr>
      <w:r>
        <w:rPr>
          <w:lang w:eastAsia="en-AU"/>
        </w:rPr>
        <w:t>Z A K L J U Č A K</w:t>
      </w:r>
      <w:r w:rsidR="00284197" w:rsidRPr="00284197">
        <w:rPr>
          <w:lang w:eastAsia="en-AU"/>
        </w:rPr>
        <w:t xml:space="preserve">  </w:t>
      </w:r>
    </w:p>
    <w:p w:rsidRDefault="00814CEB" w:rsidP="00BC1CCC" w:rsidR="00284197">
      <w:pPr>
        <w:jc w:val="both"/>
      </w:pPr>
      <w:r>
        <w:t xml:space="preserve">    </w:t>
      </w:r>
    </w:p>
    <w:p w:rsidRDefault="00BC1CCC" w:rsidP="00BC1CCC" w:rsidR="00AB364F">
      <w:pPr>
        <w:jc w:val="both"/>
      </w:pPr>
      <w:r>
        <w:tab/>
      </w:r>
      <w:r w:rsidR="001E794F" w:rsidRPr="001E794F">
        <w:t>Trgovački sud u Varaždinu</w:t>
      </w:r>
      <w:r w:rsidR="00284197">
        <w:t>,</w:t>
      </w:r>
      <w:r w:rsidR="001E794F" w:rsidRPr="001E794F">
        <w:t xml:space="preserve"> po sutkinji toga suda Meliti Poljanec Bubaš, u postupku predstečajne nagodbe povodom prijedloga dužnika </w:t>
      </w:r>
      <w:r w:rsidR="00284197">
        <w:t xml:space="preserve">INDUSTROGRADNJA d.d., Varaždin, iz Varaždina, Augusta Šenoe 4-6, OIB: 03714155365, </w:t>
      </w:r>
      <w:r w:rsidR="000F3603">
        <w:t xml:space="preserve">zastupan po punomoćnicima iz Odvjetničkog društva Brlečić &amp; partneri j.t.d., iz Varaždina, Optujska 25/I, </w:t>
      </w:r>
      <w:r w:rsidR="00C268B8">
        <w:t xml:space="preserve">radi </w:t>
      </w:r>
      <w:r w:rsidR="00AB364F">
        <w:t xml:space="preserve">otvaranja predstečajnog postupka, dana </w:t>
      </w:r>
      <w:r w:rsidR="000F3603">
        <w:t xml:space="preserve">9. listopada 2018. </w:t>
      </w:r>
    </w:p>
    <w:p w:rsidRDefault="000F3603" w:rsidP="00BC1CCC" w:rsidR="000F3603">
      <w:pPr>
        <w:jc w:val="both"/>
      </w:pPr>
    </w:p>
    <w:p w:rsidRDefault="000F3603" w:rsidP="00AB364F" w:rsidR="00AB364F">
      <w:pPr>
        <w:jc w:val="center"/>
      </w:pPr>
      <w:r>
        <w:t>z a k l j u č i o   j e</w:t>
      </w:r>
    </w:p>
    <w:p w:rsidRDefault="00AB364F" w:rsidP="00BC1CCC" w:rsidR="00AB364F">
      <w:pPr>
        <w:jc w:val="both"/>
      </w:pPr>
    </w:p>
    <w:p w:rsidRDefault="000F3603" w:rsidP="00652B9D" w:rsidR="000E68D3" w:rsidRPr="00223FD2">
      <w:pPr>
        <w:pStyle w:val="Odlomakpopisa"/>
        <w:numPr>
          <w:ilvl w:val="0"/>
          <w:numId w:val="5"/>
        </w:numPr>
        <w:jc w:val="both"/>
      </w:pPr>
      <w:r>
        <w:t xml:space="preserve">Podnositelji prigovora protiv </w:t>
      </w:r>
      <w:r w:rsidR="00223FD2">
        <w:t>r</w:t>
      </w:r>
      <w:r>
        <w:t>ješenja za otvaranje predstečajnog postupka nad dužnikom INDUSTROGRADNJA d.d., Varaždin, iz Varaždina, Augusta Šenoe 4-6, OIB: 03714155365 i to: 1. Ešef</w:t>
      </w:r>
      <w:r w:rsidR="00C268B8">
        <w:t xml:space="preserve"> Barakovi</w:t>
      </w:r>
      <w:r>
        <w:t>ć</w:t>
      </w:r>
      <w:r w:rsidR="00AB364F">
        <w:t>, Velika Mlaka</w:t>
      </w:r>
      <w:r w:rsidR="00C268B8">
        <w:t>, Pavlins</w:t>
      </w:r>
      <w:r w:rsidR="000065F0">
        <w:t>ka 50, OIB: 30013764653, 2. Ant</w:t>
      </w:r>
      <w:r>
        <w:t>e Bebek</w:t>
      </w:r>
      <w:r w:rsidR="00C268B8">
        <w:t>, Zagreb, Zinke Kunc 4</w:t>
      </w:r>
      <w:r>
        <w:t>, OIB: 26371071873, 3. Sevludin Bešić</w:t>
      </w:r>
      <w:r w:rsidR="00C268B8">
        <w:t>, Zagreb, I. Kozari put V odvojak 3a, OIB: 053911187</w:t>
      </w:r>
      <w:r>
        <w:t>52, 4. Josip Bićanić</w:t>
      </w:r>
      <w:r w:rsidR="00C268B8">
        <w:t>, Saborsko, Varoš 1</w:t>
      </w:r>
      <w:r>
        <w:t>2, OIB: 44967611493, 5. Milomir Buinac</w:t>
      </w:r>
      <w:r w:rsidR="00C268B8">
        <w:t>, Majur, Žrtava Domovinskog rat</w:t>
      </w:r>
      <w:r w:rsidR="000065F0">
        <w:t>a 15, OIB: 64367037024, 6. Milk</w:t>
      </w:r>
      <w:r>
        <w:t>a</w:t>
      </w:r>
      <w:r w:rsidR="00C268B8">
        <w:t xml:space="preserve"> Cvetković, Gradići, Zagrebačka</w:t>
      </w:r>
      <w:r w:rsidR="000065F0">
        <w:t xml:space="preserve"> 25, OIB: 14270522623, 7. Brank</w:t>
      </w:r>
      <w:r>
        <w:t>o Ćurić</w:t>
      </w:r>
      <w:r w:rsidR="00C268B8">
        <w:t>, Zagreb, Lanište 14b, OIB: 35690566890, 8</w:t>
      </w:r>
      <w:r>
        <w:t>. Faik Hadžić</w:t>
      </w:r>
      <w:r w:rsidR="00C268B8">
        <w:t>, Zagreb, Vrapčanska 233</w:t>
      </w:r>
      <w:r>
        <w:t>a, OIB: 41241443683, 9. Muradif Halvadžić</w:t>
      </w:r>
      <w:r w:rsidR="00C268B8">
        <w:t>, Zagreb, VII Ferenščica 1</w:t>
      </w:r>
      <w:r w:rsidR="000065F0">
        <w:t>9b, OIB: 68192138217, 10. Brank</w:t>
      </w:r>
      <w:r>
        <w:t>o Hanžek</w:t>
      </w:r>
      <w:r w:rsidR="00C268B8">
        <w:t xml:space="preserve">, Gornja Stubica, Karivaroš </w:t>
      </w:r>
      <w:r>
        <w:t>20, OIB: 35442314766, 11. Milan Ilić</w:t>
      </w:r>
      <w:r w:rsidR="00C268B8">
        <w:t>, Zagreb, Cetinovačka 9, OIB: 21494911982,</w:t>
      </w:r>
      <w:r>
        <w:t xml:space="preserve"> 12. Mladen Ilić</w:t>
      </w:r>
      <w:r w:rsidR="00C268B8">
        <w:t>, Zagreb, Ruščenica</w:t>
      </w:r>
      <w:r w:rsidR="000065F0">
        <w:t xml:space="preserve"> 13, OIB: 61399662597, 13. Ilij</w:t>
      </w:r>
      <w:r>
        <w:t>a</w:t>
      </w:r>
      <w:r w:rsidR="00C268B8">
        <w:t xml:space="preserve"> Ivank</w:t>
      </w:r>
      <w:r>
        <w:t>o</w:t>
      </w:r>
      <w:r w:rsidR="00C268B8">
        <w:t xml:space="preserve">, Jablanovac, Stubička 216, OIB: 75436695190, 14. </w:t>
      </w:r>
      <w:r>
        <w:t>Ivan Jurić</w:t>
      </w:r>
      <w:r w:rsidR="00763AC3">
        <w:t>, Slatina, Hum 77,</w:t>
      </w:r>
      <w:r>
        <w:t xml:space="preserve"> OIB: 43856607782, 15. Zvonimir Jurišić</w:t>
      </w:r>
      <w:r w:rsidR="00763AC3">
        <w:t>, Velika Gorica, Nikole Tesle 45, OIB: 42153296128, 16. Jos</w:t>
      </w:r>
      <w:r>
        <w:t>ip Jušić</w:t>
      </w:r>
      <w:r w:rsidR="00763AC3">
        <w:t xml:space="preserve">, Jakovlje, Zagrebačka </w:t>
      </w:r>
      <w:r>
        <w:t>68, OIB: 29215705300, 17. Juraj Klenović</w:t>
      </w:r>
      <w:r w:rsidR="00763AC3">
        <w:t xml:space="preserve">, Donja Lomnica, Stepanska </w:t>
      </w:r>
      <w:r w:rsidR="000065F0">
        <w:t>48, OIB: 19634751882, 18. Nikol</w:t>
      </w:r>
      <w:r>
        <w:t>a Kordić</w:t>
      </w:r>
      <w:r w:rsidR="00763AC3">
        <w:t>, Velika Gorica, Cvjetno naselje</w:t>
      </w:r>
      <w:r w:rsidR="000065F0">
        <w:t xml:space="preserve"> 19, OIB: 53742319450, 19. Drag</w:t>
      </w:r>
      <w:r>
        <w:t>o</w:t>
      </w:r>
      <w:r w:rsidR="00763AC3">
        <w:t xml:space="preserve"> Lastav</w:t>
      </w:r>
      <w:r>
        <w:t>ec</w:t>
      </w:r>
      <w:r w:rsidR="00763AC3">
        <w:t>, Zagreb, Biokovska 54, OIB: 71281237564,</w:t>
      </w:r>
      <w:r>
        <w:t xml:space="preserve"> 20. Stipan Lovrić</w:t>
      </w:r>
      <w:r w:rsidR="00763AC3">
        <w:t xml:space="preserve">, Daruvar, Podborska 106, OIB: 03267544221, </w:t>
      </w:r>
      <w:r w:rsidR="00763AC3" w:rsidRPr="00F837E7">
        <w:t>21.</w:t>
      </w:r>
      <w:r w:rsidR="00F837E7">
        <w:t xml:space="preserve"> Brank</w:t>
      </w:r>
      <w:r>
        <w:t>a</w:t>
      </w:r>
      <w:r w:rsidR="00F837E7">
        <w:t xml:space="preserve"> </w:t>
      </w:r>
      <w:r w:rsidR="00763AC3">
        <w:t xml:space="preserve">Marić, zakonske nasljednice Srećka Marića, Velika Mlaka, Ivana Lackovića </w:t>
      </w:r>
      <w:r w:rsidR="00F837E7">
        <w:t>49, OIB: 39630671795, 22. Zlatk</w:t>
      </w:r>
      <w:r>
        <w:t>o</w:t>
      </w:r>
      <w:r w:rsidR="00F837E7">
        <w:t xml:space="preserve"> Matovin</w:t>
      </w:r>
      <w:r>
        <w:t>a</w:t>
      </w:r>
      <w:r w:rsidR="00763AC3">
        <w:t>, Zagreb, Hribarov prilaz</w:t>
      </w:r>
      <w:r w:rsidR="00F837E7">
        <w:t xml:space="preserve"> 11, OIB: 98672623231, 23. Pet</w:t>
      </w:r>
      <w:r>
        <w:t>ar Nađander</w:t>
      </w:r>
      <w:r w:rsidR="00763AC3">
        <w:t>, Lazina, Lazina Čička 4</w:t>
      </w:r>
      <w:r>
        <w:t>, OIB: 45784870178, 24. Stjepan Piškor</w:t>
      </w:r>
      <w:r w:rsidR="00763AC3">
        <w:t>, Sesvete, Selska 28</w:t>
      </w:r>
      <w:r>
        <w:t>, OIB: 08740595358, 25. Marijan</w:t>
      </w:r>
      <w:r w:rsidR="00F837E7">
        <w:t xml:space="preserve"> Pleš</w:t>
      </w:r>
      <w:r>
        <w:t>a</w:t>
      </w:r>
      <w:r w:rsidR="00763AC3">
        <w:t>, Zagreb, Ribnjak</w:t>
      </w:r>
      <w:r>
        <w:t xml:space="preserve"> 6, OIB: 12775731559, 26. Josip Rajić</w:t>
      </w:r>
      <w:r w:rsidR="00763AC3">
        <w:t>, Rakitje, Gmajna</w:t>
      </w:r>
      <w:r>
        <w:t xml:space="preserve"> 24, OIB: 47894787710, 27. Ivan Špelić</w:t>
      </w:r>
      <w:r w:rsidR="00763AC3">
        <w:t xml:space="preserve">, Lumbardenik, Lumbardenik 109b, OIB: </w:t>
      </w:r>
      <w:r>
        <w:lastRenderedPageBreak/>
        <w:t>78458698537, 28. Dragutin Štruk</w:t>
      </w:r>
      <w:r w:rsidR="00763AC3">
        <w:t xml:space="preserve">, Zagreb, I. B. Mažuranić </w:t>
      </w:r>
      <w:r>
        <w:t>20, OIB: 91794888346, 29. Josip Talan</w:t>
      </w:r>
      <w:r w:rsidR="00763AC3">
        <w:t>, Zagreb, Komeščica</w:t>
      </w:r>
      <w:r w:rsidR="00F837E7">
        <w:t xml:space="preserve"> 28a, OIB: 60964296712, 30. Ćir</w:t>
      </w:r>
      <w:r>
        <w:t>o Bartulović</w:t>
      </w:r>
      <w:r w:rsidR="00763AC3">
        <w:t xml:space="preserve">, Zagreb, Imotska 27, OIB: 78259477202, 31. </w:t>
      </w:r>
      <w:r w:rsidR="00F837E7">
        <w:t>Ratk</w:t>
      </w:r>
      <w:r>
        <w:t>o Rikić</w:t>
      </w:r>
      <w:r w:rsidR="007746FA">
        <w:t xml:space="preserve">, Zagreb, Lanište 12, </w:t>
      </w:r>
      <w:r w:rsidR="00F837E7">
        <w:t>OIB: 95591770712, 32. Željk</w:t>
      </w:r>
      <w:r>
        <w:t>o Roginić,</w:t>
      </w:r>
      <w:r w:rsidR="007746FA">
        <w:t xml:space="preserve"> Sveti križ Začretje, Štrucljevo 1</w:t>
      </w:r>
      <w:r>
        <w:t>2 d, OIB: 09650512089, 33. Mirko Rubčić</w:t>
      </w:r>
      <w:r w:rsidR="007746FA">
        <w:t>, Buševec, Pere Štimca</w:t>
      </w:r>
      <w:r>
        <w:t xml:space="preserve"> 32, OIB: 30559715249, 34. Mirko Savanović</w:t>
      </w:r>
      <w:r w:rsidR="007746FA">
        <w:t>, Zagreb, Poljanič</w:t>
      </w:r>
      <w:r w:rsidR="002E5A5C">
        <w:t>ka 5, OIB: 8289729009, 35. Ljub</w:t>
      </w:r>
      <w:r>
        <w:t>a</w:t>
      </w:r>
      <w:r w:rsidR="007746FA">
        <w:t xml:space="preserve"> Solenički, Zagreb, Aleja Pomoraca 23/15</w:t>
      </w:r>
      <w:r>
        <w:t>, OIB: 77197952044, 36. Marijan Stojčić</w:t>
      </w:r>
      <w:r w:rsidR="007746FA">
        <w:t>, Velika Gorica, Slavka Kolara 33</w:t>
      </w:r>
      <w:r>
        <w:t>, OIB: 14719310547, 37. Ibrahim Suljanović</w:t>
      </w:r>
      <w:r w:rsidR="007746FA">
        <w:t>, Zagreb, Poljanička</w:t>
      </w:r>
      <w:r w:rsidR="002E5A5C">
        <w:t xml:space="preserve"> 5, OIB: 21731186433, 38. Hrvoj</w:t>
      </w:r>
      <w:r>
        <w:t>e</w:t>
      </w:r>
      <w:r w:rsidR="002E5A5C">
        <w:t xml:space="preserve"> Svalin</w:t>
      </w:r>
      <w:r>
        <w:t>a</w:t>
      </w:r>
      <w:r w:rsidR="007746FA">
        <w:t>, Zagreb, V. Filakov</w:t>
      </w:r>
      <w:r w:rsidR="002E5A5C">
        <w:t>ca 1, OIB: 83655439883, 39. Mat</w:t>
      </w:r>
      <w:r>
        <w:t>o</w:t>
      </w:r>
      <w:r w:rsidR="002E5A5C">
        <w:t xml:space="preserve"> Šubar</w:t>
      </w:r>
      <w:r>
        <w:t>a</w:t>
      </w:r>
      <w:r w:rsidR="007746FA">
        <w:t>, Badljevina, Kralja Zvonimira</w:t>
      </w:r>
      <w:r w:rsidR="002E5A5C">
        <w:t xml:space="preserve"> 17, OIB: 53089093932, 40. L</w:t>
      </w:r>
      <w:r>
        <w:t>e</w:t>
      </w:r>
      <w:r w:rsidR="002E5A5C">
        <w:t>nc</w:t>
      </w:r>
      <w:r>
        <w:t>a Perić</w:t>
      </w:r>
      <w:r w:rsidR="007746FA">
        <w:t>, Petrinja, P. N. Dumače 1/</w:t>
      </w:r>
      <w:r>
        <w:t>13, OIB: 00807916070, 41. Davor Perković</w:t>
      </w:r>
      <w:r w:rsidR="007746FA">
        <w:t>, Jezerane, Stajnica 6</w:t>
      </w:r>
      <w:r w:rsidR="002E5A5C">
        <w:t>7, OIB: 51279958941, 42. Zdravk</w:t>
      </w:r>
      <w:r>
        <w:t>o Perković</w:t>
      </w:r>
      <w:r w:rsidR="007746FA">
        <w:t>, Zagreb-Dubrava, Sv. L. Mandić 12 A, OIB: 06744719213, 43. Že</w:t>
      </w:r>
      <w:r w:rsidR="002E5A5C">
        <w:t>ljk</w:t>
      </w:r>
      <w:r>
        <w:t>o Pernar</w:t>
      </w:r>
      <w:r w:rsidR="007746FA">
        <w:t>, Križpolje, Križpolje</w:t>
      </w:r>
      <w:r w:rsidR="002E5A5C">
        <w:t xml:space="preserve"> 8 A, OIB: 30678409471, 44. Joz</w:t>
      </w:r>
      <w:r>
        <w:t>o Petrović</w:t>
      </w:r>
      <w:r w:rsidR="007746FA">
        <w:t>, Zagreb, Mirka Deanovića</w:t>
      </w:r>
      <w:r w:rsidR="002E5A5C">
        <w:t xml:space="preserve"> 7, OIB: 02365594092, 45. Zvonk</w:t>
      </w:r>
      <w:r>
        <w:t>o Pevec</w:t>
      </w:r>
      <w:r w:rsidR="007746FA">
        <w:t xml:space="preserve">, Zabok, Naselje Tršinski 13a, OIB: 84880542161, 46. </w:t>
      </w:r>
      <w:r w:rsidR="002E5A5C">
        <w:t>Cmiljk</w:t>
      </w:r>
      <w:r w:rsidR="004F6AD8">
        <w:t>o Pinjušić</w:t>
      </w:r>
      <w:r w:rsidR="003B506E">
        <w:t>, Zagreb, Radnička cesta 282 H/1, OIB: 2328576</w:t>
      </w:r>
      <w:r w:rsidR="004F6AD8">
        <w:t>9014, 47. Stjepan Poljak</w:t>
      </w:r>
      <w:r w:rsidR="003B506E">
        <w:t>, Zagreb, D. Cesarića</w:t>
      </w:r>
      <w:r w:rsidR="002E5A5C">
        <w:t xml:space="preserve"> 4 B, OIB: 83570569082, 48. Jag</w:t>
      </w:r>
      <w:r w:rsidR="004F6AD8">
        <w:t>o Radeljak</w:t>
      </w:r>
      <w:r w:rsidR="003B506E">
        <w:t>, Zagreb, I. Petruševac VI odvoja</w:t>
      </w:r>
      <w:r w:rsidR="002E5A5C">
        <w:t>k 43, OIB: 01656004537, 49. Mat</w:t>
      </w:r>
      <w:r w:rsidR="004F6AD8">
        <w:t>o Rajič</w:t>
      </w:r>
      <w:r w:rsidR="003B506E">
        <w:t xml:space="preserve">, Sesvete, Tupekova </w:t>
      </w:r>
      <w:r w:rsidR="004F6AD8">
        <w:t>16s, OIB: 14671374226, 50. Ivan</w:t>
      </w:r>
      <w:r w:rsidR="002E5A5C">
        <w:t xml:space="preserve"> Marun</w:t>
      </w:r>
      <w:r w:rsidR="004F6AD8">
        <w:t>a</w:t>
      </w:r>
      <w:r w:rsidR="003B506E">
        <w:t>, Velika Gorica, Slavka Kolara 6, OI</w:t>
      </w:r>
      <w:r w:rsidR="004F6AD8">
        <w:t>B: 17776149399, 51. Ivan Medarić</w:t>
      </w:r>
      <w:r w:rsidR="003B506E">
        <w:t>, Križpolje, Veliki pu</w:t>
      </w:r>
      <w:r w:rsidR="002E5A5C">
        <w:t>t 6, OIB: 68331326601, 52. Mirk</w:t>
      </w:r>
      <w:r w:rsidR="004F6AD8">
        <w:t>o Pavlečić</w:t>
      </w:r>
      <w:r w:rsidR="003B506E">
        <w:t>, Pavlovac, Radićeva</w:t>
      </w:r>
      <w:r w:rsidR="004F6AD8">
        <w:t xml:space="preserve"> 71, OIB: 83886486434, 53. Edim Karabegović</w:t>
      </w:r>
      <w:r w:rsidR="003B506E">
        <w:t xml:space="preserve">, Zagreb, Vukomerec 41, OIB: 67581846525, </w:t>
      </w:r>
      <w:r w:rsidR="003B506E" w:rsidRPr="005D7378">
        <w:t xml:space="preserve">54. </w:t>
      </w:r>
      <w:r w:rsidR="005D7378">
        <w:t>Bož</w:t>
      </w:r>
      <w:r w:rsidR="004F6AD8">
        <w:t>o Kovačić</w:t>
      </w:r>
      <w:r w:rsidR="003B506E">
        <w:t>, Zagreb, Lipnica 39, OIB: 7163612</w:t>
      </w:r>
      <w:r w:rsidR="005D7378">
        <w:t>9885, 55. Sav</w:t>
      </w:r>
      <w:r w:rsidR="004F6AD8">
        <w:t>o Maksimović</w:t>
      </w:r>
      <w:r w:rsidR="003B506E">
        <w:t>, Zagreb, Klaićeva 42,</w:t>
      </w:r>
      <w:r w:rsidR="004F6AD8">
        <w:t xml:space="preserve"> OIB: 10297047449, 56. Vladimir Tonković</w:t>
      </w:r>
      <w:r w:rsidR="003B506E">
        <w:t>, Zagreb, Odakov</w:t>
      </w:r>
      <w:r w:rsidR="005D7378">
        <w:t>a 5, OIB: 21323377749, 57. Stip</w:t>
      </w:r>
      <w:r w:rsidR="004F6AD8">
        <w:t>o Topić</w:t>
      </w:r>
      <w:r w:rsidR="003B506E">
        <w:t xml:space="preserve">, Sveti Križ Začretje, Pustodol Začretski 5a, OIB: 99377229373, </w:t>
      </w:r>
      <w:r w:rsidR="003B506E" w:rsidRPr="00546EE0">
        <w:t xml:space="preserve">58. </w:t>
      </w:r>
      <w:r w:rsidR="00546EE0">
        <w:t>Robert</w:t>
      </w:r>
      <w:r w:rsidR="004F6AD8">
        <w:t>o Voljak</w:t>
      </w:r>
      <w:r w:rsidR="003B506E">
        <w:t xml:space="preserve">, Velika Gorica, Slavka Kolara </w:t>
      </w:r>
      <w:r w:rsidR="00546EE0">
        <w:t>8a, OIB: 75527764862, 59. Zvonk</w:t>
      </w:r>
      <w:r w:rsidR="004F6AD8">
        <w:t>o</w:t>
      </w:r>
      <w:r w:rsidR="00546EE0">
        <w:t xml:space="preserve"> Vrban</w:t>
      </w:r>
      <w:r w:rsidR="004F6AD8">
        <w:t>ec</w:t>
      </w:r>
      <w:r w:rsidR="003B506E">
        <w:t>, Zagreb, Okrugljačk</w:t>
      </w:r>
      <w:r w:rsidR="00546EE0">
        <w:t>a 15, OIB: 40389746925, 60. Bož</w:t>
      </w:r>
      <w:r w:rsidR="004F6AD8">
        <w:t>o Vrhovnik</w:t>
      </w:r>
      <w:r w:rsidR="003B506E">
        <w:t>, Zagreb, Nova cesta 113</w:t>
      </w:r>
      <w:r w:rsidR="004F6AD8">
        <w:t>, OIB: 53416467578, 61. Čedomir Vuković</w:t>
      </w:r>
      <w:r w:rsidR="003B506E">
        <w:t>, Velika Gorica, Slavka Kolara</w:t>
      </w:r>
      <w:r w:rsidR="00546EE0">
        <w:t xml:space="preserve"> 4, OIB: 42359884913, 62. Ankic</w:t>
      </w:r>
      <w:r w:rsidR="004F6AD8">
        <w:t>a</w:t>
      </w:r>
      <w:r w:rsidR="003B506E">
        <w:t xml:space="preserve"> Zupanc, Zagreb-Susedgrad, Stojdraška 11, </w:t>
      </w:r>
      <w:r w:rsidR="007F0F7C">
        <w:t xml:space="preserve">OIB: 95667242418, </w:t>
      </w:r>
      <w:r w:rsidR="003B506E">
        <w:t>63.</w:t>
      </w:r>
      <w:r w:rsidR="004F6AD8">
        <w:t xml:space="preserve"> Miroslav Matković</w:t>
      </w:r>
      <w:r w:rsidR="00056AAA">
        <w:t>, Lu</w:t>
      </w:r>
      <w:r w:rsidR="00546EE0">
        <w:t xml:space="preserve">kavec, Turopoljska 86, </w:t>
      </w:r>
      <w:r w:rsidR="007F0F7C">
        <w:t xml:space="preserve">OIB: 95027383876, </w:t>
      </w:r>
      <w:r w:rsidR="004F6AD8">
        <w:t>64. Aziri Remzi</w:t>
      </w:r>
      <w:r w:rsidR="00056AAA">
        <w:t>, Zagreb, Kenneyev t</w:t>
      </w:r>
      <w:r w:rsidR="00546EE0">
        <w:t>rg 2, OIB: 07794645597, 65. Mil</w:t>
      </w:r>
      <w:r w:rsidR="004F6AD8">
        <w:t>e Baković</w:t>
      </w:r>
      <w:r w:rsidR="00056AAA">
        <w:t>, Brezovica, Zadvorska</w:t>
      </w:r>
      <w:r w:rsidR="004F6AD8">
        <w:t xml:space="preserve"> 63, OIB: 22421824823, 66. Ivan Benčec</w:t>
      </w:r>
      <w:r w:rsidR="00056AAA">
        <w:t>, Kašina, Planina Gornja, Sesvetska 3, OIB: 24681</w:t>
      </w:r>
      <w:r w:rsidR="004F6AD8">
        <w:t>603209, 67. Ivan Bićanić</w:t>
      </w:r>
      <w:r w:rsidR="00056AAA">
        <w:t>, Zagreb, Trg Hrvatskih Pavlina 1</w:t>
      </w:r>
      <w:r w:rsidR="004F6AD8">
        <w:t>1, OIB: 44976012984, 68. Mladen Bilać</w:t>
      </w:r>
      <w:r w:rsidR="00056AAA">
        <w:t>, Velika Gorica, Slavka Kolara</w:t>
      </w:r>
      <w:r w:rsidR="00546EE0">
        <w:t xml:space="preserve"> 8, OIB: 78016156960, 69. Zlatk</w:t>
      </w:r>
      <w:r w:rsidR="004F6AD8">
        <w:t>o Bradić</w:t>
      </w:r>
      <w:r w:rsidR="00056AAA">
        <w:t xml:space="preserve">, Gradić, Gradićka ulica </w:t>
      </w:r>
      <w:r w:rsidR="00546EE0">
        <w:t>44a, OIB: 62136379743, 70. Ilij</w:t>
      </w:r>
      <w:r w:rsidR="004F6AD8">
        <w:t xml:space="preserve">a </w:t>
      </w:r>
      <w:r w:rsidR="00546EE0">
        <w:t>Brnad</w:t>
      </w:r>
      <w:r w:rsidR="004F6AD8">
        <w:t>a</w:t>
      </w:r>
      <w:r w:rsidR="00056AAA">
        <w:t>, Palančani, Palančani 1</w:t>
      </w:r>
      <w:r w:rsidR="00546EE0">
        <w:t>, OIB: 50651637006, 71. Franj</w:t>
      </w:r>
      <w:r w:rsidR="004F6AD8">
        <w:t>o Devčić</w:t>
      </w:r>
      <w:r w:rsidR="00056AAA">
        <w:t>, Zagreb, Lopatinečka 5</w:t>
      </w:r>
      <w:r w:rsidR="004F6AD8">
        <w:t>, OIB: 76665205906, 72. Radomir</w:t>
      </w:r>
      <w:r w:rsidR="00546EE0">
        <w:t xml:space="preserve"> Drezg</w:t>
      </w:r>
      <w:r w:rsidR="004F6AD8">
        <w:t>a</w:t>
      </w:r>
      <w:r w:rsidR="00056AAA">
        <w:t>, Zagreb, Treće Poljanic</w:t>
      </w:r>
      <w:r w:rsidR="004F6AD8">
        <w:t>e 5, OIB: 87514289860, 73. Ivan</w:t>
      </w:r>
      <w:r w:rsidR="00546EE0">
        <w:t xml:space="preserve"> Dvorsk</w:t>
      </w:r>
      <w:r w:rsidR="004F6AD8">
        <w:t>i</w:t>
      </w:r>
      <w:r w:rsidR="00056AAA">
        <w:t>, Varaždinske Toplice, Črnile 20/1</w:t>
      </w:r>
      <w:r w:rsidR="00546EE0">
        <w:t>, OIB: 60708894388, 7</w:t>
      </w:r>
      <w:r w:rsidR="004F6AD8">
        <w:t>4. Marijan Đambić</w:t>
      </w:r>
      <w:r w:rsidR="00056AAA">
        <w:t>, Zagreb, Kolarove Breze 10</w:t>
      </w:r>
      <w:r w:rsidR="004F6AD8">
        <w:t>, OIB: 40968206770, 75. Marijan Galetić</w:t>
      </w:r>
      <w:r w:rsidR="00056AAA">
        <w:t>, Križpolje, Veliki Kut</w:t>
      </w:r>
      <w:r w:rsidR="00546EE0">
        <w:t xml:space="preserve"> 4a, OIB: 35663163289, 76. Vink</w:t>
      </w:r>
      <w:r w:rsidR="004F6AD8">
        <w:t>o Gojević</w:t>
      </w:r>
      <w:r w:rsidR="00056AAA">
        <w:t>, Jalžabet, Kelemen, Vinogradska 76</w:t>
      </w:r>
      <w:r w:rsidR="004F6AD8">
        <w:t>, OIB: 11335522243, 77. Predrag Grgić</w:t>
      </w:r>
      <w:r w:rsidR="00056AAA">
        <w:t>, Zagreb, I. Kozari put 63a, OI</w:t>
      </w:r>
      <w:r w:rsidR="004F6AD8">
        <w:t>B: 92259980498, 78. Imeri Rifat</w:t>
      </w:r>
      <w:r w:rsidR="00056AAA">
        <w:t>, Zagreb, Kennedyev t</w:t>
      </w:r>
      <w:r w:rsidR="00546EE0">
        <w:t>rg 2, OIB: 40972328545, 79. Ant</w:t>
      </w:r>
      <w:r w:rsidR="004F6AD8">
        <w:t>o Jajčević</w:t>
      </w:r>
      <w:r w:rsidR="00056AAA">
        <w:t xml:space="preserve">, Četvrtkovac, Četvrtkovac </w:t>
      </w:r>
      <w:r w:rsidR="00546EE0">
        <w:t>12, OIB: 77662310166, 80. Juric</w:t>
      </w:r>
      <w:r w:rsidR="004F6AD8">
        <w:t>a</w:t>
      </w:r>
      <w:r w:rsidR="00546EE0">
        <w:t xml:space="preserve"> Jakov</w:t>
      </w:r>
      <w:r w:rsidR="004F6AD8">
        <w:t>ac</w:t>
      </w:r>
      <w:r w:rsidR="00056AAA">
        <w:t xml:space="preserve">, Velika Gorica, Slavka Kolara 4, OIB: </w:t>
      </w:r>
      <w:r w:rsidR="00056AAA">
        <w:lastRenderedPageBreak/>
        <w:t xml:space="preserve">73923382129, 81. </w:t>
      </w:r>
      <w:r w:rsidR="00546EE0">
        <w:t>Vlad</w:t>
      </w:r>
      <w:r w:rsidR="004F6AD8">
        <w:t>o Jelić</w:t>
      </w:r>
      <w:r w:rsidR="00732C85">
        <w:t>, Velika Gorica, Slavka Kolara</w:t>
      </w:r>
      <w:r w:rsidR="00546EE0">
        <w:t xml:space="preserve"> 35, OIB: 20809637410, 82. Lovr</w:t>
      </w:r>
      <w:r w:rsidR="004F6AD8">
        <w:t>o Jerković</w:t>
      </w:r>
      <w:r w:rsidR="00732C85">
        <w:t>, Samobor, Savršćak, Savršćak 3</w:t>
      </w:r>
      <w:r w:rsidR="00546EE0">
        <w:t>5 c, OIB: 48204635902, 83. Ivic</w:t>
      </w:r>
      <w:r w:rsidR="004F6AD8">
        <w:t>a Jukić</w:t>
      </w:r>
      <w:r w:rsidR="00732C85">
        <w:t>, Velika Gorica, Gornje Podotočje 53/</w:t>
      </w:r>
      <w:r w:rsidR="00546EE0">
        <w:t>2, OIB: 56427510027, 84. Ljubic</w:t>
      </w:r>
      <w:r w:rsidR="004F6AD8">
        <w:t>a</w:t>
      </w:r>
      <w:r w:rsidR="00732C85">
        <w:t xml:space="preserve"> Jukić, Velika Gorica, Slavka Kolara 8a,</w:t>
      </w:r>
      <w:r w:rsidR="00546EE0">
        <w:t xml:space="preserve"> OIB: 14727734119, 85. Dragutin</w:t>
      </w:r>
      <w:r w:rsidR="004F6AD8">
        <w:t xml:space="preserve"> Juren</w:t>
      </w:r>
      <w:r w:rsidR="00732C85">
        <w:t xml:space="preserve">, Donja Zelina, Brezovec Zelinski </w:t>
      </w:r>
      <w:r w:rsidR="004F6AD8">
        <w:t>27, OIB: 98029517801, 86. Milan Jurić</w:t>
      </w:r>
      <w:r w:rsidR="00732C85">
        <w:t>, Sisak, Milana Steinera 42</w:t>
      </w:r>
      <w:r w:rsidR="004F6AD8">
        <w:t>, OIB: 85907122888, 87. Stjepan Kolarec</w:t>
      </w:r>
      <w:r w:rsidR="00732C85">
        <w:t xml:space="preserve">, Velika Buna, Vodovodna </w:t>
      </w:r>
      <w:r w:rsidR="004F6AD8">
        <w:t>18, OIB: 34999857848, 88. Dušan</w:t>
      </w:r>
      <w:r w:rsidR="00546EE0">
        <w:t xml:space="preserve"> Komlen</w:t>
      </w:r>
      <w:r w:rsidR="004F6AD8">
        <w:t>ac</w:t>
      </w:r>
      <w:r w:rsidR="00732C85">
        <w:t xml:space="preserve">, Zagreb, Kraljevička </w:t>
      </w:r>
      <w:r w:rsidR="00546EE0">
        <w:t>46, OIB: 29678238640, 89. Brank</w:t>
      </w:r>
      <w:r w:rsidR="004F6AD8">
        <w:t>o Kos</w:t>
      </w:r>
      <w:r w:rsidR="00732C85">
        <w:t>, Hotnja, Hotnja 1</w:t>
      </w:r>
      <w:r w:rsidR="00546EE0">
        <w:t>10, OIB: 95473354705, 90. Ilij</w:t>
      </w:r>
      <w:r w:rsidR="004F6AD8">
        <w:t>a Križan</w:t>
      </w:r>
      <w:r w:rsidR="00732C85">
        <w:t xml:space="preserve">, Tordinac, Vukovarska ulica </w:t>
      </w:r>
      <w:r w:rsidR="00546EE0">
        <w:t>71, OIB: 55729993039, 91. Katic</w:t>
      </w:r>
      <w:r w:rsidR="004F6AD8">
        <w:t>a</w:t>
      </w:r>
      <w:r w:rsidR="00732C85">
        <w:t xml:space="preserve"> Krznarić, Križ Kamenica, Križpolje, Gornja Kamenic</w:t>
      </w:r>
      <w:r w:rsidR="00546EE0">
        <w:t>a 24, OIB: 56918846858, Snježan</w:t>
      </w:r>
      <w:r w:rsidR="004F6AD8">
        <w:t>a</w:t>
      </w:r>
      <w:r w:rsidR="00732C85">
        <w:t xml:space="preserve"> Toljan, Zagreb, Laniš</w:t>
      </w:r>
      <w:r w:rsidR="00546EE0">
        <w:t>te 14, OIB: 17173474951, Vedran</w:t>
      </w:r>
      <w:r w:rsidR="004F6AD8">
        <w:t>a</w:t>
      </w:r>
      <w:r w:rsidR="00732C85">
        <w:t xml:space="preserve"> Krznarić, Zagreb, Lanište 14, OIB: 85982669462, sve zakonske nasljednice radn</w:t>
      </w:r>
      <w:r w:rsidR="004F6AD8">
        <w:t>ika Luke Krznarića, 92. Božidar Kuharić</w:t>
      </w:r>
      <w:r w:rsidR="00732C85">
        <w:t>, Zagreb, Artičkova u</w:t>
      </w:r>
      <w:r w:rsidR="00546EE0">
        <w:t>l 30, OIB: 78249768241, 93. Lac</w:t>
      </w:r>
      <w:r w:rsidR="004F6AD8">
        <w:t>o Blaško,</w:t>
      </w:r>
      <w:r w:rsidR="00732C85">
        <w:t xml:space="preserve"> Zagreb, II. Kanalski put 1</w:t>
      </w:r>
      <w:r w:rsidR="00546EE0">
        <w:t xml:space="preserve">1a, OIB: 52195141819, </w:t>
      </w:r>
      <w:r w:rsidR="004F6AD8">
        <w:t>94. Renato Leder</w:t>
      </w:r>
      <w:r w:rsidR="00732C85">
        <w:t xml:space="preserve">, Velika Gorica, Ulica bana Josipa Jelačića </w:t>
      </w:r>
      <w:r w:rsidR="00546EE0">
        <w:t>61, OIB: 90940135594, 95. Zlatk</w:t>
      </w:r>
      <w:r w:rsidR="004F6AD8">
        <w:t>o Lektorić</w:t>
      </w:r>
      <w:r w:rsidR="00732C85">
        <w:t xml:space="preserve">, Donja Lomnica, Odranska </w:t>
      </w:r>
      <w:r w:rsidR="00546EE0">
        <w:t>63, OIB: 09220965042, 96. Željk</w:t>
      </w:r>
      <w:r w:rsidR="004F6AD8">
        <w:t>o Likić</w:t>
      </w:r>
      <w:r w:rsidR="00732C85">
        <w:t xml:space="preserve">, Velika Mlaka, Bradašićeva 4, OIB: 62064028148, 97. </w:t>
      </w:r>
      <w:r w:rsidR="004F6AD8">
        <w:t>Stjepan Lisak</w:t>
      </w:r>
      <w:r w:rsidR="00096BF4">
        <w:t>, Šagudovec, Gornja Stubica, Šagudovec 65, OIB: 13707697620, 98. F</w:t>
      </w:r>
      <w:r w:rsidR="00546EE0">
        <w:t>ranj</w:t>
      </w:r>
      <w:r w:rsidR="004F6AD8">
        <w:t>o Lučić</w:t>
      </w:r>
      <w:r w:rsidR="00096BF4">
        <w:t>, Aržana, Josipa Jović</w:t>
      </w:r>
      <w:r w:rsidR="00546EE0">
        <w:t>a 46, OIB: 43416066047, 99. Pav</w:t>
      </w:r>
      <w:r w:rsidR="004F6AD8">
        <w:t>o Lukačević</w:t>
      </w:r>
      <w:r w:rsidR="00096BF4">
        <w:t>, Velika Gorica, Jurja Dobrile 36</w:t>
      </w:r>
      <w:r w:rsidR="004F6AD8">
        <w:t>, OIB: 67536085166, 100. Mladen Lustig</w:t>
      </w:r>
      <w:r w:rsidR="00096BF4">
        <w:t>, Zagreb, Braće Domany</w:t>
      </w:r>
      <w:r w:rsidR="00546EE0">
        <w:t xml:space="preserve"> 2, OIB: 64942648143, 101. Ilij</w:t>
      </w:r>
      <w:r w:rsidR="007C4785">
        <w:t>a</w:t>
      </w:r>
      <w:r w:rsidR="00546EE0">
        <w:t xml:space="preserve"> Anuši</w:t>
      </w:r>
      <w:r w:rsidR="007C4785">
        <w:t>ć</w:t>
      </w:r>
      <w:r w:rsidR="00096BF4">
        <w:t>, Zagreb, IV. Kozari put 88, OIB: 2254361952</w:t>
      </w:r>
      <w:r w:rsidR="00546EE0">
        <w:t>0, 102. Luk</w:t>
      </w:r>
      <w:r w:rsidR="007C4785">
        <w:t>a Baričević</w:t>
      </w:r>
      <w:r w:rsidR="00096BF4">
        <w:t xml:space="preserve">, Velika Mlaka, Brune Bušića </w:t>
      </w:r>
      <w:r w:rsidR="00546EE0">
        <w:t>2, OIB: 30825567582, 103. Sakib</w:t>
      </w:r>
      <w:r w:rsidR="007C4785">
        <w:t xml:space="preserve"> Bećirović</w:t>
      </w:r>
      <w:r w:rsidR="00096BF4">
        <w:t xml:space="preserve">, Zagreb, Milana Langa </w:t>
      </w:r>
      <w:r w:rsidR="00546EE0">
        <w:t>1, OIB: 70119658268, 104. Terez</w:t>
      </w:r>
      <w:r w:rsidR="007C4785">
        <w:t>a</w:t>
      </w:r>
      <w:r w:rsidR="00096BF4">
        <w:t xml:space="preserve"> Biondić, Zagreb, Trg Stjepana Konzul</w:t>
      </w:r>
      <w:r w:rsidR="00546EE0">
        <w:t>a 1, OIB: 07755874667, 105. Luk</w:t>
      </w:r>
      <w:r w:rsidR="007C4785">
        <w:t>a Bojić</w:t>
      </w:r>
      <w:r w:rsidR="00096BF4">
        <w:t>, Okučani, Kralja Tomislava 55</w:t>
      </w:r>
      <w:r w:rsidR="007C4785">
        <w:t>, OIB: 74626707623, 106. Milan Borić</w:t>
      </w:r>
      <w:r w:rsidR="00096BF4">
        <w:t>, Sesvete, Ulica Ivice Lovinčića 1</w:t>
      </w:r>
      <w:r w:rsidR="007C4785">
        <w:t>3, OIB: 04795653997, 107. Milan Borić</w:t>
      </w:r>
      <w:r w:rsidR="00096BF4">
        <w:t>, Zagreb, Ul. Ivane Brlić Mažuranić 3</w:t>
      </w:r>
      <w:r w:rsidR="00546EE0">
        <w:t>6, OIB: 81400857278, 108. Milic</w:t>
      </w:r>
      <w:r w:rsidR="007C4785">
        <w:t>a</w:t>
      </w:r>
      <w:r w:rsidR="00096BF4">
        <w:t xml:space="preserve"> Božić, Kašina, Odvojak Reberec </w:t>
      </w:r>
      <w:r w:rsidR="00546EE0">
        <w:t>1, OIB: 81537726808, 109. Jelic</w:t>
      </w:r>
      <w:r w:rsidR="007C4785">
        <w:t>a</w:t>
      </w:r>
      <w:r w:rsidR="00096BF4">
        <w:t xml:space="preserve"> Bućanac, Zagreb, Žitnjak II. odvojak 9, OIB: 4</w:t>
      </w:r>
      <w:r w:rsidR="00546EE0">
        <w:t>3861908063, zakonska nasljednica Joze Bućanca, 110. Jur</w:t>
      </w:r>
      <w:r w:rsidR="00087F2C">
        <w:t>e Conjar</w:t>
      </w:r>
      <w:r w:rsidR="00096BF4">
        <w:t>, Donja Lomnica, Odranska 1</w:t>
      </w:r>
      <w:r w:rsidR="00546EE0">
        <w:t>01, OIB: 97499864752, 111. Stip</w:t>
      </w:r>
      <w:r w:rsidR="00087F2C">
        <w:t>o Đukić</w:t>
      </w:r>
      <w:r w:rsidR="00096BF4">
        <w:t>, Zagreb, Kozari 2</w:t>
      </w:r>
      <w:r w:rsidR="00546EE0">
        <w:t>9, OIB: 42196428382, 112. E</w:t>
      </w:r>
      <w:r w:rsidR="00087F2C">
        <w:t>nver Ismaili</w:t>
      </w:r>
      <w:r w:rsidR="00096BF4">
        <w:t xml:space="preserve">, Velika Gorica, Kralja Zvonimira </w:t>
      </w:r>
      <w:r w:rsidR="00546EE0">
        <w:t>19, OIB: 85892767177, 113. Dark</w:t>
      </w:r>
      <w:r w:rsidR="00087F2C">
        <w:t>o Janković</w:t>
      </w:r>
      <w:r w:rsidR="00546EE0">
        <w:t>,</w:t>
      </w:r>
      <w:r w:rsidR="00096BF4">
        <w:t xml:space="preserve"> Novo Čiče, Poljana Čička 14</w:t>
      </w:r>
      <w:r w:rsidR="00546EE0">
        <w:t>4, OIB: 75062983529, 114. Nikol</w:t>
      </w:r>
      <w:r w:rsidR="00087F2C">
        <w:t>a Jergović</w:t>
      </w:r>
      <w:r w:rsidR="00096BF4">
        <w:t xml:space="preserve">, Zagreb, Kornatska 34, </w:t>
      </w:r>
      <w:r w:rsidR="00087F2C">
        <w:t>OIB: 53864417352, 115. Dragutin Kovačić</w:t>
      </w:r>
      <w:r w:rsidR="00096BF4">
        <w:t xml:space="preserve">, Zagreb, Olovska </w:t>
      </w:r>
      <w:r w:rsidR="00546EE0">
        <w:t>4, OIB: 06314</w:t>
      </w:r>
      <w:r w:rsidR="00087F2C">
        <w:t>092862, 116. Milan Maljković</w:t>
      </w:r>
      <w:r w:rsidR="00096BF4">
        <w:t xml:space="preserve">, Brinje, Frankopanska </w:t>
      </w:r>
      <w:r w:rsidR="00546EE0">
        <w:t>144, OIB: 54164089370, 117. Ant</w:t>
      </w:r>
      <w:r w:rsidR="00087F2C">
        <w:t>e Marijanović</w:t>
      </w:r>
      <w:r w:rsidR="00096BF4">
        <w:t>, Studenac, Lovreć, Podgradina 6, OIB: 222994</w:t>
      </w:r>
      <w:r w:rsidR="00546EE0">
        <w:t>11657, 118. Drag</w:t>
      </w:r>
      <w:r w:rsidR="00087F2C">
        <w:t>o</w:t>
      </w:r>
      <w:r w:rsidR="00546EE0">
        <w:t xml:space="preserve"> Marin</w:t>
      </w:r>
      <w:r w:rsidR="00087F2C">
        <w:t>ac</w:t>
      </w:r>
      <w:r w:rsidR="009E5B79">
        <w:t>, Velika Gorica, Slavka Kolara</w:t>
      </w:r>
      <w:r w:rsidR="00546EE0">
        <w:t xml:space="preserve"> 14, OIB: 41288972321, 119. Tom</w:t>
      </w:r>
      <w:r w:rsidR="00087F2C">
        <w:t>o Mesić</w:t>
      </w:r>
      <w:r w:rsidR="009E5B79">
        <w:t>, Velika Gorica, Ivana Lackovića 26, OIB: 89893918046, 120. Milan</w:t>
      </w:r>
      <w:r w:rsidR="00087F2C">
        <w:t xml:space="preserve"> Miletić</w:t>
      </w:r>
      <w:r w:rsidR="009E5B79">
        <w:t>, Zagreb, Rujanska ulica 19</w:t>
      </w:r>
      <w:r w:rsidR="00546EE0">
        <w:t>, OIB: 52844548791, 121. Andrij</w:t>
      </w:r>
      <w:r w:rsidR="00087F2C">
        <w:t>a Mršić</w:t>
      </w:r>
      <w:r w:rsidR="009E5B79">
        <w:t xml:space="preserve">, Velika Gorica, Slavka Kolara </w:t>
      </w:r>
      <w:r w:rsidR="00087F2C">
        <w:t>8, OIB: 82711822573, 122. Josip Murar</w:t>
      </w:r>
      <w:r w:rsidR="009E5B79">
        <w:t>, Jakšić, Radnovac</w:t>
      </w:r>
      <w:r w:rsidR="00546EE0">
        <w:t xml:space="preserve"> 14, OIB: 44894999260, 123. Jur</w:t>
      </w:r>
      <w:r w:rsidR="00087F2C">
        <w:t>e Obajdin</w:t>
      </w:r>
      <w:r w:rsidR="009E5B79">
        <w:t>, Slunj, Mali Vuković 67, OIB: 38854652130, 124. Fr</w:t>
      </w:r>
      <w:r w:rsidR="00546EE0">
        <w:t>anj</w:t>
      </w:r>
      <w:r w:rsidR="00087F2C">
        <w:t>o</w:t>
      </w:r>
      <w:r w:rsidR="00546EE0">
        <w:t xml:space="preserve"> Pischiutt</w:t>
      </w:r>
      <w:r w:rsidR="00087F2C">
        <w:t>a</w:t>
      </w:r>
      <w:r w:rsidR="009E5B79">
        <w:t xml:space="preserve">, Velika Mlaka, Ulica Sv. Barbare </w:t>
      </w:r>
      <w:r w:rsidR="008D16F4">
        <w:t>72, OIB: 22712714770, 125. Zork</w:t>
      </w:r>
      <w:r w:rsidR="00087F2C">
        <w:t>a</w:t>
      </w:r>
      <w:r w:rsidR="009E5B79">
        <w:t xml:space="preserve"> Poklečki, Zagreb, 15. trokut 12, OIB: 91421212475, zakonska nasljednica Petra </w:t>
      </w:r>
      <w:r w:rsidR="00087F2C">
        <w:t>Poklečkog, 126. Elek Post</w:t>
      </w:r>
      <w:r w:rsidR="009E5B79">
        <w:t>, Topolj, Vlatka Mečeka 1</w:t>
      </w:r>
      <w:r w:rsidR="008D16F4">
        <w:t>9, OIB: 22231731614, 127. Slavk</w:t>
      </w:r>
      <w:r w:rsidR="00087F2C">
        <w:t>o</w:t>
      </w:r>
      <w:r w:rsidR="009E5B79">
        <w:t xml:space="preserve"> Pučko, Velika Mlaka, Trg Majke Hrvatice 12, </w:t>
      </w:r>
      <w:r w:rsidR="00087F2C">
        <w:t>OIB: 86082642957, 128. Vladimir Radenić</w:t>
      </w:r>
      <w:r w:rsidR="009E5B79">
        <w:t xml:space="preserve">, Lukavec, Donja </w:t>
      </w:r>
      <w:r w:rsidR="009E5B79">
        <w:lastRenderedPageBreak/>
        <w:t xml:space="preserve">Lomnica, Turopoljska </w:t>
      </w:r>
      <w:r w:rsidR="008D16F4">
        <w:t>48, OIB: 68881907132, 129. Pet</w:t>
      </w:r>
      <w:r w:rsidR="00087F2C">
        <w:t>ar Rajković</w:t>
      </w:r>
      <w:r w:rsidR="009E5B79">
        <w:t>, Križpolje, Jelvica 6</w:t>
      </w:r>
      <w:r w:rsidR="008D16F4">
        <w:t>9, OIB: 31053343653, 130. Milen</w:t>
      </w:r>
      <w:r w:rsidR="00087F2C">
        <w:t>a</w:t>
      </w:r>
      <w:r w:rsidR="009E5B79">
        <w:t xml:space="preserve"> Romčević, Zagreb, Vinka Jeđuta 13, OIB: 6902094</w:t>
      </w:r>
      <w:r w:rsidR="008D16F4">
        <w:t>0115, 131. Nad</w:t>
      </w:r>
      <w:r w:rsidR="00087F2C">
        <w:t>a</w:t>
      </w:r>
      <w:r w:rsidR="009E5B79">
        <w:t xml:space="preserve"> Sabol, Velika Gorica, Trg kralja Tomislava</w:t>
      </w:r>
      <w:r w:rsidR="008D16F4">
        <w:t xml:space="preserve"> 33, OIB: 89267637015, 132. Aiš</w:t>
      </w:r>
      <w:r w:rsidR="00087F2C">
        <w:t>a</w:t>
      </w:r>
      <w:r w:rsidR="009E5B79">
        <w:t xml:space="preserve"> Sejarić, Bosna i Hercegovina, Prijedor, Ulica Andje Kneževića </w:t>
      </w:r>
      <w:r w:rsidR="008D16F4">
        <w:t>72, OIB: 44822372240, 133. Seim</w:t>
      </w:r>
      <w:r w:rsidR="00087F2C">
        <w:t>a</w:t>
      </w:r>
      <w:r w:rsidR="009E5B79">
        <w:t xml:space="preserve"> Sejarić, Vodnjan, Pian 27, OIB: 62474346096, zakonska nasljednica Feri</w:t>
      </w:r>
      <w:r w:rsidR="00087F2C">
        <w:t>da Sejarića, 134. Hasan</w:t>
      </w:r>
      <w:r w:rsidR="008D16F4">
        <w:t xml:space="preserve"> Selimagiću</w:t>
      </w:r>
      <w:r w:rsidR="009E5B79">
        <w:t>, Zagreb, Bibinjska 12</w:t>
      </w:r>
      <w:r w:rsidR="00087F2C">
        <w:t>, OIB: 25178450546, 135. Husein</w:t>
      </w:r>
      <w:r w:rsidR="008D16F4">
        <w:t xml:space="preserve"> Selimagiću</w:t>
      </w:r>
      <w:r w:rsidR="009E5B79">
        <w:t xml:space="preserve">, Zagreb, Sabunička ulica 12, OIB: 12924072961, 136. </w:t>
      </w:r>
      <w:r w:rsidR="008D16F4">
        <w:t>Davork</w:t>
      </w:r>
      <w:r w:rsidR="00087F2C">
        <w:t>a</w:t>
      </w:r>
      <w:r w:rsidR="004128D4">
        <w:t xml:space="preserve"> Smiljanec, Zagreb, Rapska 37c</w:t>
      </w:r>
      <w:r w:rsidR="008D16F4">
        <w:t>, OIB: 53537822651</w:t>
      </w:r>
      <w:r w:rsidR="00087F2C">
        <w:t>, 137. Stevan</w:t>
      </w:r>
      <w:r w:rsidR="008D16F4">
        <w:t xml:space="preserve"> Stambolij</w:t>
      </w:r>
      <w:r w:rsidR="00087F2C">
        <w:t>a</w:t>
      </w:r>
      <w:r w:rsidR="004128D4">
        <w:t>, Zagreb, Slavonska ulica odvojak 5</w:t>
      </w:r>
      <w:r w:rsidR="00087F2C">
        <w:t>a, OIB: 75885169613, 138. Josip Stepanić</w:t>
      </w:r>
      <w:r w:rsidR="004128D4">
        <w:t>, Donja Lomnica, Stepanska</w:t>
      </w:r>
      <w:r w:rsidR="008D16F4">
        <w:t xml:space="preserve"> 68, OIB: 65278563122, 139. Mat</w:t>
      </w:r>
      <w:r w:rsidR="00087F2C">
        <w:t>e</w:t>
      </w:r>
      <w:r w:rsidR="008D16F4">
        <w:t xml:space="preserve"> Šišk</w:t>
      </w:r>
      <w:r w:rsidR="00087F2C">
        <w:t>o</w:t>
      </w:r>
      <w:r w:rsidR="004128D4">
        <w:t>, Zagreb, Gajščak 4</w:t>
      </w:r>
      <w:r w:rsidR="008D16F4">
        <w:t>7, OIB: 37204066336, 140. Slavk</w:t>
      </w:r>
      <w:r w:rsidR="00087F2C">
        <w:t>o Štajdohar</w:t>
      </w:r>
      <w:r w:rsidR="004128D4">
        <w:t xml:space="preserve">, Sveti Ivan Zelina, Goričanec </w:t>
      </w:r>
      <w:r w:rsidR="00087F2C">
        <w:t>1, OIB: 86101202454, 141. Rasim Taletović</w:t>
      </w:r>
      <w:r w:rsidR="004128D4">
        <w:t>, Gradačac, Bosna i Hercegovina, Zelinje Donje B</w:t>
      </w:r>
      <w:r w:rsidR="008D16F4">
        <w:t>B, OIB: 79623055951, 142. Brank</w:t>
      </w:r>
      <w:r w:rsidR="00087F2C">
        <w:t>o Tonković</w:t>
      </w:r>
      <w:r w:rsidR="004128D4">
        <w:t xml:space="preserve">, N. Čiče, Donje Podotočje </w:t>
      </w:r>
      <w:r w:rsidR="008D16F4">
        <w:t>25, OIB: 40901496148, 143. Mark</w:t>
      </w:r>
      <w:r w:rsidR="00087F2C">
        <w:t>o Bilić</w:t>
      </w:r>
      <w:r w:rsidR="004128D4">
        <w:t>, Sesvete, Soblinec, Krapinska ulica 2</w:t>
      </w:r>
      <w:r w:rsidR="008D16F4">
        <w:t>7, OIB: 00052712</w:t>
      </w:r>
      <w:r w:rsidR="00087F2C">
        <w:t>812, 144. Juraj Trumbetaš</w:t>
      </w:r>
      <w:r w:rsidR="004128D4">
        <w:t>, Velika Mlaka, Dolene</w:t>
      </w:r>
      <w:r w:rsidR="008D16F4">
        <w:t>c 3, OIB: 76709847309, 145. Bož</w:t>
      </w:r>
      <w:r w:rsidR="00087F2C">
        <w:t>o</w:t>
      </w:r>
      <w:r w:rsidR="008D16F4">
        <w:t xml:space="preserve"> Vašareviću</w:t>
      </w:r>
      <w:r w:rsidR="004128D4">
        <w:t>, Zagreb, Travanjska ulica 10,</w:t>
      </w:r>
      <w:r w:rsidR="00087F2C">
        <w:t xml:space="preserve"> OIB: 04784674764, 146. Mladen</w:t>
      </w:r>
      <w:r w:rsidR="008D16F4">
        <w:t xml:space="preserve"> Vodopij</w:t>
      </w:r>
      <w:r w:rsidR="00087F2C">
        <w:t>a</w:t>
      </w:r>
      <w:r w:rsidR="004128D4">
        <w:t xml:space="preserve">, Zagreb, Ulica Vebera Tkalčevića </w:t>
      </w:r>
      <w:r w:rsidR="00087F2C">
        <w:t>11, OIB: 57490991367, 147. Ivan Antolović</w:t>
      </w:r>
      <w:r w:rsidR="004128D4">
        <w:t>, Velika Gorica, Nikole Tesle 5</w:t>
      </w:r>
      <w:r w:rsidR="00087F2C">
        <w:t>7, OIB: 55090061298, 148. Lazar</w:t>
      </w:r>
      <w:r w:rsidR="004128D4">
        <w:t xml:space="preserve"> I</w:t>
      </w:r>
      <w:r w:rsidR="00087F2C">
        <w:t>lić</w:t>
      </w:r>
      <w:r w:rsidR="004128D4">
        <w:t>, Donja Lomnica, Lukavečka 1</w:t>
      </w:r>
      <w:r w:rsidR="00087F2C">
        <w:t>4, OIB: 38446805047, 149. Boris Sokolić</w:t>
      </w:r>
      <w:r w:rsidR="004128D4">
        <w:t>, Velika Gorica, Zagrebačka 88/</w:t>
      </w:r>
      <w:r w:rsidR="00087F2C">
        <w:t>2, OIB: 55061816560, 150. Damir Šarec</w:t>
      </w:r>
      <w:r w:rsidR="004128D4">
        <w:t>, Dugo Selo, Osječka</w:t>
      </w:r>
      <w:r w:rsidR="008D16F4">
        <w:t xml:space="preserve"> 16, OIB: 67494455966, 151. Ank</w:t>
      </w:r>
      <w:r w:rsidR="00087F2C">
        <w:t>a</w:t>
      </w:r>
      <w:r w:rsidR="004128D4">
        <w:t xml:space="preserve"> Šolto, Ključić Brdo, Ključička cesta 1F, OIB: 04771020692, 1</w:t>
      </w:r>
      <w:r w:rsidR="00087F2C">
        <w:t>52. Tomislav</w:t>
      </w:r>
      <w:r w:rsidR="008D16F4">
        <w:t xml:space="preserve"> Šolt</w:t>
      </w:r>
      <w:r w:rsidR="00087F2C">
        <w:t>o</w:t>
      </w:r>
      <w:r w:rsidR="004128D4">
        <w:t>, Zagreb, Laništ</w:t>
      </w:r>
      <w:r w:rsidR="008D16F4">
        <w:t>e 1G, OIB: 92657955363, 153. Iv</w:t>
      </w:r>
      <w:r w:rsidR="00087F2C">
        <w:t>a</w:t>
      </w:r>
      <w:r w:rsidR="004128D4">
        <w:t xml:space="preserve"> Barunović, Velika Gorica, Slavka Kolara 8</w:t>
      </w:r>
      <w:r w:rsidR="00087F2C">
        <w:t>a, OIB: 55956580974, 154. Damir</w:t>
      </w:r>
      <w:r w:rsidR="008D16F4">
        <w:t xml:space="preserve"> Štim</w:t>
      </w:r>
      <w:r w:rsidR="00087F2C">
        <w:t>ac</w:t>
      </w:r>
      <w:r w:rsidR="004128D4">
        <w:t xml:space="preserve">, Zagreb, Gajnice </w:t>
      </w:r>
      <w:r w:rsidR="00087F2C">
        <w:t>6, OIB: 39614791552, 155. Milan Parać</w:t>
      </w:r>
      <w:r w:rsidR="004128D4">
        <w:t>, Zagreb, Sabolski put 5, OIB: 20582998103, 156. Mi</w:t>
      </w:r>
      <w:r w:rsidR="00087F2C">
        <w:t>lan Sekulić</w:t>
      </w:r>
      <w:r w:rsidR="004128D4">
        <w:t xml:space="preserve">, Zagreb, II Maksimirsko naselje 7, OIB:99299518971, </w:t>
      </w:r>
      <w:r w:rsidR="00185026">
        <w:t>157. D</w:t>
      </w:r>
      <w:r>
        <w:t>ajan</w:t>
      </w:r>
      <w:r w:rsidR="00652B9D">
        <w:t>a</w:t>
      </w:r>
      <w:r>
        <w:t xml:space="preserve"> Đurin, Zagreb, Belečka 10, OIB: 20632217031, </w:t>
      </w:r>
      <w:r w:rsidR="00652B9D">
        <w:t>15</w:t>
      </w:r>
      <w:r w:rsidR="00185026">
        <w:t>8</w:t>
      </w:r>
      <w:r>
        <w:t>. Senij</w:t>
      </w:r>
      <w:r w:rsidR="00652B9D">
        <w:t>a</w:t>
      </w:r>
      <w:r>
        <w:t xml:space="preserve"> Demirović, Zagreb, Antuna Stipančića 27, OIB: 42856226375, </w:t>
      </w:r>
      <w:r w:rsidR="00652B9D">
        <w:t>1</w:t>
      </w:r>
      <w:r w:rsidR="00185026">
        <w:t>59</w:t>
      </w:r>
      <w:r w:rsidR="00652B9D">
        <w:t>.</w:t>
      </w:r>
      <w:r>
        <w:t xml:space="preserve"> Zlatk</w:t>
      </w:r>
      <w:r w:rsidR="00652B9D">
        <w:t>o Dumenčić</w:t>
      </w:r>
      <w:r>
        <w:t xml:space="preserve">, Sveta Nedjelja, Svetonedjeljska 44, OIB: 89315524077, </w:t>
      </w:r>
      <w:r w:rsidR="00652B9D">
        <w:t>16</w:t>
      </w:r>
      <w:r w:rsidR="00185026">
        <w:t>0</w:t>
      </w:r>
      <w:r w:rsidR="00652B9D">
        <w:t>. Ivan Grgurinović</w:t>
      </w:r>
      <w:r>
        <w:t xml:space="preserve">, Zagreb, Vida Došena 26, OIB: 54094431283, </w:t>
      </w:r>
      <w:r w:rsidR="00652B9D">
        <w:t>16</w:t>
      </w:r>
      <w:r w:rsidR="00185026">
        <w:t>1</w:t>
      </w:r>
      <w:r w:rsidR="00652B9D">
        <w:t>. Zdravko Jakelić</w:t>
      </w:r>
      <w:r>
        <w:t>, Kustošij</w:t>
      </w:r>
      <w:r w:rsidR="00652B9D">
        <w:t>ski venec 7, OIB: 32525019410, 162. Vesna</w:t>
      </w:r>
      <w:r>
        <w:t xml:space="preserve"> Jandrečić, Sveta Nedjelja,</w:t>
      </w:r>
      <w:r w:rsidR="00652B9D">
        <w:t xml:space="preserve"> Topolje 20, OIB: 87825966785, 163. Slavica</w:t>
      </w:r>
      <w:r>
        <w:t xml:space="preserve"> Josipović Kulić, Zagreb, Savska cesta 82, OIB: 61403210</w:t>
      </w:r>
      <w:r w:rsidR="00652B9D">
        <w:t>271, 164</w:t>
      </w:r>
      <w:r>
        <w:t>. Sadk</w:t>
      </w:r>
      <w:r w:rsidR="00652B9D">
        <w:t>a</w:t>
      </w:r>
      <w:r>
        <w:t xml:space="preserve"> Korlat, Zagreb, Dragutina</w:t>
      </w:r>
      <w:r w:rsidR="00652B9D">
        <w:t xml:space="preserve"> Golika 30, OIB: 05785879205, 165. Lauc Javor</w:t>
      </w:r>
      <w:r>
        <w:t>, Velika Gorica, Kneza</w:t>
      </w:r>
      <w:r w:rsidR="00652B9D">
        <w:t xml:space="preserve"> Porina 14, OIB: 76026106399, 166. Drago Markotić</w:t>
      </w:r>
      <w:r>
        <w:t>, Zagreb, Predraga</w:t>
      </w:r>
      <w:r w:rsidR="00652B9D">
        <w:t xml:space="preserve"> Heruca 16, OIB: 49049063069, 167. Milan Margeta</w:t>
      </w:r>
      <w:r>
        <w:t xml:space="preserve">, Zagreb, Luke Kaliterne 15, OIB: 89173906784, </w:t>
      </w:r>
      <w:r w:rsidR="00652B9D">
        <w:t>168. Ante Marijanović</w:t>
      </w:r>
      <w:r>
        <w:t>, Zagreb, Hribaro</w:t>
      </w:r>
      <w:r w:rsidR="00652B9D">
        <w:t>v prilaz 6, OIB: 76509530123, 169. Slobodan Mišetić</w:t>
      </w:r>
      <w:r>
        <w:t xml:space="preserve">, Zagreb, Dankovečka 5, OIB: 57236356095, </w:t>
      </w:r>
      <w:r w:rsidR="00652B9D">
        <w:t>170</w:t>
      </w:r>
      <w:r>
        <w:t>. Mar</w:t>
      </w:r>
      <w:r w:rsidR="00652B9D">
        <w:t>a</w:t>
      </w:r>
      <w:r>
        <w:t xml:space="preserve"> Mrkonja, Kupinečki Kraljevec, Mrakov breg 6, OIB: </w:t>
      </w:r>
      <w:r w:rsidRPr="00A613C2">
        <w:t>16337140631</w:t>
      </w:r>
      <w:r>
        <w:t xml:space="preserve">, </w:t>
      </w:r>
      <w:r w:rsidR="00652B9D">
        <w:t>171</w:t>
      </w:r>
      <w:r>
        <w:t>. Tom</w:t>
      </w:r>
      <w:r w:rsidR="00652B9D">
        <w:t>o Orlović</w:t>
      </w:r>
      <w:r>
        <w:t>, Ferenščica 10,</w:t>
      </w:r>
      <w:r w:rsidR="00652B9D">
        <w:t xml:space="preserve"> OIB: 79120735319, 172. Miroslav Paradžik</w:t>
      </w:r>
      <w:r>
        <w:t xml:space="preserve">, Zagreb, Poljanička 5, OIB: 42163740538, </w:t>
      </w:r>
      <w:r w:rsidR="00185026">
        <w:t>173. K</w:t>
      </w:r>
      <w:r w:rsidR="00652B9D">
        <w:t xml:space="preserve">atica Petretić, Zagreb, Side Košutić 26, OIB: 78297961700, </w:t>
      </w:r>
      <w:r w:rsidR="00185026">
        <w:t>174</w:t>
      </w:r>
      <w:r>
        <w:t>. Nevenk</w:t>
      </w:r>
      <w:r w:rsidR="00652B9D">
        <w:t>a</w:t>
      </w:r>
      <w:r>
        <w:t xml:space="preserve"> Pečić, Oroslavlje, Stubičke Toplice, Stubička cesta 88, OIB: </w:t>
      </w:r>
      <w:r w:rsidRPr="00A613C2">
        <w:t>28362981963</w:t>
      </w:r>
      <w:r>
        <w:t>,</w:t>
      </w:r>
      <w:r w:rsidR="00185026">
        <w:t xml:space="preserve"> 175</w:t>
      </w:r>
      <w:r w:rsidR="00652B9D">
        <w:t>. Ivan</w:t>
      </w:r>
      <w:r>
        <w:t xml:space="preserve"> Peric</w:t>
      </w:r>
      <w:r w:rsidR="00652B9D">
        <w:t>a</w:t>
      </w:r>
      <w:r>
        <w:t xml:space="preserve">, Hrvatski Leskovac, Travarski </w:t>
      </w:r>
      <w:r w:rsidR="00185026">
        <w:t>odvojak 21, OIB: 82111576430, 176</w:t>
      </w:r>
      <w:r>
        <w:t>. I</w:t>
      </w:r>
      <w:r w:rsidR="00652B9D">
        <w:t>van Raspudić</w:t>
      </w:r>
      <w:r>
        <w:t xml:space="preserve">, Sesvete, Dolci 4, OIB: 27981667473, </w:t>
      </w:r>
      <w:r w:rsidR="00185026">
        <w:t xml:space="preserve">177. </w:t>
      </w:r>
      <w:r w:rsidR="00652B9D">
        <w:t xml:space="preserve">Štefica Radović, Zagreb, Hrvatskih iseljenika 3, OIB: 73383954618, </w:t>
      </w:r>
      <w:r w:rsidR="00185026">
        <w:t>178</w:t>
      </w:r>
      <w:r>
        <w:t>. Višnj</w:t>
      </w:r>
      <w:r w:rsidR="00652B9D">
        <w:t>a</w:t>
      </w:r>
      <w:r>
        <w:t xml:space="preserve"> Ričko, </w:t>
      </w:r>
      <w:r>
        <w:lastRenderedPageBreak/>
        <w:t xml:space="preserve">Zagreb, Side </w:t>
      </w:r>
      <w:r w:rsidR="00185026">
        <w:t>Košutić 20, OIB: 70165306410, 179</w:t>
      </w:r>
      <w:r>
        <w:t>. Zlatk</w:t>
      </w:r>
      <w:r w:rsidR="00652B9D">
        <w:t>o</w:t>
      </w:r>
      <w:r>
        <w:t xml:space="preserve"> Štim</w:t>
      </w:r>
      <w:r w:rsidR="00652B9D">
        <w:t>ac</w:t>
      </w:r>
      <w:r>
        <w:t>, Pokupsko, Hotnja</w:t>
      </w:r>
      <w:r w:rsidR="00185026">
        <w:t xml:space="preserve"> 71, OIB: 96374813277, 180</w:t>
      </w:r>
      <w:r w:rsidR="00652B9D">
        <w:t>. Igor</w:t>
      </w:r>
      <w:r>
        <w:t xml:space="preserve"> Slunski, Zagreb, Kačiće</w:t>
      </w:r>
      <w:r w:rsidR="00185026">
        <w:t>va 18, OIB: 64669124971, 181. Ivo Sudar</w:t>
      </w:r>
      <w:r>
        <w:t>, Zagreb, S. Ljubića Vojvode</w:t>
      </w:r>
      <w:r w:rsidR="00185026">
        <w:t xml:space="preserve"> 2, OIB: 565543535, 182. Miljenka</w:t>
      </w:r>
      <w:r>
        <w:t xml:space="preserve"> Troskot, Zagreb, Trg Ivana Kukuljevića </w:t>
      </w:r>
      <w:r w:rsidR="00185026">
        <w:t>12, OIB: 08735593860, 183. Željko Žužić</w:t>
      </w:r>
      <w:r>
        <w:t xml:space="preserve">, IV Trnjanski zavoj </w:t>
      </w:r>
      <w:r w:rsidR="00185026">
        <w:t>28, OIB: 95791812072, 184. Bernarda Dubovećak – Kostrec, kao zakonska nasljednica pokojnog Blaža Dubovečaka, Lepoglava, Zagorska 10, OIB: 44527016673, 185. Mile Peuraća, Zagreb, Meršićeva 8a, OIB: 29230993671, 186. Nikola Vukušić</w:t>
      </w:r>
      <w:r>
        <w:t>, Čaglin, Novi Zd</w:t>
      </w:r>
      <w:r w:rsidR="00185026">
        <w:t>enkovac 14, OIB: 58171289034, 187</w:t>
      </w:r>
      <w:r>
        <w:t>. Lidij</w:t>
      </w:r>
      <w:r w:rsidR="00185026">
        <w:t>a</w:t>
      </w:r>
      <w:r>
        <w:t xml:space="preserve"> Deverić, Velika Gorica, O</w:t>
      </w:r>
      <w:r w:rsidR="00185026">
        <w:t>dranska 86, OIB: 62960547678, 188</w:t>
      </w:r>
      <w:r>
        <w:t>. Agat</w:t>
      </w:r>
      <w:r w:rsidR="00185026">
        <w:t>a</w:t>
      </w:r>
      <w:r>
        <w:t xml:space="preserve"> Ponjan, Zagreb, VI Njivice 9A, OIB: 56342063125, </w:t>
      </w:r>
      <w:r w:rsidR="00185026">
        <w:t>189. Božica Škalec, Veliko Trgovišće, Vilanci 22, OIB: 18785239979, 190. Borivoj Paulik</w:t>
      </w:r>
      <w:r>
        <w:t>, Zagreb, Medved</w:t>
      </w:r>
      <w:r w:rsidR="00185026">
        <w:t>gradska 15, OIB: 90308804993, 191</w:t>
      </w:r>
      <w:r>
        <w:t>. Helen</w:t>
      </w:r>
      <w:r w:rsidR="00185026">
        <w:t>a</w:t>
      </w:r>
      <w:r>
        <w:t xml:space="preserve"> Paulik, Zagreb, Medved</w:t>
      </w:r>
      <w:r w:rsidR="00185026">
        <w:t>gradska 15, OIB: 03341062093, 192</w:t>
      </w:r>
      <w:r>
        <w:t>. Anamarij</w:t>
      </w:r>
      <w:r w:rsidR="00185026">
        <w:t>a</w:t>
      </w:r>
      <w:r>
        <w:t xml:space="preserve"> Paulik, Zagreb, Medved</w:t>
      </w:r>
      <w:r w:rsidR="00185026">
        <w:t>gradska 15, OIB: 77474375309, 193</w:t>
      </w:r>
      <w:r>
        <w:t>. Milen</w:t>
      </w:r>
      <w:r w:rsidR="00185026">
        <w:t>a</w:t>
      </w:r>
      <w:r>
        <w:t xml:space="preserve"> Milošević, Zagreb, Kraljevec 26</w:t>
      </w:r>
      <w:r w:rsidRPr="00A613C2">
        <w:t>, OIB: 39913123600</w:t>
      </w:r>
      <w:r>
        <w:t>,</w:t>
      </w:r>
      <w:r w:rsidR="00185026">
        <w:t xml:space="preserve"> 194</w:t>
      </w:r>
      <w:r>
        <w:t>. Pet</w:t>
      </w:r>
      <w:r w:rsidR="00185026">
        <w:t>ar</w:t>
      </w:r>
      <w:r w:rsidR="0036524E">
        <w:t xml:space="preserve"> Milošević</w:t>
      </w:r>
      <w:r>
        <w:t>, Zagreb, Kr</w:t>
      </w:r>
      <w:r w:rsidR="00185026">
        <w:t>aljevec 26, OIB: 04054637641, 195</w:t>
      </w:r>
      <w:r>
        <w:t>. Marj</w:t>
      </w:r>
      <w:r w:rsidR="00185026">
        <w:t>o Milošević</w:t>
      </w:r>
      <w:r>
        <w:t xml:space="preserve">, Zagreb, Kraljevec 26, OIB: </w:t>
      </w:r>
      <w:r w:rsidR="00185026">
        <w:t>80523488897, 196. Josip Milošević</w:t>
      </w:r>
      <w:r>
        <w:t>, Zagreb, Kraljevec 26, OIB: 52109921805</w:t>
      </w:r>
      <w:r w:rsidR="00185026">
        <w:t xml:space="preserve"> </w:t>
      </w:r>
      <w:r w:rsidR="00185026" w:rsidRPr="00F22ED3">
        <w:t xml:space="preserve">i 197. Mustafa Šahdanović, Zelinja Srednja bb, Bosna i Hercegovina, OIB: 14939072745, </w:t>
      </w:r>
      <w:r w:rsidR="00223FD2" w:rsidRPr="00223FD2">
        <w:t>upućuju se</w:t>
      </w:r>
      <w:r w:rsidR="00223FD2">
        <w:t xml:space="preserve"> da svoje tražbine (odnosno tražbine svojih pravnih prednika –prijašnjih dužnikovih radnika) iz radnoga odnosa, otpremnine do iznosa propisanog zakonom, odnosno kolektivnim ugovorom i tražbine po osnovi naknade štete pretrpljene zbog ozljede na radu ili profesionalne bolesti mogu ostvarivati bez obzira na vođenje predstečajnog postupka.</w:t>
      </w:r>
    </w:p>
    <w:p w:rsidRDefault="00185026" w:rsidP="00185026" w:rsidR="00185026">
      <w:pPr>
        <w:pStyle w:val="Odlomakpopisa"/>
        <w:ind w:left="1065"/>
        <w:jc w:val="both"/>
        <w:rPr>
          <w:color w:val="FF0000"/>
        </w:rPr>
      </w:pPr>
    </w:p>
    <w:p w:rsidRDefault="00223FD2" w:rsidP="00185026" w:rsidR="00223FD2" w:rsidRPr="00652B9D">
      <w:pPr>
        <w:pStyle w:val="Odlomakpopisa"/>
        <w:ind w:left="1065"/>
        <w:jc w:val="both"/>
        <w:rPr>
          <w:color w:val="FF0000"/>
        </w:rPr>
      </w:pPr>
    </w:p>
    <w:p w:rsidRDefault="00223FD2" w:rsidP="001D7C1D" w:rsidR="00944A19">
      <w:pPr>
        <w:jc w:val="center"/>
      </w:pPr>
      <w:r>
        <w:t>Obrazloženje</w:t>
      </w:r>
    </w:p>
    <w:p w:rsidRDefault="00223FD2" w:rsidP="001D7C1D" w:rsidR="00223FD2">
      <w:pPr>
        <w:jc w:val="center"/>
      </w:pPr>
    </w:p>
    <w:p w:rsidRDefault="00223FD2" w:rsidP="001D7C1D" w:rsidR="00223FD2">
      <w:pPr>
        <w:jc w:val="center"/>
      </w:pPr>
    </w:p>
    <w:p w:rsidRDefault="00223FD2" w:rsidP="00223FD2" w:rsidR="00223FD2">
      <w:pPr>
        <w:jc w:val="both"/>
      </w:pPr>
      <w:r>
        <w:tab/>
        <w:t>Nakon što je sud Rješenjem broj St-212/2018-4 od 14. lipnja 2018. otvorio predstečajni postupak, protiv prijedloga za otvaranje predstečajnog postupka podnijele su prigovor osobe navedene u izreci ovog Zaključka deklarirajući se kao prijašnji radnici dužnika (odnosno pravni slijednici prijašnjih radnika dužnika) koji prema dužniku imaju potraživanja vezana uz radni odnos.</w:t>
      </w:r>
    </w:p>
    <w:p w:rsidRDefault="00223FD2" w:rsidP="00223FD2" w:rsidR="00223FD2">
      <w:pPr>
        <w:jc w:val="both"/>
      </w:pPr>
    </w:p>
    <w:p w:rsidRDefault="00223FD2" w:rsidP="00223FD2" w:rsidR="00223FD2">
      <w:pPr>
        <w:jc w:val="both"/>
      </w:pPr>
      <w:r>
        <w:tab/>
      </w:r>
      <w:r w:rsidR="00303C13">
        <w:t xml:space="preserve">Iz sadržaja njihovih prigovora proizlazi da </w:t>
      </w:r>
      <w:r>
        <w:t>prijedlog za otvaranje predstečajnog postupka</w:t>
      </w:r>
      <w:r w:rsidR="00303C13">
        <w:t xml:space="preserve"> pobijaju u dijelu u kojem dužnik njihove tražbine nije prijavio kao prioritetne tražbine obzirom su prijašnji radnici dužnika (odnosno pravnih prednika dužnika), a uz prigovor su</w:t>
      </w:r>
      <w:r>
        <w:t xml:space="preserve"> priložili isprave u prilog tvrdnjama o postojanju njihovih prava, sukladno čl. 37. st. 3. Stečajnog zakona (NN 71/15, 104/17, dalje: SZ).</w:t>
      </w:r>
    </w:p>
    <w:p w:rsidRDefault="00223FD2" w:rsidP="00223FD2" w:rsidR="00223FD2">
      <w:pPr>
        <w:jc w:val="both"/>
      </w:pPr>
    </w:p>
    <w:p w:rsidRDefault="00223FD2" w:rsidP="00223FD2" w:rsidR="00223FD2">
      <w:pPr>
        <w:jc w:val="both"/>
      </w:pPr>
      <w:r>
        <w:tab/>
        <w:t>Da bi sud prigovore utvrdio osnovanim, podnositelji prigovora su osnovanost prigovora trebali dokazati javnom ili javno ovjerovljenom ispravom, kako je to propisano odredbom čl. 37. st. 5. SZ-a.</w:t>
      </w:r>
    </w:p>
    <w:p w:rsidRDefault="00223FD2" w:rsidP="00223FD2" w:rsidR="00223FD2">
      <w:pPr>
        <w:jc w:val="both"/>
      </w:pPr>
    </w:p>
    <w:p w:rsidRDefault="00223FD2" w:rsidP="00223FD2" w:rsidR="00304A19">
      <w:pPr>
        <w:jc w:val="both"/>
      </w:pPr>
      <w:r>
        <w:lastRenderedPageBreak/>
        <w:tab/>
      </w:r>
      <w:r w:rsidR="0013153A">
        <w:t>Samo</w:t>
      </w:r>
      <w:r>
        <w:t xml:space="preserve"> je dio podnositelja prigovora i to</w:t>
      </w:r>
      <w:r w:rsidR="0013153A">
        <w:t xml:space="preserve"> u izreci navedeni</w:t>
      </w:r>
      <w:r w:rsidR="0036252D">
        <w:t>h</w:t>
      </w:r>
      <w:r w:rsidR="0013153A">
        <w:t xml:space="preserve"> pod slijedećim rednim brojevima:</w:t>
      </w:r>
      <w:r>
        <w:t xml:space="preserve"> 1. Ešef Baraković, 2. Ante Bebek, 3. Sevludin Bešić, 4. Josip Bićanić, 5. Milomir Buinac, 6. Milka Cvetković, 7. Branko Ćurić, 8. Faik Hadžić, 9. Muradif Halvadžić, 10. Branko Hanžek, 11. Milan Ilić, 12. Mladen Ilić, 13. Ilija Ivanko, 14. Ivan Jurić</w:t>
      </w:r>
      <w:r w:rsidR="0013153A">
        <w:t>, 15. Zvonimir Jurišić</w:t>
      </w:r>
      <w:r>
        <w:t>, 16. Josip Jušić, 17. Juraj Klenović, 18. Nikola Kordić, 19. Drago Lastavec, 20. Stipan Lov</w:t>
      </w:r>
      <w:r w:rsidR="0013153A">
        <w:t>rić</w:t>
      </w:r>
      <w:r>
        <w:t xml:space="preserve">, </w:t>
      </w:r>
      <w:r w:rsidRPr="00F837E7">
        <w:t>21.</w:t>
      </w:r>
      <w:r>
        <w:t xml:space="preserve"> Branka Marić, zakonsk</w:t>
      </w:r>
      <w:r w:rsidR="0013153A">
        <w:t>a</w:t>
      </w:r>
      <w:r>
        <w:t xml:space="preserve"> nasljednic</w:t>
      </w:r>
      <w:r w:rsidR="0013153A">
        <w:t>a</w:t>
      </w:r>
      <w:r>
        <w:t xml:space="preserve"> Srećka Marića, 22. Zlatko Matovina, 23. Petar Nađander, 24. Stjepan Piškor, 25. Marijan Pleša, 26. Josip Rajić, 27. Ivan Špelić, 28. Dragutin Štruk, 29. Josip Talan, </w:t>
      </w:r>
      <w:r w:rsidR="0013153A">
        <w:t xml:space="preserve">30. Ćiro Bartulović, 155. Milan Parač, 156. Milan </w:t>
      </w:r>
      <w:r w:rsidR="0013153A" w:rsidRPr="00F22ED3">
        <w:t>Sekulić</w:t>
      </w:r>
      <w:r w:rsidR="00304A19">
        <w:t xml:space="preserve"> </w:t>
      </w:r>
      <w:r w:rsidR="00F14E97">
        <w:t xml:space="preserve">i 197. Mustafa Šahdanović, </w:t>
      </w:r>
      <w:r w:rsidR="0013153A">
        <w:t xml:space="preserve">uz prigovor dostavio javne isprave – pravomoćne presude </w:t>
      </w:r>
      <w:r w:rsidR="0036252D">
        <w:t xml:space="preserve">i rješenja o ovrsi </w:t>
      </w:r>
      <w:r w:rsidR="0013153A">
        <w:t>iz kojih proizlazi njihova tražbina.</w:t>
      </w:r>
    </w:p>
    <w:p w:rsidRDefault="0013153A" w:rsidP="00223FD2" w:rsidR="0013153A">
      <w:pPr>
        <w:jc w:val="both"/>
      </w:pPr>
    </w:p>
    <w:p w:rsidRDefault="0013153A" w:rsidP="00223FD2" w:rsidR="0013153A">
      <w:pPr>
        <w:jc w:val="both"/>
      </w:pPr>
      <w:r>
        <w:tab/>
        <w:t xml:space="preserve">Uvidom u te </w:t>
      </w:r>
      <w:r w:rsidR="0036252D">
        <w:t>isprave</w:t>
      </w:r>
      <w:r>
        <w:t xml:space="preserve"> sud je, međutim, utvrdio da </w:t>
      </w:r>
      <w:r w:rsidR="00304A19">
        <w:t xml:space="preserve">navedeni </w:t>
      </w:r>
      <w:r w:rsidR="0036252D">
        <w:t>podnositelj</w:t>
      </w:r>
      <w:r w:rsidR="00304A19">
        <w:t>i</w:t>
      </w:r>
      <w:r w:rsidR="0036252D">
        <w:t xml:space="preserve"> prigovora </w:t>
      </w:r>
      <w:r>
        <w:t>nisu prijašnji radnici dužnika, već radnici trgovačkih društava Operativa – Zapad d.o.o. i Operativa Lomnica d.o.o., koj</w:t>
      </w:r>
      <w:r w:rsidR="0036252D">
        <w:t>a društva</w:t>
      </w:r>
      <w:r>
        <w:t xml:space="preserve"> </w:t>
      </w:r>
      <w:r w:rsidR="0036252D">
        <w:t xml:space="preserve">po ocjeni ovog suda </w:t>
      </w:r>
      <w:r>
        <w:t>nisu pravni prednici dužnika</w:t>
      </w:r>
      <w:r w:rsidR="0036252D">
        <w:t xml:space="preserve">. Tim radnicima </w:t>
      </w:r>
      <w:r>
        <w:t>se pravni prednik dužnika obvezao isplatiti u slučaju poslovno uvjetovano otkaza sva njihova dospjela potraživanja, a to temeljem Kolektivnog ugovora od 31.10.2007.</w:t>
      </w:r>
      <w:r w:rsidR="0036252D">
        <w:t xml:space="preserve"> Sto</w:t>
      </w:r>
      <w:r>
        <w:t xml:space="preserve">ga njihovi prigovori nisu osnovani. </w:t>
      </w:r>
    </w:p>
    <w:p w:rsidRDefault="0013153A" w:rsidP="00223FD2" w:rsidR="0013153A">
      <w:pPr>
        <w:jc w:val="both"/>
      </w:pPr>
    </w:p>
    <w:p w:rsidRDefault="0013153A" w:rsidP="00223FD2" w:rsidR="00B0211B">
      <w:pPr>
        <w:jc w:val="both"/>
      </w:pPr>
      <w:r>
        <w:tab/>
        <w:t xml:space="preserve">U </w:t>
      </w:r>
      <w:r w:rsidR="00B0211B">
        <w:t xml:space="preserve">odnosu na prigovor </w:t>
      </w:r>
      <w:r>
        <w:t>Mustafe Šahdanovića</w:t>
      </w:r>
      <w:r w:rsidR="00B0211B">
        <w:t xml:space="preserve">, napominje se da </w:t>
      </w:r>
      <w:r w:rsidR="00304A19">
        <w:t>je on dostavio sudu pravomoćnu presudu Općinskog suda u Zagrebu, Pr-263/10-138 od 12. ožujka 2012., iz koje proizlazi da je isti bio zaposlen kod pravnog prednika dužnika – Industrogradnja d.d.</w:t>
      </w:r>
      <w:r w:rsidR="00F14E97">
        <w:t xml:space="preserve">, no </w:t>
      </w:r>
      <w:r w:rsidR="00B0211B">
        <w:t xml:space="preserve">sud nije mogao sa sigurnošću utvrditi </w:t>
      </w:r>
      <w:r w:rsidR="0036252D">
        <w:t>da je njegov prigovor osnovan u visini kako to isti tvrdi u prigovoru, obzirom</w:t>
      </w:r>
      <w:r w:rsidR="0025057B">
        <w:t xml:space="preserve"> je nakon uvida u isprave</w:t>
      </w:r>
      <w:r w:rsidR="00F14E97">
        <w:t xml:space="preserve"> priložene po dužniku uz dužnikovo očitovanje na prigovor</w:t>
      </w:r>
      <w:r w:rsidR="0025057B">
        <w:t>, ostalo nejasno da li je i u kojem dijelu</w:t>
      </w:r>
      <w:r w:rsidR="00F14E97">
        <w:t xml:space="preserve"> prijavljena </w:t>
      </w:r>
      <w:r w:rsidR="0025057B">
        <w:t xml:space="preserve">tražbina </w:t>
      </w:r>
      <w:r w:rsidR="00F14E97">
        <w:t xml:space="preserve">Mustafe Šahdanovića </w:t>
      </w:r>
      <w:r w:rsidR="0025057B">
        <w:t xml:space="preserve">prema dužniku ostala nenamirena, obzirom </w:t>
      </w:r>
      <w:r w:rsidR="0036252D">
        <w:t xml:space="preserve">da </w:t>
      </w:r>
      <w:r w:rsidR="0025057B">
        <w:t>ju je dužnik</w:t>
      </w:r>
      <w:r w:rsidR="00F14E97">
        <w:t xml:space="preserve">, zajedno s još nekim drugim pravomoćno utvrđenim tražbinama </w:t>
      </w:r>
      <w:r w:rsidR="0025057B">
        <w:t>namirivao</w:t>
      </w:r>
      <w:r w:rsidR="00F14E97">
        <w:t xml:space="preserve">, </w:t>
      </w:r>
      <w:r w:rsidR="0025057B">
        <w:t>kako temeljem</w:t>
      </w:r>
      <w:r w:rsidR="00F14E97">
        <w:t xml:space="preserve"> te</w:t>
      </w:r>
      <w:r w:rsidR="0025057B">
        <w:t xml:space="preserve"> sudsk</w:t>
      </w:r>
      <w:r w:rsidR="00F14E97">
        <w:t xml:space="preserve">e odluke, tako </w:t>
      </w:r>
      <w:r w:rsidR="0025057B">
        <w:t xml:space="preserve">i </w:t>
      </w:r>
      <w:r w:rsidR="00304A19">
        <w:t>Sporazuma i ugovora o pristupanju dugu od 31.1.2017., sklopljenog između Mustafe</w:t>
      </w:r>
      <w:r w:rsidR="0025057B">
        <w:t xml:space="preserve"> Šahdanović</w:t>
      </w:r>
      <w:r w:rsidR="00304A19">
        <w:t>a i</w:t>
      </w:r>
      <w:r w:rsidR="0025057B">
        <w:t xml:space="preserve"> </w:t>
      </w:r>
      <w:r w:rsidR="00304A19">
        <w:t>dužnika</w:t>
      </w:r>
      <w:r w:rsidR="00F14E97">
        <w:t>,  koji Sporazum obuhvaća i predmetnu tražbinu</w:t>
      </w:r>
      <w:r w:rsidR="0025057B">
        <w:t xml:space="preserve">. </w:t>
      </w:r>
      <w:r w:rsidR="00B0211B">
        <w:t xml:space="preserve">Stoga </w:t>
      </w:r>
      <w:r w:rsidR="001F2407">
        <w:t>nisu ispunjene pretpostavke da</w:t>
      </w:r>
      <w:r w:rsidR="00B0211B">
        <w:t xml:space="preserve"> sud </w:t>
      </w:r>
      <w:r w:rsidR="001F2407">
        <w:t xml:space="preserve">prigovor utvrdi osnovanim. </w:t>
      </w:r>
    </w:p>
    <w:p w:rsidRDefault="001F2407" w:rsidP="001F2407" w:rsidR="001F2407"/>
    <w:p w:rsidRDefault="001F2407" w:rsidP="001F2407" w:rsidR="001F2407">
      <w:pPr>
        <w:jc w:val="both"/>
      </w:pPr>
      <w:r>
        <w:tab/>
        <w:t>Ostali podnositelji prigovora navedeni u izreci nisu uz prigovor podnijeli javne, niti javno ovjerovljene isprave, već nepravomoćne sudske odluke te dokumentaciju koja se odnosi na sudske postupke koji su u tijeku, pa ni za ove podnositelje prigovora nisu ispunjene pretpostavke</w:t>
      </w:r>
      <w:r w:rsidR="0036252D">
        <w:t xml:space="preserve"> iz čl. 37. st. 5. SZ-a</w:t>
      </w:r>
      <w:r>
        <w:t xml:space="preserve"> da sud prigovor utvrdi osnovanim. </w:t>
      </w:r>
    </w:p>
    <w:p w:rsidRDefault="001F2407" w:rsidP="001F2407" w:rsidR="001F2407">
      <w:pPr>
        <w:jc w:val="both"/>
      </w:pPr>
    </w:p>
    <w:p w:rsidRDefault="001F2407" w:rsidP="001F2407" w:rsidR="001F2407">
      <w:pPr>
        <w:ind w:firstLine="708"/>
        <w:jc w:val="both"/>
      </w:pPr>
      <w:r>
        <w:t>Stoga je odlučeno kao u izreci (čl. 37. st. 6. SZ-a).</w:t>
      </w:r>
    </w:p>
    <w:p w:rsidRDefault="001F2407" w:rsidP="001D7C1D" w:rsidR="001F2407" w:rsidRPr="00231C81">
      <w:pPr>
        <w:jc w:val="center"/>
      </w:pPr>
    </w:p>
    <w:p w:rsidRDefault="00944A19" w:rsidP="001D7C1D" w:rsidR="00617120">
      <w:pPr>
        <w:jc w:val="center"/>
      </w:pPr>
      <w:r w:rsidRPr="00231C81">
        <w:t>U Varaždinu</w:t>
      </w:r>
      <w:r w:rsidR="001D7C1D" w:rsidRPr="00231C81">
        <w:t xml:space="preserve"> </w:t>
      </w:r>
      <w:r w:rsidR="001F2407">
        <w:t xml:space="preserve">9. listopada 2018. </w:t>
      </w:r>
    </w:p>
    <w:p w:rsidRDefault="00617120" w:rsidP="00903DBD" w:rsidR="00617120"/>
    <w:p w:rsidRDefault="00617120" w:rsidP="00617120" w:rsidR="001D7C1D">
      <w:pPr>
        <w:ind w:left="4956"/>
        <w:jc w:val="center"/>
      </w:pPr>
      <w:r>
        <w:t>Sutkinja</w:t>
      </w:r>
    </w:p>
    <w:p w:rsidRDefault="00617120" w:rsidP="00617120" w:rsidR="00617120">
      <w:pPr>
        <w:ind w:left="4956"/>
        <w:jc w:val="center"/>
      </w:pPr>
    </w:p>
    <w:p w:rsidRDefault="001F2407" w:rsidP="00617120" w:rsidR="00617120">
      <w:pPr>
        <w:ind w:left="4956"/>
        <w:jc w:val="center"/>
      </w:pPr>
      <w:r>
        <w:t>Melita Poljanec Bubaš</w:t>
      </w:r>
      <w:r w:rsidR="00667906">
        <w:t>, v.r.</w:t>
      </w:r>
    </w:p>
    <w:p w:rsidRDefault="00667906" w:rsidP="00617120" w:rsidR="00667906">
      <w:pPr>
        <w:ind w:left="4956"/>
        <w:jc w:val="center"/>
      </w:pPr>
    </w:p>
    <w:p w:rsidRDefault="00667906" w:rsidP="00617120" w:rsidR="00667906">
      <w:pPr>
        <w:ind w:left="4956"/>
        <w:jc w:val="center"/>
      </w:pPr>
      <w:r>
        <w:t xml:space="preserve">Za točnost otpravka-ovlašteni službenik: </w:t>
      </w:r>
    </w:p>
    <w:p w:rsidRDefault="00903DBD" w:rsidP="00617120" w:rsidR="00903DBD">
      <w:pPr>
        <w:ind w:left="4956"/>
        <w:jc w:val="center"/>
      </w:pPr>
    </w:p>
    <w:p w:rsidRDefault="001D7C1D" w:rsidP="00744270" w:rsidR="00617120" w:rsidRPr="00744270">
      <w:pPr>
        <w:pStyle w:val="Podnaslov"/>
        <w:ind w:left="5664"/>
        <w:rPr>
          <w:color w:val="FF0000"/>
        </w:rPr>
      </w:pPr>
      <w:r w:rsidRPr="00231C81">
        <w:rPr>
          <w:color w:val="FF0000"/>
        </w:rPr>
        <w:t xml:space="preserve">                                                                                                                           </w:t>
      </w:r>
    </w:p>
    <w:p w:rsidRDefault="00617120" w:rsidP="001D7C1D" w:rsidR="001D7C1D">
      <w:r>
        <w:t xml:space="preserve">Uputa o pravnom lijeku: </w:t>
      </w:r>
    </w:p>
    <w:p w:rsidRDefault="00FD24B4" w:rsidP="004128D4" w:rsidR="006D4BA0">
      <w:pPr>
        <w:jc w:val="both"/>
      </w:pPr>
      <w:r>
        <w:t xml:space="preserve">Protiv ovog </w:t>
      </w:r>
      <w:r w:rsidR="001F2407">
        <w:t>zaključka nije dopušten pravni lijek (čl. 19. st. 7. SZ-a).</w:t>
      </w:r>
    </w:p>
    <w:p w:rsidRDefault="00A30DCF" w:rsidP="004128D4" w:rsidR="00A30DCF" w:rsidRPr="004128D4">
      <w:pPr>
        <w:jc w:val="both"/>
      </w:pPr>
    </w:p>
    <w:p w:rsidRDefault="0054271A" w:rsidP="0054271A" w:rsidR="0054271A"/>
    <w:p w:rsidRDefault="0054271A" w:rsidP="0054271A" w:rsidR="0054271A" w:rsidRPr="00B442D1">
      <w:r w:rsidRPr="00B442D1">
        <w:t>DNA:</w:t>
      </w:r>
    </w:p>
    <w:p w:rsidRDefault="00F837E7" w:rsidP="00F837E7" w:rsidR="0054271A">
      <w:pPr>
        <w:jc w:val="both"/>
      </w:pPr>
      <w:r>
        <w:t xml:space="preserve"> - </w:t>
      </w:r>
      <w:r w:rsidR="0054271A">
        <w:t xml:space="preserve">punomoćnici Melihi </w:t>
      </w:r>
      <w:r>
        <w:t xml:space="preserve">Okić Buljanović, Zagreb, A. Hebranga 23, </w:t>
      </w:r>
      <w:r w:rsidR="0054271A">
        <w:t>putem e-oglasne ploče suda</w:t>
      </w:r>
    </w:p>
    <w:p w:rsidRDefault="00F837E7" w:rsidP="00F837E7" w:rsidR="00F837E7">
      <w:pPr>
        <w:jc w:val="both"/>
      </w:pPr>
      <w:r>
        <w:t xml:space="preserve"> - radniku Zlatku Brad</w:t>
      </w:r>
      <w:r w:rsidR="00905841">
        <w:t>iću, Gradić, Gradićka ulica 44a</w:t>
      </w:r>
      <w:r>
        <w:t>, putem e-oglasne ploče suda</w:t>
      </w:r>
    </w:p>
    <w:p w:rsidRDefault="008D16F4" w:rsidP="008D16F4" w:rsidR="008D16F4">
      <w:pPr>
        <w:jc w:val="both"/>
      </w:pPr>
      <w:r>
        <w:t xml:space="preserve"> - radniku Iliji Anušiću, Zagreb, IV. Kozari put 88,</w:t>
      </w:r>
      <w:r w:rsidRPr="008D16F4">
        <w:t xml:space="preserve"> </w:t>
      </w:r>
      <w:r>
        <w:t>putem e-oglasne ploče suda</w:t>
      </w:r>
    </w:p>
    <w:p w:rsidRDefault="008D16F4" w:rsidP="003D1E77" w:rsidR="003D1E77">
      <w:pPr>
        <w:jc w:val="both"/>
      </w:pPr>
      <w:r>
        <w:t xml:space="preserve"> - radniku Azir</w:t>
      </w:r>
      <w:r w:rsidR="00F22ED3">
        <w:t>iu</w:t>
      </w:r>
      <w:r>
        <w:t xml:space="preserve"> Remziu, Zagreb, Kenneyev trg 2</w:t>
      </w:r>
      <w:r w:rsidR="003D1E77">
        <w:t>, putem e-oglasne ploče suda</w:t>
      </w:r>
    </w:p>
    <w:p w:rsidRDefault="00C645D9" w:rsidP="00C645D9" w:rsidR="00C645D9">
      <w:pPr>
        <w:jc w:val="both"/>
      </w:pPr>
      <w:r>
        <w:t xml:space="preserve"> - radniku Imer</w:t>
      </w:r>
      <w:r w:rsidR="00F22ED3">
        <w:t>i</w:t>
      </w:r>
      <w:r>
        <w:t>u Rifatu, Zagreb, Kennedyev trg 2, putem e-oglasne ploče suda</w:t>
      </w:r>
    </w:p>
    <w:p w:rsidRDefault="006745C1" w:rsidP="006745C1" w:rsidR="006745C1">
      <w:pPr>
        <w:jc w:val="both"/>
      </w:pPr>
      <w:r>
        <w:t xml:space="preserve"> - radniku Ibrahimu Suljanoviću, Zagreb, Poljanička 5,</w:t>
      </w:r>
      <w:r w:rsidRPr="006745C1">
        <w:t xml:space="preserve"> </w:t>
      </w:r>
      <w:r>
        <w:t>putem e-oglasne ploče suda</w:t>
      </w:r>
    </w:p>
    <w:p w:rsidRDefault="0052449B" w:rsidP="0052449B" w:rsidR="0052449B">
      <w:pPr>
        <w:jc w:val="both"/>
      </w:pPr>
      <w:r>
        <w:t xml:space="preserve"> - radniku Renatu Lederu, Velika Gorica, Ulica bana Josipa Jelačića 61,</w:t>
      </w:r>
      <w:r w:rsidRPr="0052449B">
        <w:t xml:space="preserve"> </w:t>
      </w:r>
      <w:r>
        <w:t>putem e-oglasne ploče suda</w:t>
      </w:r>
    </w:p>
    <w:p w:rsidRDefault="0052449B" w:rsidP="0052449B" w:rsidR="0052449B">
      <w:pPr>
        <w:jc w:val="both"/>
      </w:pPr>
      <w:r>
        <w:t xml:space="preserve"> - radniku Ratku Rikiću, Zagreb, Lanište 12,</w:t>
      </w:r>
      <w:r w:rsidRPr="0052449B">
        <w:t xml:space="preserve"> </w:t>
      </w:r>
      <w:r>
        <w:t>putem e-oglasne ploče suda</w:t>
      </w:r>
    </w:p>
    <w:p w:rsidRDefault="0052449B" w:rsidP="0052449B" w:rsidR="0052449B">
      <w:pPr>
        <w:jc w:val="both"/>
      </w:pPr>
      <w:r>
        <w:t xml:space="preserve"> - radniku Mirku Rubčiću, Buševec, Pere Štimca 32,</w:t>
      </w:r>
      <w:r w:rsidRPr="0052449B">
        <w:t xml:space="preserve"> </w:t>
      </w:r>
      <w:r>
        <w:t>putem e-oglasne ploče suda</w:t>
      </w:r>
    </w:p>
    <w:p w:rsidRDefault="0052449B" w:rsidP="0052449B" w:rsidR="0052449B">
      <w:pPr>
        <w:jc w:val="both"/>
      </w:pPr>
      <w:r>
        <w:t xml:space="preserve"> - radniku Marijanu Stojčiću, Velika Gorica, Slavka Kolara 33,</w:t>
      </w:r>
      <w:r w:rsidRPr="0052449B">
        <w:t xml:space="preserve"> </w:t>
      </w:r>
      <w:r>
        <w:t>putem e-oglasne ploče suda</w:t>
      </w:r>
    </w:p>
    <w:p w:rsidRDefault="002C3353" w:rsidP="0052449B" w:rsidR="002C3353">
      <w:pPr>
        <w:jc w:val="both"/>
      </w:pPr>
      <w:r>
        <w:t xml:space="preserve"> - radniku Perić Lencu, Petrinja, P. N. Dumače I/13, putem e-oglasne ploče suda </w:t>
      </w:r>
    </w:p>
    <w:p w:rsidRDefault="002C3353" w:rsidP="0052449B" w:rsidR="00626FA7">
      <w:pPr>
        <w:jc w:val="both"/>
      </w:pPr>
      <w:r>
        <w:t xml:space="preserve"> </w:t>
      </w:r>
      <w:r w:rsidR="00626FA7">
        <w:t xml:space="preserve">- punomoćniku Ivanu Vrdoljaku, odvjetniku iz Zagreba, </w:t>
      </w:r>
      <w:r>
        <w:t xml:space="preserve">Utješenovićeva 2, putem e-oglasne ploče suda </w:t>
      </w:r>
    </w:p>
    <w:p w:rsidRDefault="002C3353" w:rsidP="0052449B" w:rsidR="002C3353">
      <w:pPr>
        <w:jc w:val="both"/>
      </w:pPr>
      <w:r>
        <w:t xml:space="preserve"> - punomoćnici Nini Markovinović Belamarić, odvjetnici iz Zagreba, Kralja Držislava 10, putem e-oglasne ploče suda </w:t>
      </w:r>
    </w:p>
    <w:p w:rsidRDefault="008D16F4" w:rsidP="008D16F4" w:rsidR="008D16F4">
      <w:pPr>
        <w:jc w:val="both"/>
      </w:pPr>
    </w:p>
    <w:p w:rsidRDefault="002E5A5C" w:rsidP="00F837E7" w:rsidR="002E5A5C">
      <w:pPr>
        <w:jc w:val="both"/>
      </w:pPr>
    </w:p>
    <w:p w:rsidRDefault="0054271A" w:rsidP="0054271A" w:rsidR="0054271A"/>
    <w:p w:rsidRDefault="00F837E7" w:rsidP="0054271A" w:rsidR="00F837E7"/>
    <w:p w:rsidRDefault="00873C16" w:rsidP="001D7C1D" w:rsidR="00873C16" w:rsidRPr="00231C81">
      <w:pPr>
        <w:rPr>
          <w:color w:val="FF0000"/>
        </w:rPr>
      </w:pPr>
    </w:p>
    <w:p w:rsidRDefault="00873C16" w:rsidP="001D7C1D" w:rsidR="00873C16"/>
    <w:sectPr w:rsidSect="000D4FF0" w:rsidR="00873C16">
      <w:headerReference w:type="even" r:id="rId11"/>
      <w:headerReference w:type="default" r:id="rId12"/>
      <w:headerReference w:type="first" r:id="rId13"/>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FD2" w:rsidR="00223FD2">
      <w:r>
        <w:separator/>
      </w:r>
    </w:p>
  </w:endnote>
  <w:endnote w:id="0" w:type="continuationSeparator">
    <w:p w:rsidRDefault="00223FD2" w:rsidR="00223F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FD2" w:rsidR="00223FD2">
      <w:r>
        <w:separator/>
      </w:r>
    </w:p>
  </w:footnote>
  <w:footnote w:id="0" w:type="continuationSeparator">
    <w:p w:rsidRDefault="00223FD2" w:rsidR="00223F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FD2" w:rsidP="00585191" w:rsidR="00223F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3FD2" w:rsidR="00223FD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FD2" w:rsidP="00585191" w:rsidR="00223F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4F27">
      <w:rPr>
        <w:rStyle w:val="Brojstranice"/>
        <w:noProof/>
      </w:rPr>
      <w:t>7</w:t>
    </w:r>
    <w:r>
      <w:rPr>
        <w:rStyle w:val="Brojstranice"/>
      </w:rPr>
      <w:fldChar w:fldCharType="end"/>
    </w:r>
  </w:p>
  <w:p w:rsidRDefault="00223FD2" w:rsidP="00C37FB9" w:rsidR="00223FD2">
    <w:pPr>
      <w:pStyle w:val="Zaglavlje"/>
      <w:jc w:val="right"/>
    </w:pPr>
    <w:r>
      <w:tab/>
    </w:r>
    <w:r>
      <w:tab/>
    </w:r>
  </w:p>
  <w:tbl>
    <w:tblPr>
      <w:tblW w:type="auto" w:w="0"/>
      <w:jc w:val="right"/>
      <w:tblCellMar>
        <w:left w:type="dxa" w:w="0"/>
        <w:right w:type="dxa" w:w="0"/>
      </w:tblCellMar>
      <w:tblLook w:val="01E0" w:noVBand="0" w:noHBand="0" w:lastColumn="1" w:firstColumn="1" w:lastRow="1" w:firstRow="1"/>
    </w:tblPr>
    <w:tblGrid>
      <w:gridCol w:w="4320"/>
    </w:tblGrid>
    <w:tr w:rsidTr="003B506E" w:rsidR="00223FD2" w:rsidRPr="00284197">
      <w:trPr>
        <w:jc w:val="right"/>
      </w:trPr>
      <w:tc>
        <w:tcPr>
          <w:tcW w:type="dxa" w:w="4320"/>
        </w:tcPr>
        <w:p w:rsidRDefault="00223FD2" w:rsidP="003B506E" w:rsidR="00223FD2" w:rsidRPr="00284197">
          <w:pPr>
            <w:jc w:val="right"/>
            <w:rPr>
              <w:lang w:eastAsia="hr-HR"/>
            </w:rPr>
          </w:pPr>
          <w:r w:rsidRPr="00284197">
            <w:rPr>
              <w:lang w:eastAsia="hr-HR"/>
            </w:rPr>
            <w:t>Poslovni broj: 2 St-</w:t>
          </w:r>
          <w:r w:rsidR="000A74EC">
            <w:rPr>
              <w:lang w:eastAsia="hr-HR"/>
            </w:rPr>
            <w:t>212/2018-96</w:t>
          </w:r>
        </w:p>
      </w:tc>
    </w:tr>
  </w:tbl>
  <w:p w:rsidRDefault="00223FD2" w:rsidP="00C37FB9" w:rsidR="00223FD2">
    <w:pPr>
      <w:pStyle w:val="Zaglavlje"/>
      <w:jc w:val="right"/>
    </w:pPr>
  </w:p>
  <w:p w:rsidRDefault="00223FD2" w:rsidP="00E9727E" w:rsidR="00223FD2">
    <w:pPr>
      <w:pStyle w:val="Zaglavlje"/>
      <w:jc w:val="right"/>
    </w:pPr>
    <w:r>
      <w:tab/>
    </w:r>
    <w:r>
      <w:tab/>
    </w:r>
    <w:r>
      <w:tab/>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FD2" w:rsidP="00814CEB" w:rsidR="00223FD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E236A"/>
    <w:multiLevelType w:val="hybridMultilevel"/>
    <w:tmpl w:val="85021FF4"/>
    <w:lvl w:tplc="F61E662E"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7D19BE"/>
    <w:multiLevelType w:val="hybridMultilevel"/>
    <w:tmpl w:val="6F404F4E"/>
    <w:lvl w:tplc="D0420BEA" w:ilvl="0">
      <w:start w:val="1"/>
      <w:numFmt w:val="upperRoman"/>
      <w:lvlText w:val="%1."/>
      <w:lvlJc w:val="left"/>
      <w:pPr>
        <w:tabs>
          <w:tab w:pos="1080" w:val="num"/>
        </w:tabs>
        <w:ind w:hanging="720" w:left="1080"/>
      </w:pPr>
      <w:rPr>
        <w:rFonts w:hint="default"/>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98767BE"/>
    <w:multiLevelType w:val="hybridMultilevel"/>
    <w:tmpl w:val="495E0878"/>
    <w:lvl w:tplc="5616F370"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65F0"/>
    <w:rsid w:val="000149C1"/>
    <w:rsid w:val="00014AC5"/>
    <w:rsid w:val="00056AAA"/>
    <w:rsid w:val="00065FA4"/>
    <w:rsid w:val="00082D64"/>
    <w:rsid w:val="000846DF"/>
    <w:rsid w:val="00087F2C"/>
    <w:rsid w:val="00096BF4"/>
    <w:rsid w:val="000A74EC"/>
    <w:rsid w:val="000D4FF0"/>
    <w:rsid w:val="000E68D3"/>
    <w:rsid w:val="000F3603"/>
    <w:rsid w:val="00110072"/>
    <w:rsid w:val="001262C5"/>
    <w:rsid w:val="0013153A"/>
    <w:rsid w:val="00141CEE"/>
    <w:rsid w:val="00153D80"/>
    <w:rsid w:val="00185026"/>
    <w:rsid w:val="001A2C04"/>
    <w:rsid w:val="001C3E4F"/>
    <w:rsid w:val="001D7C1D"/>
    <w:rsid w:val="001E794F"/>
    <w:rsid w:val="001F2407"/>
    <w:rsid w:val="00210901"/>
    <w:rsid w:val="00220063"/>
    <w:rsid w:val="00223FD2"/>
    <w:rsid w:val="00231C81"/>
    <w:rsid w:val="00246478"/>
    <w:rsid w:val="0025057B"/>
    <w:rsid w:val="00284197"/>
    <w:rsid w:val="002C1B18"/>
    <w:rsid w:val="002C3353"/>
    <w:rsid w:val="002C4A56"/>
    <w:rsid w:val="002E5A5C"/>
    <w:rsid w:val="002F5AC0"/>
    <w:rsid w:val="00300E3D"/>
    <w:rsid w:val="00303C13"/>
    <w:rsid w:val="00304A19"/>
    <w:rsid w:val="00305A65"/>
    <w:rsid w:val="00307E36"/>
    <w:rsid w:val="00311D3C"/>
    <w:rsid w:val="00324615"/>
    <w:rsid w:val="003322B2"/>
    <w:rsid w:val="0036252D"/>
    <w:rsid w:val="0036524E"/>
    <w:rsid w:val="00384FBB"/>
    <w:rsid w:val="003B506E"/>
    <w:rsid w:val="003C7F6A"/>
    <w:rsid w:val="003D1E77"/>
    <w:rsid w:val="003F5905"/>
    <w:rsid w:val="004128D4"/>
    <w:rsid w:val="00413E00"/>
    <w:rsid w:val="0042407B"/>
    <w:rsid w:val="004400D9"/>
    <w:rsid w:val="00482CD1"/>
    <w:rsid w:val="00494008"/>
    <w:rsid w:val="004D51BB"/>
    <w:rsid w:val="004F6AD8"/>
    <w:rsid w:val="00503716"/>
    <w:rsid w:val="00505DC3"/>
    <w:rsid w:val="0052449B"/>
    <w:rsid w:val="00525A5B"/>
    <w:rsid w:val="00535AB3"/>
    <w:rsid w:val="0054271A"/>
    <w:rsid w:val="00546EE0"/>
    <w:rsid w:val="00552AAE"/>
    <w:rsid w:val="00554285"/>
    <w:rsid w:val="00585191"/>
    <w:rsid w:val="005876F0"/>
    <w:rsid w:val="005A3656"/>
    <w:rsid w:val="005A61B1"/>
    <w:rsid w:val="005B4DE4"/>
    <w:rsid w:val="005C5DB0"/>
    <w:rsid w:val="005D7378"/>
    <w:rsid w:val="00617120"/>
    <w:rsid w:val="00626FA7"/>
    <w:rsid w:val="0063412E"/>
    <w:rsid w:val="00652B9D"/>
    <w:rsid w:val="006560DD"/>
    <w:rsid w:val="00656AB1"/>
    <w:rsid w:val="00661668"/>
    <w:rsid w:val="00667906"/>
    <w:rsid w:val="006745C1"/>
    <w:rsid w:val="006C17E9"/>
    <w:rsid w:val="006C6D31"/>
    <w:rsid w:val="006C7720"/>
    <w:rsid w:val="006D4BA0"/>
    <w:rsid w:val="006F2E2D"/>
    <w:rsid w:val="00732C85"/>
    <w:rsid w:val="00744270"/>
    <w:rsid w:val="00763AC3"/>
    <w:rsid w:val="007746FA"/>
    <w:rsid w:val="007C4785"/>
    <w:rsid w:val="007C67A5"/>
    <w:rsid w:val="007F0F7C"/>
    <w:rsid w:val="00814CEB"/>
    <w:rsid w:val="00833454"/>
    <w:rsid w:val="00835F22"/>
    <w:rsid w:val="0085489D"/>
    <w:rsid w:val="00873338"/>
    <w:rsid w:val="00873C16"/>
    <w:rsid w:val="008831B1"/>
    <w:rsid w:val="008938F8"/>
    <w:rsid w:val="00893D07"/>
    <w:rsid w:val="00894787"/>
    <w:rsid w:val="008D16F4"/>
    <w:rsid w:val="008D31F8"/>
    <w:rsid w:val="00903DBD"/>
    <w:rsid w:val="00905841"/>
    <w:rsid w:val="00906B55"/>
    <w:rsid w:val="00910999"/>
    <w:rsid w:val="009376C9"/>
    <w:rsid w:val="00944A19"/>
    <w:rsid w:val="009903DB"/>
    <w:rsid w:val="00994F27"/>
    <w:rsid w:val="009C3707"/>
    <w:rsid w:val="009C6C9D"/>
    <w:rsid w:val="009C775A"/>
    <w:rsid w:val="009E5B79"/>
    <w:rsid w:val="009F6F19"/>
    <w:rsid w:val="00A30DCF"/>
    <w:rsid w:val="00A52479"/>
    <w:rsid w:val="00A545CD"/>
    <w:rsid w:val="00A56605"/>
    <w:rsid w:val="00A73B0F"/>
    <w:rsid w:val="00AB364F"/>
    <w:rsid w:val="00B01329"/>
    <w:rsid w:val="00B0211B"/>
    <w:rsid w:val="00B13F51"/>
    <w:rsid w:val="00B36D3F"/>
    <w:rsid w:val="00B42369"/>
    <w:rsid w:val="00B442D1"/>
    <w:rsid w:val="00B86AA5"/>
    <w:rsid w:val="00BB5BD2"/>
    <w:rsid w:val="00BC1CCC"/>
    <w:rsid w:val="00BC21E9"/>
    <w:rsid w:val="00BC72A8"/>
    <w:rsid w:val="00BE7CD3"/>
    <w:rsid w:val="00BE7FFA"/>
    <w:rsid w:val="00BF15A9"/>
    <w:rsid w:val="00C13AAB"/>
    <w:rsid w:val="00C22FB5"/>
    <w:rsid w:val="00C25555"/>
    <w:rsid w:val="00C268B8"/>
    <w:rsid w:val="00C37FB9"/>
    <w:rsid w:val="00C645D9"/>
    <w:rsid w:val="00C73C08"/>
    <w:rsid w:val="00C75FAD"/>
    <w:rsid w:val="00C76114"/>
    <w:rsid w:val="00CD09E2"/>
    <w:rsid w:val="00D03905"/>
    <w:rsid w:val="00D24BA7"/>
    <w:rsid w:val="00D44F0C"/>
    <w:rsid w:val="00D5512E"/>
    <w:rsid w:val="00D91CEA"/>
    <w:rsid w:val="00DD38A5"/>
    <w:rsid w:val="00E052BE"/>
    <w:rsid w:val="00E3002E"/>
    <w:rsid w:val="00E85BB6"/>
    <w:rsid w:val="00E907C4"/>
    <w:rsid w:val="00E90A71"/>
    <w:rsid w:val="00E9324A"/>
    <w:rsid w:val="00E9727E"/>
    <w:rsid w:val="00EA3D48"/>
    <w:rsid w:val="00EA751C"/>
    <w:rsid w:val="00EB0658"/>
    <w:rsid w:val="00EB0FA7"/>
    <w:rsid w:val="00ED3B98"/>
    <w:rsid w:val="00EF3019"/>
    <w:rsid w:val="00F13B53"/>
    <w:rsid w:val="00F14E97"/>
    <w:rsid w:val="00F22ED3"/>
    <w:rsid w:val="00F43A62"/>
    <w:rsid w:val="00F656FA"/>
    <w:rsid w:val="00F70A23"/>
    <w:rsid w:val="00F753F1"/>
    <w:rsid w:val="00F837E7"/>
    <w:rsid w:val="00FA2571"/>
    <w:rsid w:val="00FB00B4"/>
    <w:rsid w:val="00FD147B"/>
    <w:rsid w:val="00FD24B4"/>
    <w:rsid w:val="00FE04AD"/>
    <w:rsid w:val="00FF44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space="0" w:sz="0" w:color="auto" w:val="none"/>
      <w:shd w:fill="auto" w:color="auto" w:val="clear"/>
    </w:rPr>
  </w:style>
  <w:style w:customStyle="true" w:styleId="eSPISCCParagraphDefaultFont" w:type="character">
    <w:name w:val="eSPIS_CC_Paragraph Default Font"/>
    <w:basedOn w:val="Zadanifontodlomka"/>
    <w:rsid w:val="003F59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905"/>
    <w:rPr>
      <w:bdr w:space="0" w:sz="0" w:color="auto" w:val="none"/>
      <w:shd w:fill="FFFFCC" w:color="auto" w:val="clear"/>
      <w:lang w:val="hr-HR"/>
    </w:rPr>
  </w:style>
  <w:style w:customStyle="true" w:styleId="PozadinaSvijetloCrvena" w:type="character">
    <w:name w:val="Pozadina_SvijetloCrvena"/>
    <w:basedOn w:val="eSPISCCParagraphDefaultFont"/>
    <w:rsid w:val="003F59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9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color="auto" w:space="0" w:sz="0" w:val="none"/>
      <w:shd w:color="auto" w:fill="auto" w:val="clear"/>
    </w:rPr>
  </w:style>
  <w:style w:customStyle="1" w:styleId="eSPISCCParagraphDefaultFont" w:type="character">
    <w:name w:val="eSPIS_CC_Paragraph Default Font"/>
    <w:basedOn w:val="Zadanifontodlomka"/>
    <w:rsid w:val="003F59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905"/>
    <w:rPr>
      <w:bdr w:color="auto" w:space="0" w:sz="0" w:val="none"/>
      <w:shd w:color="auto" w:fill="FFFFCC" w:val="clear"/>
      <w:lang w:val="hr-HR"/>
    </w:rPr>
  </w:style>
  <w:style w:customStyle="1" w:styleId="PozadinaSvijetloCrvena" w:type="character">
    <w:name w:val="Pozadina_SvijetloCrvena"/>
    <w:basedOn w:val="eSPISCCParagraphDefaultFont"/>
    <w:rsid w:val="003F59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9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92150">
      <w:bodyDiv w:val="true"/>
      <w:marLeft w:val="0"/>
      <w:marRight w:val="0"/>
      <w:marTop w:val="0"/>
      <w:marBottom w:val="0"/>
      <w:divBdr>
        <w:top w:space="0" w:sz="0" w:color="auto" w:val="none"/>
        <w:left w:space="0" w:sz="0" w:color="auto" w:val="none"/>
        <w:bottom w:space="0" w:sz="0" w:color="auto" w:val="none"/>
        <w:right w:space="0" w:sz="0" w:color="auto" w:val="none"/>
      </w:divBdr>
    </w:div>
    <w:div w:id="1157578097">
      <w:bodyDiv w:val="true"/>
      <w:marLeft w:val="0"/>
      <w:marRight w:val="0"/>
      <w:marTop w:val="0"/>
      <w:marBottom w:val="0"/>
      <w:divBdr>
        <w:top w:space="0" w:sz="0" w:color="auto" w:val="none"/>
        <w:left w:space="0" w:sz="0" w:color="auto" w:val="none"/>
        <w:bottom w:space="0" w:sz="0" w:color="auto" w:val="none"/>
        <w:right w:space="0" w:sz="0" w:color="auto" w:val="none"/>
      </w:divBdr>
    </w:div>
    <w:div w:id="1182471540">
      <w:bodyDiv w:val="true"/>
      <w:marLeft w:val="0"/>
      <w:marRight w:val="0"/>
      <w:marTop w:val="0"/>
      <w:marBottom w:val="0"/>
      <w:divBdr>
        <w:top w:space="0" w:sz="0" w:color="auto" w:val="none"/>
        <w:left w:space="0" w:sz="0" w:color="auto" w:val="none"/>
        <w:bottom w:space="0" w:sz="0" w:color="auto" w:val="none"/>
        <w:right w:space="0" w:sz="0" w:color="auto" w:val="none"/>
      </w:divBdr>
    </w:div>
    <w:div w:id="19663062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St-212/2018</izvorni_sadrzaj>
    <derivirana_varijabla naziv="DomainObject.Predmet.OznakaBroj_1">St-212/2018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spis Ovr-477/18 Općinskog suda u Varaždinu na uvid
Prijave tražbina nalaze se u 8 kutija u ST pisarnici do ročišta</izvorni_sadrzaj>
    <derivirana_varijabla naziv="DomainObject.Predmet.PrimjedbaSuca_1">Prileži spis Ovr-477/18 Općinskog suda u Varaždinu na uvid
Prijave tražbina nalaze se u 8 kutija u ST pisarnici do ročišta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Industrogradnja dioničko društvo za usluge</izvorni_sadrzaj>
    <derivirana_varijabla naziv="DomainObject.Predmet.StrankaFormated_1">  Industrogradnja dioničko društvo za usluge</derivirana_varijabla>
  </DomainObject.Predmet.StrankaFormated>
  <DomainObject.Predmet.StrankaFormatedOIB>
    <izvorni_sadrzaj>  Industrogradnja dioničko društvo za usluge, OIB 03714155365</izvorni_sadrzaj>
    <derivirana_varijabla naziv="DomainObject.Predmet.StrankaFormatedOIB_1">  Industrogradnja dioničko društvo za usluge, OIB 03714155365</derivirana_varijabla>
  </DomainObject.Predmet.StrankaFormatedOIB>
  <DomainObject.Predmet.StrankaFormatedWithAdress>
    <izvorni_sadrzaj> Industrogradnja dioničko društvo za usluge, Augusta Šenoe 4-6, 42000 Varaždin</izvorni_sadrzaj>
    <derivirana_varijabla naziv="DomainObject.Predmet.StrankaFormatedWithAdress_1"> Industrogradnja dioničko društvo za usluge, Augusta Šenoe 4-6, 42000 Varaždin</derivirana_varijabla>
  </DomainObject.Predmet.StrankaFormatedWithAdress>
  <DomainObject.Predmet.StrankaFormatedWithAdressOIB>
    <izvorni_sadrzaj> Industrogradnja dioničko društvo za usluge, OIB 03714155365, Augusta Šenoe 4-6, 42000 Varaždin</izvorni_sadrzaj>
    <derivirana_varijabla naziv="DomainObject.Predmet.StrankaFormatedWithAdressOIB_1"> Industrogradnja dioničko društvo za usluge, OIB 03714155365, Augusta Šenoe 4-6, 42000 Varaždin</derivirana_varijabla>
  </DomainObject.Predmet.StrankaFormatedWithAdressOIB>
  <DomainObject.Predmet.StrankaWithAdress>
    <izvorni_sadrzaj>Industrogradnja dioničko društvo za usluge Augusta Šenoe 4-6,42000 Varaždin</izvorni_sadrzaj>
    <derivirana_varijabla naziv="DomainObject.Predmet.StrankaWithAdress_1">Industrogradnja dioničko društvo za usluge Augusta Šenoe 4-6,42000 Varaždin</derivirana_varijabla>
  </DomainObject.Predmet.StrankaWithAdress>
  <DomainObject.Predmet.StrankaWithAdressOIB>
    <izvorni_sadrzaj>Industrogradnja dioničko društvo za usluge, OIB 03714155365, Augusta Šenoe 4-6,42000 Varaždin</izvorni_sadrzaj>
    <derivirana_varijabla naziv="DomainObject.Predmet.StrankaWithAdressOIB_1">Industrogradnja dioničko društvo za usluge, OIB 03714155365, Augusta Šenoe 4-6,42000 Varaždin</derivirana_varijabla>
  </DomainObject.Predmet.StrankaWithAdressOIB>
  <DomainObject.Predmet.StrankaNazivFormated>
    <izvorni_sadrzaj>Industrogradnja dioničko društvo za usluge</izvorni_sadrzaj>
    <derivirana_varijabla naziv="DomainObject.Predmet.StrankaNazivFormated_1">Industrogradnja dioničko društvo za usluge</derivirana_varijabla>
  </DomainObject.Predmet.StrankaNazivFormated>
  <DomainObject.Predmet.StrankaNazivFormatedOIB>
    <izvorni_sadrzaj>Industrogradnja dioničko društvo za usluge, OIB 03714155365</izvorni_sadrzaj>
    <derivirana_varijabla naziv="DomainObject.Predmet.StrankaNazivFormatedOIB_1">Industrogradnja dioničko društvo za usluge, OIB 03714155365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Šobak</izvorni_sadrzaj>
    <derivirana_varijabla naziv="DomainObject.Predmet.Zapisnicar_1">Nikolina Šobak</derivirana_varijabla>
  </DomainObject.Predmet.Zapisnicar>
  <DomainObject.Predmet.StrankaListFormated>
    <izvorni_sadrzaj>
      <item>Industrogradnja dioničko društvo za usluge</item>
    </izvorni_sadrzaj>
    <derivirana_varijabla naziv="DomainObject.Predmet.StrankaListFormated_1">
      <item>Industrogradnja dioničko društvo za usluge</item>
    </derivirana_varijabla>
  </DomainObject.Predmet.StrankaListFormated>
  <DomainObject.Predmet.StrankaListFormatedOIB>
    <izvorni_sadrzaj>
      <item>Industrogradnja dioničko društvo za usluge, OIB 03714155365</item>
    </izvorni_sadrzaj>
    <derivirana_varijabla naziv="DomainObject.Predmet.StrankaListFormatedOIB_1">
      <item>Industrogradnja dioničko društvo za usluge, OIB 03714155365</item>
    </derivirana_varijabla>
  </DomainObject.Predmet.StrankaListFormatedOIB>
  <DomainObject.Predmet.StrankaListFormatedWithAdress>
    <izvorni_sadrzaj>
      <item>Industrogradnja dioničko društvo za usluge, Augusta Šenoe 4-6, 42000 Varaždin</item>
    </izvorni_sadrzaj>
    <derivirana_varijabla naziv="DomainObject.Predmet.StrankaListFormatedWithAdress_1">
      <item>Industrogradnja dioničko društvo za usluge, Augusta Šenoe 4-6, 42000 Varaždin</item>
    </derivirana_varijabla>
  </DomainObject.Predmet.StrankaListFormatedWithAdress>
  <DomainObject.Predmet.StrankaListFormatedWithAdressOIB>
    <izvorni_sadrzaj>
      <item>Industrogradnja dioničko društvo za usluge, OIB 03714155365, Augusta Šenoe 4-6, 42000 Varaždin</item>
    </izvorni_sadrzaj>
    <derivirana_varijabla naziv="DomainObject.Predmet.StrankaListFormatedWithAdressOIB_1">
      <item>Industrogradnja dioničko društvo za usluge, OIB 03714155365, Augusta Šenoe 4-6, 42000 Varaždin</item>
    </derivirana_varijabla>
  </DomainObject.Predmet.StrankaListFormatedWithAdressOIB>
  <DomainObject.Predmet.StrankaListNazivFormated>
    <izvorni_sadrzaj>
      <item>Industrogradnja dioničko društvo za usluge</item>
    </izvorni_sadrzaj>
    <derivirana_varijabla naziv="DomainObject.Predmet.StrankaListNazivFormated_1">
      <item>Industrogradnja dioničko društvo za usluge</item>
    </derivirana_varijabla>
  </DomainObject.Predmet.StrankaListNazivFormated>
  <DomainObject.Predmet.StrankaListNazivFormatedOIB>
    <izvorni_sadrzaj>
      <item>Industrogradnja dioničko društvo za usluge, OIB 03714155365</item>
    </izvorni_sadrzaj>
    <derivirana_varijabla naziv="DomainObject.Predmet.StrankaListNazivFormatedOIB_1">
      <item>Industrogradnja dioničko društvo za usluge, OIB 03714155365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Galinec</item>
      <item>Sudski registar</item>
      <item>Nina Markovinović Belamarić</item>
      <item>Meliha Okić Buljanović</item>
      <item>Ivan Vrdoljak</item>
      <item>Dajana Đurin</item>
      <item>Slavica Josipović Kulić</item>
      <item>Zlatko Dumenčić</item>
      <item>Miljenka Troskot</item>
      <item>Ivan Perica</item>
      <item>Borivoj Paulik</item>
      <item>Helena Paulik</item>
      <item>Anamarija Paulik</item>
      <item>Agata Ponjan</item>
      <item>Miroslav Paradžik</item>
      <item>Višnja Ričko</item>
      <item>Vesna Jandrečić</item>
      <item>Petar Milošević</item>
      <item>Milena Milošević</item>
      <item>Marjo Milošević</item>
      <item>Josip Milošević</item>
      <item>Nevenka Pečić</item>
      <item>Igor Slunski</item>
      <item>Martina Grgec</item>
      <item>Željko Žužić</item>
      <item>Ante Marijanović</item>
      <item>Senija Demirović</item>
      <item>Mara Mrkonja</item>
      <item>Zlatko Štimac</item>
      <item>Tomo Orlović</item>
      <item>Nikola Vukušić</item>
      <item>Lidija Deverić</item>
      <item>Slobodan Mišetić</item>
      <item>Zdravko Jakelić</item>
      <item>Ankica Zupanc</item>
      <item>Miroslav Matković</item>
      <item>Hrvatski zavod za mirovinsko osiguranje, Područni ured u Gospiću, Odjel za zajedničke poslove</item>
      <item>Katica Petretić</item>
      <item>Božica Škalec</item>
      <item>Štefica Radović</item>
      <item>Mile Peurača</item>
      <item>Bernarda Dubovečak-Kostrec</item>
      <item>Božica Škalec</item>
      <item>Zvonimir Milošević</item>
      <item>Mustafa Šahdanović</item>
      <item>Odvjetničko društvo BRLEČIĆ &amp; partneri, javno trgovačko društvo za obavljanje odvjetničkih poslova</item>
    </izvorni_sadrzaj>
    <derivirana_varijabla naziv="DomainObject.Predmet.OstaliListFormated_1">
      <item>Josip Galinec</item>
      <item>Sudski registar</item>
      <item>Nina Markovinović Belamarić</item>
      <item>Meliha Okić Buljanović</item>
      <item>Ivan Vrdoljak</item>
      <item>Dajana Đurin</item>
      <item>Slavica Josipović Kulić</item>
      <item>Zlatko Dumenčić</item>
      <item>Miljenka Troskot</item>
      <item>Ivan Perica</item>
      <item>Borivoj Paulik</item>
      <item>Helena Paulik</item>
      <item>Anamarija Paulik</item>
      <item>Agata Ponjan</item>
      <item>Miroslav Paradžik</item>
      <item>Višnja Ričko</item>
      <item>Vesna Jandrečić</item>
      <item>Petar Milošević</item>
      <item>Milena Milošević</item>
      <item>Marjo Milošević</item>
      <item>Josip Milošević</item>
      <item>Nevenka Pečić</item>
      <item>Igor Slunski</item>
      <item>Martina Grgec</item>
      <item>Željko Žužić</item>
      <item>Ante Marijanović</item>
      <item>Senija Demirović</item>
      <item>Mara Mrkonja</item>
      <item>Zlatko Štimac</item>
      <item>Tomo Orlović</item>
      <item>Nikola Vukušić</item>
      <item>Lidija Deverić</item>
      <item>Slobodan Mišetić</item>
      <item>Zdravko Jakelić</item>
      <item>Ankica Zupanc</item>
      <item>Miroslav Matković</item>
      <item>Hrvatski zavod za mirovinsko osiguranje, Područni ured u Gospiću, Odjel za zajedničke poslove</item>
      <item>Katica Petretić</item>
      <item>Božica Škalec</item>
      <item>Štefica Radović</item>
      <item>Mile Peurača</item>
      <item>Bernarda Dubovečak-Kostrec</item>
      <item>Božica Škalec</item>
      <item>Zvonimir Milošević</item>
      <item>Mustafa Šahdanović</item>
      <item>Odvjetničko društvo BRLEČIĆ &amp; partneri, javno trgovačko društvo za obavljanje odvjetničkih poslova</item>
    </derivirana_varijabla>
  </DomainObject.Predmet.OstaliListFormated>
  <DomainObject.Predmet.OstaliListFormatedOIB>
    <izvorni_sadrzaj>
      <item>Josip Galinec, OIB 58302139318</item>
      <item>Sudski registar</item>
      <item>Nina Markovinović Belamarić</item>
      <item>Meliha Okić Buljanović</item>
      <item>Ivan Vrdoljak</item>
      <item>Dajana Đurin, OIB 20632217031</item>
      <item>Slavica Josipović Kulić, OIB 61403210271</item>
      <item>Zlatko Dumenčić, OIB 89315524077</item>
      <item>Miljenka Troskot, OIB 08735593860</item>
      <item>Ivan Perica, OIB 82111576430</item>
      <item>Borivoj Paulik, OIB 90308804993</item>
      <item>Helena Paulik, OIB 03341062093</item>
      <item>Anamarija Paulik, OIB 77474375309</item>
      <item>Agata Ponjan, OIB 56342063125</item>
      <item>Miroslav Paradžik, OIB 42163740538</item>
      <item>Višnja Ričko, OIB 70165306410</item>
      <item>Vesna Jandrečić, OIB 87825966785</item>
      <item>Petar Milošević, OIB 04054637641</item>
      <item>Milena Milošević, OIB 39913123600</item>
      <item>Marjo Milošević, OIB 80523488897</item>
      <item>Josip Milošević, OIB 52109921805</item>
      <item>Nevenka Pečić, OIB 28362981963</item>
      <item>Igor Slunski, OIB 64669124971</item>
      <item>Martina Grgec</item>
      <item>Željko Žužić, OIB 95791812072</item>
      <item>Ante Marijanović, OIB 76509530123</item>
      <item>Senija Demirović, OIB 42856226375</item>
      <item>Mara Mrkonja, OIB 16337140631</item>
      <item>Zlatko Štimac, OIB 96374813277</item>
      <item>Tomo Orlović, OIB 79120735319</item>
      <item>Nikola Vukušić, OIB 58171289034</item>
      <item>Lidija Deverić, OIB 62960547678</item>
      <item>Slobodan Mišetić, OIB 57236356095</item>
      <item>Zdravko Jakelić, OIB 32525019410</item>
      <item>Ankica Zupanc, OIB 95667242418</item>
      <item>Miroslav Matković, OIB 95027383876</item>
      <item>Hrvatski zavod za mirovinsko osiguranje, Područni ured u Gospiću, Odjel za zajedničke poslove</item>
      <item>Katica Petretić</item>
      <item>Božica Škalec</item>
      <item>Štefica Radović, OIB 73383954618</item>
      <item>Mile Peurača, OIB 29230993671</item>
      <item>Bernarda Dubovečak-Kostrec, OIB 44527016673</item>
      <item>Božica Škalec, OIB 18785239979</item>
      <item>Zvonimir Milošević, OIB 32622816567</item>
      <item>Mustafa Šahdanović, OIB 14939072745</item>
      <item>Odvjetničko društvo BRLEČIĆ &amp; partneri, javno trgovačko društvo za obavljanje odvjetničkih poslova, OIB 75277763692</item>
    </izvorni_sadrzaj>
    <derivirana_varijabla naziv="DomainObject.Predmet.OstaliListFormatedOIB_1">
      <item>Josip Galinec, OIB 58302139318</item>
      <item>Sudski registar</item>
      <item>Nina Markovinović Belamarić</item>
      <item>Meliha Okić Buljanović</item>
      <item>Ivan Vrdoljak</item>
      <item>Dajana Đurin, OIB 20632217031</item>
      <item>Slavica Josipović Kulić, OIB 61403210271</item>
      <item>Zlatko Dumenčić, OIB 89315524077</item>
      <item>Miljenka Troskot, OIB 08735593860</item>
      <item>Ivan Perica, OIB 82111576430</item>
      <item>Borivoj Paulik, OIB 90308804993</item>
      <item>Helena Paulik, OIB 03341062093</item>
      <item>Anamarija Paulik, OIB 77474375309</item>
      <item>Agata Ponjan, OIB 56342063125</item>
      <item>Miroslav Paradžik, OIB 42163740538</item>
      <item>Višnja Ričko, OIB 70165306410</item>
      <item>Vesna Jandrečić, OIB 87825966785</item>
      <item>Petar Milošević, OIB 04054637641</item>
      <item>Milena Milošević, OIB 39913123600</item>
      <item>Marjo Milošević, OIB 80523488897</item>
      <item>Josip Milošević, OIB 52109921805</item>
      <item>Nevenka Pečić, OIB 28362981963</item>
      <item>Igor Slunski, OIB 64669124971</item>
      <item>Martina Grgec</item>
      <item>Željko Žužić, OIB 95791812072</item>
      <item>Ante Marijanović, OIB 76509530123</item>
      <item>Senija Demirović, OIB 42856226375</item>
      <item>Mara Mrkonja, OIB 16337140631</item>
      <item>Zlatko Štimac, OIB 96374813277</item>
      <item>Tomo Orlović, OIB 79120735319</item>
      <item>Nikola Vukušić, OIB 58171289034</item>
      <item>Lidija Deverić, OIB 62960547678</item>
      <item>Slobodan Mišetić, OIB 57236356095</item>
      <item>Zdravko Jakelić, OIB 32525019410</item>
      <item>Ankica Zupanc, OIB 95667242418</item>
      <item>Miroslav Matković, OIB 95027383876</item>
      <item>Hrvatski zavod za mirovinsko osiguranje, Područni ured u Gospiću, Odjel za zajedničke poslove</item>
      <item>Katica Petretić</item>
      <item>Božica Škalec</item>
      <item>Štefica Radović, OIB 73383954618</item>
      <item>Mile Peurača, OIB 29230993671</item>
      <item>Bernarda Dubovečak-Kostrec, OIB 44527016673</item>
      <item>Božica Škalec, OIB 18785239979</item>
      <item>Zvonimir Milošević, OIB 32622816567</item>
      <item>Mustafa Šahdanović, OIB 14939072745</item>
      <item>Odvjetničko društvo BRLEČIĆ &amp; partneri, javno trgovačko društvo za obavljanje odvjetničkih poslova, OIB 75277763692</item>
    </derivirana_varijabla>
  </DomainObject.Predmet.OstaliListFormatedOIB>
  <DomainObject.Predmet.OstaliListFormatedWithAdress>
    <izvorni_sadrzaj>
      <item>Josip Galinec, Zelinska Ulica 3, 10000 Zagreb</item>
      <item>Sudski registar</item>
      <item>Nina Markovinović Belamarić, Kralja Držislava 10, 10000 Zagreb</item>
      <item>Meliha Okić Buljanović, Andrije Hebranga 23, 10000 Zagreb</item>
      <item>Ivan Vrdoljak, Pavla Hatza 23/II, 10000 Zagreb</item>
      <item>Dajana Đurin, Nikole Jurišića 7, 43000 Bjelovar</item>
      <item>Slavica Josipović Kulić, Savska Cesta 82, 10000 Zagreb</item>
      <item>Zlatko Dumenčić, Svetonedjeljska Cesta 44, 10431 Brezje</item>
      <item>Miljenka Troskot, Trg Ivana Kukuljevića 12, 10000 Zagreb</item>
      <item>Ivan Perica, Travarski Odvojak 21, 10257 Hrvatski Leskovac</item>
      <item>Borivoj Paulik, Medvedgradska 15, 10000 Zagreb</item>
      <item>Helena Paulik, Medvedgradska 15, 10000 Zagreb</item>
      <item>Anamarija Paulik, Medvedgradska 15, 10000 Zagreb</item>
      <item>Agata Ponjan, 6. Njivice 9a, 10000 Zagreb</item>
      <item>Miroslav Paradžik, Kennedyev Trg 2, 10000 Zagreb</item>
      <item>Višnja Ričko, Side Košutić 20, 10000 Zagreb</item>
      <item>Vesna Jandrečić, Topolje 20, 10431 Novaki</item>
      <item>Petar Milošević, Kraljevec 26, 10000 Zagreb</item>
      <item>Milena Milošević, Kraljevec 26, 10000 Zagreb</item>
      <item>Marjo Milošević, Kraljevec 26, 10000 Zagreb</item>
      <item>Josip Milošević, Kraljevec 26, 10000 Zagreb</item>
      <item>Nevenka Pečić, Stubička Cesta 90, 49243 Oroslavje</item>
      <item>Igor Slunski, Kačićeva 18, 10000 Zagreb</item>
      <item>Martina Grgec, Bukovačka cesta 51, 10000 Zagreb</item>
      <item>Željko Žužić, 4. Trnjanski Zavoj 28, 10000 Zagreb</item>
      <item>Ante Marijanović, Hribarov Prilaz 6, 10000 Zagreb</item>
      <item>Senija Demirović, Ulica Antuna Stipančića 27, 10000 Zagreb</item>
      <item>Mara Mrkonja, Mrakov Breg 6, 10257 Kupinečki Kraljevec</item>
      <item>Zlatko Štimac, Hotnja 71, 10414 Hotnja</item>
      <item>Tomo Orlović, Ferenščica X. 13, 10000 Zagreb</item>
      <item>Nikola Vukušić, Novi Zdenkovac 14, 34350 Novi Zdenkovac</item>
      <item>Lidija Deverić, Odranska 86, 10412 Donja Lomnica</item>
      <item>Slobodan Mišetić, Dankovečka Ulica 5, 10000 Zagreb</item>
      <item>Zdravko Jakelić, Kustošijski Venec 7, 10000 Zagreb</item>
      <item>Ankica Zupanc, Stojdraška Ulica 11, 10000 Zagreb</item>
      <item>Miroslav Matković, Turopoljska Ulica 86, 10412 Lukavec</item>
      <item>Hrvatski zavod za mirovinsko osiguranje, Područni ured u Gospiću, Odjel za zajedničke poslove, dr. F. Tuđmana 6, 53000 Gospić</item>
      <item>Katica Petretić</item>
      <item>Božica Škalec</item>
      <item>Štefica Radović, Ul. Hrvatskih Iseljenika 3, 10000 Zagreb</item>
      <item>Mile Peurača, Ulica Brune Bušića 25, 10000 Zagreb</item>
      <item>Bernarda Dubovečak-Kostrec, Zagorska Ulica 10, 42250 Lepoglava</item>
      <item>Božica Škalec, Vilanci 22, 49215 Vilanci</item>
      <item>Zvonimir Milošević</item>
      <item>Mustafa Šahdanović</item>
      <item>Odvjetničko društvo BRLEČIĆ &amp; partneri, javno trgovačko društvo za obavljanje odvjetničkih poslova, Optujska ulica 25/1, 42000 Varaždin</item>
    </izvorni_sadrzaj>
    <derivirana_varijabla naziv="DomainObject.Predmet.OstaliListFormatedWithAdress_1">
      <item>Josip Galinec, Zelinska Ulica 3, 10000 Zagreb</item>
      <item>Sudski registar</item>
      <item>Nina Markovinović Belamarić, Kralja Držislava 10, 10000 Zagreb</item>
      <item>Meliha Okić Buljanović, Andrije Hebranga 23, 10000 Zagreb</item>
      <item>Ivan Vrdoljak, Pavla Hatza 23/II, 10000 Zagreb</item>
      <item>Dajana Đurin, Nikole Jurišića 7, 43000 Bjelovar</item>
      <item>Slavica Josipović Kulić, Savska Cesta 82, 10000 Zagreb</item>
      <item>Zlatko Dumenčić, Svetonedjeljska Cesta 44, 10431 Brezje</item>
      <item>Miljenka Troskot, Trg Ivana Kukuljevića 12, 10000 Zagreb</item>
      <item>Ivan Perica, Travarski Odvojak 21, 10257 Hrvatski Leskovac</item>
      <item>Borivoj Paulik, Medvedgradska 15, 10000 Zagreb</item>
      <item>Helena Paulik, Medvedgradska 15, 10000 Zagreb</item>
      <item>Anamarija Paulik, Medvedgradska 15, 10000 Zagreb</item>
      <item>Agata Ponjan, 6. Njivice 9a, 10000 Zagreb</item>
      <item>Miroslav Paradžik, Kennedyev Trg 2, 10000 Zagreb</item>
      <item>Višnja Ričko, Side Košutić 20, 10000 Zagreb</item>
      <item>Vesna Jandrečić, Topolje 20, 10431 Novaki</item>
      <item>Petar Milošević, Kraljevec 26, 10000 Zagreb</item>
      <item>Milena Milošević, Kraljevec 26, 10000 Zagreb</item>
      <item>Marjo Milošević, Kraljevec 26, 10000 Zagreb</item>
      <item>Josip Milošević, Kraljevec 26, 10000 Zagreb</item>
      <item>Nevenka Pečić, Stubička Cesta 90, 49243 Oroslavje</item>
      <item>Igor Slunski, Kačićeva 18, 10000 Zagreb</item>
      <item>Martina Grgec, Bukovačka cesta 51, 10000 Zagreb</item>
      <item>Željko Žužić, 4. Trnjanski Zavoj 28, 10000 Zagreb</item>
      <item>Ante Marijanović, Hribarov Prilaz 6, 10000 Zagreb</item>
      <item>Senija Demirović, Ulica Antuna Stipančića 27, 10000 Zagreb</item>
      <item>Mara Mrkonja, Mrakov Breg 6, 10257 Kupinečki Kraljevec</item>
      <item>Zlatko Štimac, Hotnja 71, 10414 Hotnja</item>
      <item>Tomo Orlović, Ferenščica X. 13, 10000 Zagreb</item>
      <item>Nikola Vukušić, Novi Zdenkovac 14, 34350 Novi Zdenkovac</item>
      <item>Lidija Deverić, Odranska 86, 10412 Donja Lomnica</item>
      <item>Slobodan Mišetić, Dankovečka Ulica 5, 10000 Zagreb</item>
      <item>Zdravko Jakelić, Kustošijski Venec 7, 10000 Zagreb</item>
      <item>Ankica Zupanc, Stojdraška Ulica 11, 10000 Zagreb</item>
      <item>Miroslav Matković, Turopoljska Ulica 86, 10412 Lukavec</item>
      <item>Hrvatski zavod za mirovinsko osiguranje, Područni ured u Gospiću, Odjel za zajedničke poslove, dr. F. Tuđmana 6, 53000 Gospić</item>
      <item>Katica Petretić</item>
      <item>Božica Škalec</item>
      <item>Štefica Radović, Ul. Hrvatskih Iseljenika 3, 10000 Zagreb</item>
      <item>Mile Peurača, Ulica Brune Bušića 25, 10000 Zagreb</item>
      <item>Bernarda Dubovečak-Kostrec, Zagorska Ulica 10, 42250 Lepoglava</item>
      <item>Božica Škalec, Vilanci 22, 49215 Vilanci</item>
      <item>Zvonimir Milošević</item>
      <item>Mustafa Šahdanović</item>
      <item>Odvjetničko društvo BRLEČIĆ &amp; partneri, javno trgovačko društvo za obavljanje odvjetničkih poslova, Optujska ulica 25/1, 42000 Varaždin</item>
    </derivirana_varijabla>
  </DomainObject.Predmet.OstaliListFormatedWithAdress>
  <DomainObject.Predmet.OstaliListFormatedWithAdressOIB>
    <izvorni_sadrzaj>
      <item>Josip Galinec, OIB 58302139318, Zelinska Ulica 3, 10000 Zagreb</item>
      <item>Sudski registar</item>
      <item>Nina Markovinović Belamarić, Kralja Držislava 10, 10000 Zagreb</item>
      <item>Meliha Okić Buljanović, Andrije Hebranga 23, 10000 Zagreb</item>
      <item>Ivan Vrdoljak, Pavla Hatza 23/II, 10000 Zagreb</item>
      <item>Dajana Đurin, OIB 20632217031, Nikole Jurišića 7, 43000 Bjelovar</item>
      <item>Slavica Josipović Kulić, OIB 61403210271, Savska Cesta 82, 10000 Zagreb</item>
      <item>Zlatko Dumenčić, OIB 89315524077, Svetonedjeljska Cesta 44, 10431 Brezje</item>
      <item>Miljenka Troskot, OIB 08735593860, Trg Ivana Kukuljevića 12, 10000 Zagreb</item>
      <item>Ivan Perica, OIB 82111576430, Travarski Odvojak 21, 10257 Hrvatski Leskovac</item>
      <item>Borivoj Paulik, OIB 90308804993, Medvedgradska 15, 10000 Zagreb</item>
      <item>Helena Paulik, OIB 03341062093, Medvedgradska 15, 10000 Zagreb</item>
      <item>Anamarija Paulik, OIB 77474375309, Medvedgradska 15, 10000 Zagreb</item>
      <item>Agata Ponjan, OIB 56342063125, 6. Njivice 9a, 10000 Zagreb</item>
      <item>Miroslav Paradžik, OIB 42163740538, Kennedyev Trg 2, 10000 Zagreb</item>
      <item>Višnja Ričko, OIB 70165306410, Side Košutić 20, 10000 Zagreb</item>
      <item>Vesna Jandrečić, OIB 87825966785, Topolje 20, 10431 Novaki</item>
      <item>Petar Milošević, OIB 04054637641, Kraljevec 26, 10000 Zagreb</item>
      <item>Milena Milošević, OIB 39913123600, Kraljevec 26, 10000 Zagreb</item>
      <item>Marjo Milošević, OIB 80523488897, Kraljevec 26, 10000 Zagreb</item>
      <item>Josip Milošević, OIB 52109921805, Kraljevec 26, 10000 Zagreb</item>
      <item>Nevenka Pečić, OIB 28362981963, Stubička Cesta 90, 49243 Oroslavje</item>
      <item>Igor Slunski, OIB 64669124971, Kačićeva 18, 10000 Zagreb</item>
      <item>Martina Grgec, Bukovačka cesta 51, 10000 Zagreb</item>
      <item>Željko Žužić, OIB 95791812072, 4. Trnjanski Zavoj 28, 10000 Zagreb</item>
      <item>Ante Marijanović, OIB 76509530123, Hribarov Prilaz 6, 10000 Zagreb</item>
      <item>Senija Demirović, OIB 42856226375, Ulica Antuna Stipančića 27, 10000 Zagreb</item>
      <item>Mara Mrkonja, OIB 16337140631, Mrakov Breg 6, 10257 Kupinečki Kraljevec</item>
      <item>Zlatko Štimac, OIB 96374813277, Hotnja 71, 10414 Hotnja</item>
      <item>Tomo Orlović, OIB 79120735319, Ferenščica X. 13, 10000 Zagreb</item>
      <item>Nikola Vukušić, OIB 58171289034, Novi Zdenkovac 14, 34350 Novi Zdenkovac</item>
      <item>Lidija Deverić, OIB 62960547678, Odranska 86, 10412 Donja Lomnica</item>
      <item>Slobodan Mišetić, OIB 57236356095, Dankovečka Ulica 5, 10000 Zagreb</item>
      <item>Zdravko Jakelić, OIB 32525019410, Kustošijski Venec 7, 10000 Zagreb</item>
      <item>Ankica Zupanc, OIB 95667242418, Stojdraška Ulica 11, 10000 Zagreb</item>
      <item>Miroslav Matković, OIB 95027383876, Turopoljska Ulica 86, 10412 Lukavec</item>
      <item>Hrvatski zavod za mirovinsko osiguranje, Područni ured u Gospiću, Odjel za zajedničke poslove, dr. F. Tuđmana 6, 53000 Gospić</item>
      <item>Katica Petretić</item>
      <item>Božica Škalec</item>
      <item>Štefica Radović, OIB 73383954618, Ul. Hrvatskih Iseljenika 3, 10000 Zagreb</item>
      <item>Mile Peurača, OIB 29230993671, Ulica Brune Bušića 25, 10000 Zagreb</item>
      <item>Bernarda Dubovečak-Kostrec, OIB 44527016673, Zagorska Ulica 10, 42250 Lepoglava</item>
      <item>Božica Škalec, OIB 18785239979, Vilanci 22, 49215 Vilanci</item>
      <item>Zvonimir Milošević, OIB 32622816567</item>
      <item>Mustafa Šahdanović, OIB 14939072745</item>
      <item>Odvjetničko društvo BRLEČIĆ &amp; partneri, javno trgovačko društvo za obavljanje odvjetničkih poslova, OIB 75277763692, Optujska ulica 25/1, 42000 Varaždin</item>
    </izvorni_sadrzaj>
    <derivirana_varijabla naziv="DomainObject.Predmet.OstaliListFormatedWithAdressOIB_1">
      <item>Josip Galinec, OIB 58302139318, Zelinska Ulica 3, 10000 Zagreb</item>
      <item>Sudski registar</item>
      <item>Nina Markovinović Belamarić, Kralja Držislava 10, 10000 Zagreb</item>
      <item>Meliha Okić Buljanović, Andrije Hebranga 23, 10000 Zagreb</item>
      <item>Ivan Vrdoljak, Pavla Hatza 23/II, 10000 Zagreb</item>
      <item>Dajana Đurin, OIB 20632217031, Nikole Jurišića 7, 43000 Bjelovar</item>
      <item>Slavica Josipović Kulić, OIB 61403210271, Savska Cesta 82, 10000 Zagreb</item>
      <item>Zlatko Dumenčić, OIB 89315524077, Svetonedjeljska Cesta 44, 10431 Brezje</item>
      <item>Miljenka Troskot, OIB 08735593860, Trg Ivana Kukuljevića 12, 10000 Zagreb</item>
      <item>Ivan Perica, OIB 82111576430, Travarski Odvojak 21, 10257 Hrvatski Leskovac</item>
      <item>Borivoj Paulik, OIB 90308804993, Medvedgradska 15, 10000 Zagreb</item>
      <item>Helena Paulik, OIB 03341062093, Medvedgradska 15, 10000 Zagreb</item>
      <item>Anamarija Paulik, OIB 77474375309, Medvedgradska 15, 10000 Zagreb</item>
      <item>Agata Ponjan, OIB 56342063125, 6. Njivice 9a, 10000 Zagreb</item>
      <item>Miroslav Paradžik, OIB 42163740538, Kennedyev Trg 2, 10000 Zagreb</item>
      <item>Višnja Ričko, OIB 70165306410, Side Košutić 20, 10000 Zagreb</item>
      <item>Vesna Jandrečić, OIB 87825966785, Topolje 20, 10431 Novaki</item>
      <item>Petar Milošević, OIB 04054637641, Kraljevec 26, 10000 Zagreb</item>
      <item>Milena Milošević, OIB 39913123600, Kraljevec 26, 10000 Zagreb</item>
      <item>Marjo Milošević, OIB 80523488897, Kraljevec 26, 10000 Zagreb</item>
      <item>Josip Milošević, OIB 52109921805, Kraljevec 26, 10000 Zagreb</item>
      <item>Nevenka Pečić, OIB 28362981963, Stubička Cesta 90, 49243 Oroslavje</item>
      <item>Igor Slunski, OIB 64669124971, Kačićeva 18, 10000 Zagreb</item>
      <item>Martina Grgec, Bukovačka cesta 51, 10000 Zagreb</item>
      <item>Željko Žužić, OIB 95791812072, 4. Trnjanski Zavoj 28, 10000 Zagreb</item>
      <item>Ante Marijanović, OIB 76509530123, Hribarov Prilaz 6, 10000 Zagreb</item>
      <item>Senija Demirović, OIB 42856226375, Ulica Antuna Stipančića 27, 10000 Zagreb</item>
      <item>Mara Mrkonja, OIB 16337140631, Mrakov Breg 6, 10257 Kupinečki Kraljevec</item>
      <item>Zlatko Štimac, OIB 96374813277, Hotnja 71, 10414 Hotnja</item>
      <item>Tomo Orlović, OIB 79120735319, Ferenščica X. 13, 10000 Zagreb</item>
      <item>Nikola Vukušić, OIB 58171289034, Novi Zdenkovac 14, 34350 Novi Zdenkovac</item>
      <item>Lidija Deverić, OIB 62960547678, Odranska 86, 10412 Donja Lomnica</item>
      <item>Slobodan Mišetić, OIB 57236356095, Dankovečka Ulica 5, 10000 Zagreb</item>
      <item>Zdravko Jakelić, OIB 32525019410, Kustošijski Venec 7, 10000 Zagreb</item>
      <item>Ankica Zupanc, OIB 95667242418, Stojdraška Ulica 11, 10000 Zagreb</item>
      <item>Miroslav Matković, OIB 95027383876, Turopoljska Ulica 86, 10412 Lukavec</item>
      <item>Hrvatski zavod za mirovinsko osiguranje, Područni ured u Gospiću, Odjel za zajedničke poslove, dr. F. Tuđmana 6, 53000 Gospić</item>
      <item>Katica Petretić</item>
      <item>Božica Škalec</item>
      <item>Štefica Radović, OIB 73383954618, Ul. Hrvatskih Iseljenika 3, 10000 Zagreb</item>
      <item>Mile Peurača, OIB 29230993671, Ulica Brune Bušića 25, 10000 Zagreb</item>
      <item>Bernarda Dubovečak-Kostrec, OIB 44527016673, Zagorska Ulica 10, 42250 Lepoglava</item>
      <item>Božica Škalec, OIB 18785239979, Vilanci 22, 49215 Vilanci</item>
      <item>Zvonimir Milošević, OIB 32622816567</item>
      <item>Mustafa Šahdanović, OIB 14939072745</item>
      <item>Odvjetničko društvo BRLEČIĆ &amp; partneri, javno trgovačko društvo za obavljanje odvjetničkih poslova, OIB 75277763692, Optujska ulica 25/1, 42000 Varaždin</item>
    </derivirana_varijabla>
  </DomainObject.Predmet.OstaliListFormatedWithAdressOIB>
  <DomainObject.Predmet.OstaliListNazivFormated>
    <izvorni_sadrzaj>
      <item>Josip Galinec</item>
      <item>Sudski registar</item>
      <item>Nina Markovinović Belamarić</item>
      <item>Meliha Okić Buljanović</item>
      <item>Ivan Vrdoljak</item>
      <item>Dajana Đurin</item>
      <item>Slavica Josipović Kulić</item>
      <item>Zlatko Dumenčić</item>
      <item>Miljenka Troskot</item>
      <item>Ivan Perica</item>
      <item>Borivoj Paulik</item>
      <item>Helena Paulik</item>
      <item>Anamarija Paulik</item>
      <item>Agata Ponjan</item>
      <item>Miroslav Paradžik</item>
      <item>Višnja Ričko</item>
      <item>Vesna Jandrečić</item>
      <item>Petar Milošević</item>
      <item>Milena Milošević</item>
      <item>Marjo Milošević</item>
      <item>Josip Milošević</item>
      <item>Nevenka Pečić</item>
      <item>Igor Slunski</item>
      <item>Martina Grgec</item>
      <item>Željko Žužić</item>
      <item>Ante Marijanović</item>
      <item>Senija Demirović</item>
      <item>Mara Mrkonja</item>
      <item>Zlatko Štimac</item>
      <item>Tomo Orlović</item>
      <item>Nikola Vukušić</item>
      <item>Lidija Deverić</item>
      <item>Slobodan Mišetić</item>
      <item>Zdravko Jakelić</item>
      <item>Ankica Zupanc</item>
      <item>Miroslav Matković</item>
      <item>Hrvatski zavod za mirovinsko osiguranje, Područni ured u Gospiću, Odjel za zajedničke poslove</item>
      <item>Katica Petretić</item>
      <item>Božica Škalec</item>
      <item>Štefica Radović</item>
      <item>Mile Peurača</item>
      <item>Bernarda Dubovečak-Kostrec</item>
      <item>Božica Škalec</item>
      <item>Zvonimir Milošević</item>
      <item>Mustafa Šahdanović</item>
      <item>Odvjetničko društvo BRLEČIĆ &amp; partneri, javno trgovačko društvo za obavljanje odvjetničkih poslova</item>
    </izvorni_sadrzaj>
    <derivirana_varijabla naziv="DomainObject.Predmet.OstaliListNazivFormated_1">
      <item>Josip Galinec</item>
      <item>Sudski registar</item>
      <item>Nina Markovinović Belamarić</item>
      <item>Meliha Okić Buljanović</item>
      <item>Ivan Vrdoljak</item>
      <item>Dajana Đurin</item>
      <item>Slavica Josipović Kulić</item>
      <item>Zlatko Dumenčić</item>
      <item>Miljenka Troskot</item>
      <item>Ivan Perica</item>
      <item>Borivoj Paulik</item>
      <item>Helena Paulik</item>
      <item>Anamarija Paulik</item>
      <item>Agata Ponjan</item>
      <item>Miroslav Paradžik</item>
      <item>Višnja Ričko</item>
      <item>Vesna Jandrečić</item>
      <item>Petar Milošević</item>
      <item>Milena Milošević</item>
      <item>Marjo Milošević</item>
      <item>Josip Milošević</item>
      <item>Nevenka Pečić</item>
      <item>Igor Slunski</item>
      <item>Martina Grgec</item>
      <item>Željko Žužić</item>
      <item>Ante Marijanović</item>
      <item>Senija Demirović</item>
      <item>Mara Mrkonja</item>
      <item>Zlatko Štimac</item>
      <item>Tomo Orlović</item>
      <item>Nikola Vukušić</item>
      <item>Lidija Deverić</item>
      <item>Slobodan Mišetić</item>
      <item>Zdravko Jakelić</item>
      <item>Ankica Zupanc</item>
      <item>Miroslav Matković</item>
      <item>Hrvatski zavod za mirovinsko osiguranje, Područni ured u Gospiću, Odjel za zajedničke poslove</item>
      <item>Katica Petretić</item>
      <item>Božica Škalec</item>
      <item>Štefica Radović</item>
      <item>Mile Peurača</item>
      <item>Bernarda Dubovečak-Kostrec</item>
      <item>Božica Škalec</item>
      <item>Zvonimir Milošević</item>
      <item>Mustafa Šahdanović</item>
      <item>Odvjetničko društvo BRLEČIĆ &amp; partneri, javno trgovačko društvo za obavljanje odvjetničkih poslova</item>
    </derivirana_varijabla>
  </DomainObject.Predmet.OstaliListNazivFormated>
  <DomainObject.Predmet.OstaliListNazivFormatedOIB>
    <izvorni_sadrzaj>
      <item>Josip Galinec, OIB 58302139318</item>
      <item>Sudski registar</item>
      <item>Nina Markovinović Belamarić</item>
      <item>Meliha Okić Buljanović</item>
      <item>Ivan Vrdoljak</item>
      <item>Dajana Đurin, OIB 20632217031</item>
      <item>Slavica Josipović Kulić, OIB 61403210271</item>
      <item>Zlatko Dumenčić, OIB 89315524077</item>
      <item>Miljenka Troskot, OIB 08735593860</item>
      <item>Ivan Perica, OIB 82111576430</item>
      <item>Borivoj Paulik, OIB 90308804993</item>
      <item>Helena Paulik, OIB 03341062093</item>
      <item>Anamarija Paulik, OIB 77474375309</item>
      <item>Agata Ponjan, OIB 56342063125</item>
      <item>Miroslav Paradžik, OIB 42163740538</item>
      <item>Višnja Ričko, OIB 70165306410</item>
      <item>Vesna Jandrečić, OIB 87825966785</item>
      <item>Petar Milošević, OIB 04054637641</item>
      <item>Milena Milošević, OIB 39913123600</item>
      <item>Marjo Milošević, OIB 80523488897</item>
      <item>Josip Milošević, OIB 52109921805</item>
      <item>Nevenka Pečić, OIB 28362981963</item>
      <item>Igor Slunski, OIB 64669124971</item>
      <item>Martina Grgec</item>
      <item>Željko Žužić, OIB 95791812072</item>
      <item>Ante Marijanović, OIB 76509530123</item>
      <item>Senija Demirović, OIB 42856226375</item>
      <item>Mara Mrkonja, OIB 16337140631</item>
      <item>Zlatko Štimac, OIB 96374813277</item>
      <item>Tomo Orlović, OIB 79120735319</item>
      <item>Nikola Vukušić, OIB 58171289034</item>
      <item>Lidija Deverić, OIB 62960547678</item>
      <item>Slobodan Mišetić, OIB 57236356095</item>
      <item>Zdravko Jakelić, OIB 32525019410</item>
      <item>Ankica Zupanc, OIB 95667242418</item>
      <item>Miroslav Matković, OIB 95027383876</item>
      <item>Hrvatski zavod za mirovinsko osiguranje, Područni ured u Gospiću, Odjel za zajedničke poslove</item>
      <item>Katica Petretić</item>
      <item>Božica Škalec</item>
      <item>Štefica Radović, OIB 73383954618</item>
      <item>Mile Peurača, OIB 29230993671</item>
      <item>Bernarda Dubovečak-Kostrec, OIB 44527016673</item>
      <item>Božica Škalec, OIB 18785239979</item>
      <item>Zvonimir Milošević, OIB 32622816567</item>
      <item>Mustafa Šahdanović, OIB 14939072745</item>
      <item>Odvjetničko društvo BRLEČIĆ &amp; partneri, javno trgovačko društvo za obavljanje odvjetničkih poslova, OIB 75277763692</item>
    </izvorni_sadrzaj>
    <derivirana_varijabla naziv="DomainObject.Predmet.OstaliListNazivFormatedOIB_1">
      <item>Josip Galinec, OIB 58302139318</item>
      <item>Sudski registar</item>
      <item>Nina Markovinović Belamarić</item>
      <item>Meliha Okić Buljanović</item>
      <item>Ivan Vrdoljak</item>
      <item>Dajana Đurin, OIB 20632217031</item>
      <item>Slavica Josipović Kulić, OIB 61403210271</item>
      <item>Zlatko Dumenčić, OIB 89315524077</item>
      <item>Miljenka Troskot, OIB 08735593860</item>
      <item>Ivan Perica, OIB 82111576430</item>
      <item>Borivoj Paulik, OIB 90308804993</item>
      <item>Helena Paulik, OIB 03341062093</item>
      <item>Anamarija Paulik, OIB 77474375309</item>
      <item>Agata Ponjan, OIB 56342063125</item>
      <item>Miroslav Paradžik, OIB 42163740538</item>
      <item>Višnja Ričko, OIB 70165306410</item>
      <item>Vesna Jandrečić, OIB 87825966785</item>
      <item>Petar Milošević, OIB 04054637641</item>
      <item>Milena Milošević, OIB 39913123600</item>
      <item>Marjo Milošević, OIB 80523488897</item>
      <item>Josip Milošević, OIB 52109921805</item>
      <item>Nevenka Pečić, OIB 28362981963</item>
      <item>Igor Slunski, OIB 64669124971</item>
      <item>Martina Grgec</item>
      <item>Željko Žužić, OIB 95791812072</item>
      <item>Ante Marijanović, OIB 76509530123</item>
      <item>Senija Demirović, OIB 42856226375</item>
      <item>Mara Mrkonja, OIB 16337140631</item>
      <item>Zlatko Štimac, OIB 96374813277</item>
      <item>Tomo Orlović, OIB 79120735319</item>
      <item>Nikola Vukušić, OIB 58171289034</item>
      <item>Lidija Deverić, OIB 62960547678</item>
      <item>Slobodan Mišetić, OIB 57236356095</item>
      <item>Zdravko Jakelić, OIB 32525019410</item>
      <item>Ankica Zupanc, OIB 95667242418</item>
      <item>Miroslav Matković, OIB 95027383876</item>
      <item>Hrvatski zavod za mirovinsko osiguranje, Područni ured u Gospiću, Odjel za zajedničke poslove</item>
      <item>Katica Petretić</item>
      <item>Božica Škalec</item>
      <item>Štefica Radović, OIB 73383954618</item>
      <item>Mile Peurača, OIB 29230993671</item>
      <item>Bernarda Dubovečak-Kostrec, OIB 44527016673</item>
      <item>Božica Škalec, OIB 18785239979</item>
      <item>Zvonimir Milošević, OIB 32622816567</item>
      <item>Mustafa Šahdanović, OIB 14939072745</item>
      <item>Odvjetničko društvo BRLEČIĆ &amp; partneri, javno trgovačko društvo za obavljanje odvjetničkih poslova, OIB 75277763692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Industrogradnja dioničko društvo za usluge</izvorni_sadrzaj>
    <derivirana_varijabla naziv="DomainObject.Predmet.StrankaIDrugi_1">Industrogradnja dioničko društvo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Industrogradnja dioničko društvo za usluge, OIB 03714155365, Augusta Šenoe 4-6, 42000 Varaždin</izvorni_sadrzaj>
    <derivirana_varijabla naziv="DomainObject.Predmet.StrankaIDrugiAdressOIB_1">Industrogradnja dioničko društvo za usluge, OIB 03714155365, Augusta Šenoe 4-6,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Industrogradnja dioničko društvo za usluge</item>
      <item>Josip Galinec</item>
      <item>Sudski registar</item>
      <item>Nina Markovinović Belamarić</item>
      <item>Meliha Okić Buljanović</item>
      <item>Ivan Vrdoljak</item>
      <item>Dajana Đurin</item>
      <item>Slavica Josipović Kulić</item>
      <item>Zlatko Dumenčić</item>
      <item>Miljenka Troskot</item>
      <item>Ivan Perica</item>
      <item>Borivoj Paulik</item>
      <item>Helena Paulik</item>
      <item>Anamarija Paulik</item>
      <item>Agata Ponjan</item>
      <item>Miroslav Paradžik</item>
      <item>Višnja Ričko</item>
      <item>Vesna Jandrečić</item>
      <item>Petar Milošević</item>
      <item>Milena Milošević</item>
      <item>Marjo Milošević</item>
      <item>Josip Milošević</item>
      <item>Nevenka Pečić</item>
      <item>Igor Slunski</item>
      <item>Martina Grgec</item>
      <item>Željko Žužić</item>
      <item>Ante Marijanović</item>
      <item>Senija Demirović</item>
      <item>Mara Mrkonja</item>
      <item>Zlatko Štimac</item>
      <item>Tomo Orlović</item>
      <item>Nikola Vukušić</item>
      <item>Lidija Deverić</item>
      <item>Slobodan Mišetić</item>
      <item>Zdravko Jakelić</item>
      <item>Ankica Zupanc</item>
      <item>Miroslav Matković</item>
      <item>Hrvatski zavod za mirovinsko osiguranje, Područni ured u Gospiću, Odjel za zajedničke poslove</item>
      <item>Katica Petretić</item>
      <item>Božica Škalec</item>
      <item>Štefica Radović</item>
      <item>Mile Peurača</item>
      <item>Bernarda Dubovečak-Kostrec</item>
      <item>Božica Škalec</item>
      <item>Zvonimir Milošević</item>
      <item>Mustafa Šahdanović</item>
      <item>Odvjetničko društvo BRLEČIĆ &amp; partneri, javno trgovačko društvo za obavljanje odvjetničkih poslova</item>
    </izvorni_sadrzaj>
    <derivirana_varijabla naziv="DomainObject.Predmet.SudioniciListNaziv_1">
      <item>Industrogradnja dioničko društvo za usluge</item>
      <item>Josip Galinec</item>
      <item>Sudski registar</item>
      <item>Nina Markovinović Belamarić</item>
      <item>Meliha Okić Buljanović</item>
      <item>Ivan Vrdoljak</item>
      <item>Dajana Đurin</item>
      <item>Slavica Josipović Kulić</item>
      <item>Zlatko Dumenčić</item>
      <item>Miljenka Troskot</item>
      <item>Ivan Perica</item>
      <item>Borivoj Paulik</item>
      <item>Helena Paulik</item>
      <item>Anamarija Paulik</item>
      <item>Agata Ponjan</item>
      <item>Miroslav Paradžik</item>
      <item>Višnja Ričko</item>
      <item>Vesna Jandrečić</item>
      <item>Petar Milošević</item>
      <item>Milena Milošević</item>
      <item>Marjo Milošević</item>
      <item>Josip Milošević</item>
      <item>Nevenka Pečić</item>
      <item>Igor Slunski</item>
      <item>Martina Grgec</item>
      <item>Željko Žužić</item>
      <item>Ante Marijanović</item>
      <item>Senija Demirović</item>
      <item>Mara Mrkonja</item>
      <item>Zlatko Štimac</item>
      <item>Tomo Orlović</item>
      <item>Nikola Vukušić</item>
      <item>Lidija Deverić</item>
      <item>Slobodan Mišetić</item>
      <item>Zdravko Jakelić</item>
      <item>Ankica Zupanc</item>
      <item>Miroslav Matković</item>
      <item>Hrvatski zavod za mirovinsko osiguranje, Područni ured u Gospiću, Odjel za zajedničke poslove</item>
      <item>Katica Petretić</item>
      <item>Božica Škalec</item>
      <item>Štefica Radović</item>
      <item>Mile Peurača</item>
      <item>Bernarda Dubovečak-Kostrec</item>
      <item>Božica Škalec</item>
      <item>Zvonimir Milošević</item>
      <item>Mustafa Šahdanović</item>
      <item>Odvjetničko društvo BRLEČIĆ &amp; partneri, javno trgovačko društvo za obavljanje odvjetničkih poslova</item>
    </derivirana_varijabla>
  </DomainObject.Predmet.SudioniciListNaziv>
  <DomainObject.Predmet.SudioniciListAdressOIB>
    <izvorni_sadrzaj>
      <item>Industrogradnja dioničko društvo za usluge, OIB 03714155365, Augusta Šenoe 4-6,42000 Varaždin</item>
      <item>Josip Galinec, OIB 58302139318, Zelinska Ulica 3,10000 Zagreb</item>
      <item>Sudski registar</item>
      <item>Nina Markovinović Belamarić, Kralja Držislava 10,10000 Zagreb</item>
      <item>Meliha Okić Buljanović, Andrije Hebranga 23,10000 Zagreb</item>
      <item>Ivan Vrdoljak, Pavla Hatza 23/II,10000 Zagreb</item>
      <item>Dajana Đurin, OIB 20632217031, Nikole Jurišića 7,43000 Bjelovar</item>
      <item>Slavica Josipović Kulić, OIB 61403210271, Savska Cesta 82,10000 Zagreb</item>
      <item>Zlatko Dumenčić, OIB 89315524077, Svetonedjeljska Cesta 44,10431 Brezje</item>
      <item>Miljenka Troskot, OIB 08735593860, Trg Ivana Kukuljevića 12,10000 Zagreb</item>
      <item>Ivan Perica, OIB 82111576430, Travarski Odvojak 21,10257 Hrvatski Leskovac</item>
      <item>Borivoj Paulik, OIB 90308804993, Medvedgradska 15,10000 Zagreb</item>
      <item>Helena Paulik, OIB 03341062093, Medvedgradska 15,10000 Zagreb</item>
      <item>Anamarija Paulik, OIB 77474375309, Medvedgradska 15,10000 Zagreb</item>
      <item>Agata Ponjan, OIB 56342063125, 6. Njivice 9a,10000 Zagreb</item>
      <item>Miroslav Paradžik, OIB 42163740538, Kennedyev Trg 2,10000 Zagreb</item>
      <item>Višnja Ričko, OIB 70165306410, Side Košutić 20,10000 Zagreb</item>
      <item>Vesna Jandrečić, OIB 87825966785, Topolje 20,10431 Novaki</item>
      <item>Petar Milošević, OIB 04054637641, Kraljevec 26,10000 Zagreb</item>
      <item>Milena Milošević, OIB 39913123600, Kraljevec 26,10000 Zagreb</item>
      <item>Marjo Milošević, OIB 80523488897, Kraljevec 26,10000 Zagreb</item>
      <item>Josip Milošević, OIB 52109921805, Kraljevec 26,10000 Zagreb</item>
      <item>Nevenka Pečić, OIB 28362981963, Stubička Cesta 90,49243 Oroslavje</item>
      <item>Igor Slunski, OIB 64669124971, Kačićeva 18,10000 Zagreb</item>
      <item>Martina Grgec, Bukovačka cesta 51,10000 Zagreb</item>
      <item>Željko Žužić, OIB 95791812072, 4. Trnjanski Zavoj 28,10000 Zagreb</item>
      <item>Ante Marijanović, OIB 76509530123, Hribarov Prilaz 6,10000 Zagreb</item>
      <item>Senija Demirović, OIB 42856226375, Ulica Antuna Stipančića 27,10000 Zagreb</item>
      <item>Mara Mrkonja, OIB 16337140631, Mrakov Breg 6,10257 Kupinečki Kraljevec</item>
      <item>Zlatko Štimac, OIB 96374813277, Hotnja 71,10414 Hotnja</item>
      <item>Tomo Orlović, OIB 79120735319, Ferenščica X. 13,10000 Zagreb</item>
      <item>Nikola Vukušić, OIB 58171289034, Novi Zdenkovac 14,34350 Novi Zdenkovac</item>
      <item>Lidija Deverić, OIB 62960547678, Odranska 86,10412 Donja Lomnica</item>
      <item>Slobodan Mišetić, OIB 57236356095, Dankovečka Ulica 5,10000 Zagreb</item>
      <item>Zdravko Jakelić, OIB 32525019410, Kustošijski Venec 7,10000 Zagreb</item>
      <item>Ankica Zupanc, OIB 95667242418, Stojdraška Ulica 11,10000 Zagreb</item>
      <item>Miroslav Matković, OIB 95027383876, Turopoljska Ulica 86,10412 Lukavec</item>
      <item>Hrvatski zavod za mirovinsko osiguranje, Područni ured u Gospiću, Odjel za zajedničke poslove, dr. F. Tuđmana 6,53000 Gospić</item>
      <item>Katica Petretić</item>
      <item>Božica Škalec</item>
      <item>Štefica Radović, OIB 73383954618, Ul. Hrvatskih Iseljenika 3,10000 Zagreb</item>
      <item>Mile Peurača, OIB 29230993671, Ulica Brune Bušića 25,10000 Zagreb</item>
      <item>Bernarda Dubovečak-Kostrec, OIB 44527016673, Zagorska Ulica 10,42250 Lepoglava</item>
      <item>Božica Škalec, OIB 18785239979, Vilanci 22,49215 Vilanci</item>
      <item>Zvonimir Milošević, OIB 32622816567</item>
      <item>Mustafa Šahdanović, OIB 14939072745</item>
      <item>Odvjetničko društvo BRLEČIĆ &amp; partneri, javno trgovačko društvo za obavljanje odvjetničkih poslova, OIB 75277763692, Optujska ulica 25/1,42000 Varaždin</item>
    </izvorni_sadrzaj>
    <derivirana_varijabla naziv="DomainObject.Predmet.SudioniciListAdressOIB_1">
      <item>Industrogradnja dioničko društvo za usluge, OIB 03714155365, Augusta Šenoe 4-6,42000 Varaždin</item>
      <item>Josip Galinec, OIB 58302139318, Zelinska Ulica 3,10000 Zagreb</item>
      <item>Sudski registar</item>
      <item>Nina Markovinović Belamarić, Kralja Držislava 10,10000 Zagreb</item>
      <item>Meliha Okić Buljanović, Andrije Hebranga 23,10000 Zagreb</item>
      <item>Ivan Vrdoljak, Pavla Hatza 23/II,10000 Zagreb</item>
      <item>Dajana Đurin, OIB 20632217031, Nikole Jurišića 7,43000 Bjelovar</item>
      <item>Slavica Josipović Kulić, OIB 61403210271, Savska Cesta 82,10000 Zagreb</item>
      <item>Zlatko Dumenčić, OIB 89315524077, Svetonedjeljska Cesta 44,10431 Brezje</item>
      <item>Miljenka Troskot, OIB 08735593860, Trg Ivana Kukuljevića 12,10000 Zagreb</item>
      <item>Ivan Perica, OIB 82111576430, Travarski Odvojak 21,10257 Hrvatski Leskovac</item>
      <item>Borivoj Paulik, OIB 90308804993, Medvedgradska 15,10000 Zagreb</item>
      <item>Helena Paulik, OIB 03341062093, Medvedgradska 15,10000 Zagreb</item>
      <item>Anamarija Paulik, OIB 77474375309, Medvedgradska 15,10000 Zagreb</item>
      <item>Agata Ponjan, OIB 56342063125, 6. Njivice 9a,10000 Zagreb</item>
      <item>Miroslav Paradžik, OIB 42163740538, Kennedyev Trg 2,10000 Zagreb</item>
      <item>Višnja Ričko, OIB 70165306410, Side Košutić 20,10000 Zagreb</item>
      <item>Vesna Jandrečić, OIB 87825966785, Topolje 20,10431 Novaki</item>
      <item>Petar Milošević, OIB 04054637641, Kraljevec 26,10000 Zagreb</item>
      <item>Milena Milošević, OIB 39913123600, Kraljevec 26,10000 Zagreb</item>
      <item>Marjo Milošević, OIB 80523488897, Kraljevec 26,10000 Zagreb</item>
      <item>Josip Milošević, OIB 52109921805, Kraljevec 26,10000 Zagreb</item>
      <item>Nevenka Pečić, OIB 28362981963, Stubička Cesta 90,49243 Oroslavje</item>
      <item>Igor Slunski, OIB 64669124971, Kačićeva 18,10000 Zagreb</item>
      <item>Martina Grgec, Bukovačka cesta 51,10000 Zagreb</item>
      <item>Željko Žužić, OIB 95791812072, 4. Trnjanski Zavoj 28,10000 Zagreb</item>
      <item>Ante Marijanović, OIB 76509530123, Hribarov Prilaz 6,10000 Zagreb</item>
      <item>Senija Demirović, OIB 42856226375, Ulica Antuna Stipančića 27,10000 Zagreb</item>
      <item>Mara Mrkonja, OIB 16337140631, Mrakov Breg 6,10257 Kupinečki Kraljevec</item>
      <item>Zlatko Štimac, OIB 96374813277, Hotnja 71,10414 Hotnja</item>
      <item>Tomo Orlović, OIB 79120735319, Ferenščica X. 13,10000 Zagreb</item>
      <item>Nikola Vukušić, OIB 58171289034, Novi Zdenkovac 14,34350 Novi Zdenkovac</item>
      <item>Lidija Deverić, OIB 62960547678, Odranska 86,10412 Donja Lomnica</item>
      <item>Slobodan Mišetić, OIB 57236356095, Dankovečka Ulica 5,10000 Zagreb</item>
      <item>Zdravko Jakelić, OIB 32525019410, Kustošijski Venec 7,10000 Zagreb</item>
      <item>Ankica Zupanc, OIB 95667242418, Stojdraška Ulica 11,10000 Zagreb</item>
      <item>Miroslav Matković, OIB 95027383876, Turopoljska Ulica 86,10412 Lukavec</item>
      <item>Hrvatski zavod za mirovinsko osiguranje, Područni ured u Gospiću, Odjel za zajedničke poslove, dr. F. Tuđmana 6,53000 Gospić</item>
      <item>Katica Petretić</item>
      <item>Božica Škalec</item>
      <item>Štefica Radović, OIB 73383954618, Ul. Hrvatskih Iseljenika 3,10000 Zagreb</item>
      <item>Mile Peurača, OIB 29230993671, Ulica Brune Bušića 25,10000 Zagreb</item>
      <item>Bernarda Dubovečak-Kostrec, OIB 44527016673, Zagorska Ulica 10,42250 Lepoglava</item>
      <item>Božica Škalec, OIB 18785239979, Vilanci 22,49215 Vilanci</item>
      <item>Zvonimir Milošević, OIB 32622816567</item>
      <item>Mustafa Šahdanović, OIB 14939072745</item>
      <item>Odvjetničko društvo BRLEČIĆ &amp; partneri, javno trgovačko društvo za obavljanje odvjetničkih poslova, OIB 75277763692, Optujska ulica 25/1,42000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03714155365</item>
      <item>, OIB 58302139318</item>
      <item>, OIB null</item>
      <item>, OIB null</item>
      <item>, OIB null</item>
      <item>, OIB null</item>
      <item>, OIB 20632217031</item>
      <item>, OIB 61403210271</item>
      <item>, OIB 89315524077</item>
      <item>, OIB 08735593860</item>
      <item>, OIB 82111576430</item>
      <item>, OIB 90308804993</item>
      <item>, OIB 03341062093</item>
      <item>, OIB 77474375309</item>
      <item>, OIB 56342063125</item>
      <item>, OIB 42163740538</item>
      <item>, OIB 70165306410</item>
      <item>, OIB 87825966785</item>
      <item>, OIB 04054637641</item>
      <item>, OIB 39913123600</item>
      <item>, OIB 80523488897</item>
      <item>, OIB 52109921805</item>
      <item>, OIB 28362981963</item>
      <item>, OIB 64669124971</item>
      <item>, OIB null</item>
      <item>, OIB 95791812072</item>
      <item>, OIB 76509530123</item>
      <item>, OIB 42856226375</item>
      <item>, OIB 16337140631</item>
      <item>, OIB 96374813277</item>
      <item>, OIB 79120735319</item>
      <item>, OIB 58171289034</item>
      <item>, OIB 62960547678</item>
      <item>, OIB 57236356095</item>
      <item>, OIB 32525019410</item>
      <item>, OIB 95667242418</item>
      <item>, OIB 95027383876</item>
      <item>, OIB null</item>
      <item>, OIB null</item>
      <item>, OIB null</item>
      <item>, OIB 73383954618</item>
      <item>, OIB 29230993671</item>
      <item>, OIB 44527016673</item>
      <item>, OIB 18785239979</item>
      <item>, OIB 32622816567</item>
      <item>, OIB 14939072745</item>
      <item>, OIB 75277763692</item>
    </izvorni_sadrzaj>
    <derivirana_varijabla naziv="DomainObject.Predmet.SudioniciListNazivOIB_1">
      <item>, OIB 03714155365</item>
      <item>, OIB 58302139318</item>
      <item>, OIB null</item>
      <item>, OIB null</item>
      <item>, OIB null</item>
      <item>, OIB null</item>
      <item>, OIB 20632217031</item>
      <item>, OIB 61403210271</item>
      <item>, OIB 89315524077</item>
      <item>, OIB 08735593860</item>
      <item>, OIB 82111576430</item>
      <item>, OIB 90308804993</item>
      <item>, OIB 03341062093</item>
      <item>, OIB 77474375309</item>
      <item>, OIB 56342063125</item>
      <item>, OIB 42163740538</item>
      <item>, OIB 70165306410</item>
      <item>, OIB 87825966785</item>
      <item>, OIB 04054637641</item>
      <item>, OIB 39913123600</item>
      <item>, OIB 80523488897</item>
      <item>, OIB 52109921805</item>
      <item>, OIB 28362981963</item>
      <item>, OIB 64669124971</item>
      <item>, OIB null</item>
      <item>, OIB 95791812072</item>
      <item>, OIB 76509530123</item>
      <item>, OIB 42856226375</item>
      <item>, OIB 16337140631</item>
      <item>, OIB 96374813277</item>
      <item>, OIB 79120735319</item>
      <item>, OIB 58171289034</item>
      <item>, OIB 62960547678</item>
      <item>, OIB 57236356095</item>
      <item>, OIB 32525019410</item>
      <item>, OIB 95667242418</item>
      <item>, OIB 95027383876</item>
      <item>, OIB null</item>
      <item>, OIB null</item>
      <item>, OIB null</item>
      <item>, OIB 73383954618</item>
      <item>, OIB 29230993671</item>
      <item>, OIB 44527016673</item>
      <item>, OIB 18785239979</item>
      <item>, OIB 32622816567</item>
      <item>, OIB 14939072745</item>
      <item>, OIB 75277763692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375497-44BD-475C-8E76-95DE9627D3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2740</properties:Words>
  <properties:Characters>16681</properties:Characters>
  <properties:Lines>292</properties:Lines>
  <properties:Paragraphs>38</properties:Paragraphs>
  <properties:TotalTime>540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2017-07-05T12:40:00Z</dcterms:created>
  <dc:creator>nribaric</dc:creator>
  <cp:lastModifiedBy>Nikolina Cvek</cp:lastModifiedBy>
  <cp:lastPrinted>2018-10-09T12:17:00Z</cp:lastPrinted>
  <dcterms:modified xmlns:xsi="http://www.w3.org/2001/XMLSchema-instance" xsi:type="dcterms:W3CDTF">2018-10-09T12:20:00Z</dcterms:modified>
  <cp:revision>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(St-212-18 Zaključak kojim se radnici upućuju svoja prava ostvarivati u posebnom postupku od 9.10.2018..docx)</vt:lpwstr>
  </prop:property>
  <prop:property name="CC_coloring" pid="4" fmtid="{D5CDD505-2E9C-101B-9397-08002B2CF9AE}">
    <vt:bool>false</vt:bool>
  </prop:property>
  <prop:property name="BrojStranica" pid="5" fmtid="{D5CDD505-2E9C-101B-9397-08002B2CF9AE}">
    <vt:i4>7</vt:i4>
  </prop:property>
</prop:Properties>
</file>