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81ed" w14:paraId="a9281ed" w:rsidRDefault="00226843" w:rsidP="00226843" w:rsidR="00226843" w:rsidRPr="004073F2">
      <w:pPr>
        <w15:collapsed w:val="false"/>
      </w:pPr>
      <w:bookmarkStart w:name="_GoBack" w:id="0"/>
      <w:bookmarkEnd w:id="0"/>
      <w:r w:rsidRPr="004073F2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6843" w:rsidR="00226843" w:rsidRPr="004073F2">
        <w:tc>
          <w:tcPr>
            <w:tcW w:type="dxa" w:w="3060"/>
            <w:hideMark/>
          </w:tcPr>
          <w:p w:rsidRDefault="00226843" w:rsidR="00226843" w:rsidRPr="004073F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073F2">
              <w:rPr>
                <w:b w:val="false"/>
                <w:bCs w:val="false"/>
                <w:sz w:val="24"/>
              </w:rPr>
              <w:t>REPUBLIKA HRVATSKA</w:t>
            </w:r>
          </w:p>
          <w:p w:rsidRDefault="00226843" w:rsidR="00226843" w:rsidRPr="004073F2">
            <w:r w:rsidRPr="004073F2">
              <w:t>Trgovački sud u Zagrebu</w:t>
            </w:r>
          </w:p>
          <w:p w:rsidRDefault="00226843" w:rsidR="00226843" w:rsidRPr="004073F2">
            <w:r w:rsidRPr="004073F2">
              <w:t>Zagreb, Amruševa 2/II</w:t>
            </w:r>
          </w:p>
        </w:tc>
      </w:tr>
      <w:tr w:rsidTr="00226843" w:rsidR="00973CC9" w:rsidRPr="004073F2">
        <w:tc>
          <w:tcPr>
            <w:tcW w:type="dxa" w:w="3060"/>
          </w:tcPr>
          <w:p w:rsidRDefault="00973CC9" w:rsidR="00973CC9" w:rsidRPr="004073F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226843" w:rsidP="00226843" w:rsidR="00226843" w:rsidRPr="004073F2"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  <w:t xml:space="preserve">                </w:t>
      </w:r>
      <w:r w:rsidRPr="004073F2">
        <w:t>96.</w:t>
      </w:r>
      <w:r w:rsidRPr="004073F2">
        <w:rPr>
          <w:b/>
        </w:rPr>
        <w:t xml:space="preserve"> </w:t>
      </w:r>
      <w:r w:rsidRPr="004073F2">
        <w:t>St-58/2017</w:t>
      </w:r>
    </w:p>
    <w:p w:rsidRDefault="00226843" w:rsidP="00226843" w:rsidR="00226843" w:rsidRPr="004073F2"/>
    <w:p w:rsidRDefault="00226843" w:rsidP="00226843" w:rsidR="00226843" w:rsidRPr="004073F2">
      <w:pPr>
        <w:jc w:val="center"/>
      </w:pPr>
      <w:r w:rsidRPr="004073F2">
        <w:t>R E P U B L I K A   H R V A T S K A</w:t>
      </w:r>
    </w:p>
    <w:p w:rsidRDefault="00226843" w:rsidP="00226843" w:rsidR="00226843" w:rsidRPr="004073F2">
      <w:pPr>
        <w:jc w:val="center"/>
      </w:pPr>
    </w:p>
    <w:p w:rsidRDefault="00226843" w:rsidP="00226843" w:rsidR="00226843" w:rsidRPr="004073F2">
      <w:pPr>
        <w:jc w:val="center"/>
      </w:pPr>
      <w:r w:rsidRPr="004073F2">
        <w:t>Z A K LJ U Č A K</w:t>
      </w:r>
    </w:p>
    <w:p w:rsidRDefault="00226843" w:rsidP="00226843" w:rsidR="00226843" w:rsidRPr="004073F2"/>
    <w:p w:rsidRDefault="00226843" w:rsidP="00226843" w:rsidR="00226843" w:rsidRPr="004073F2">
      <w:pPr>
        <w:jc w:val="both"/>
      </w:pPr>
      <w:r w:rsidRPr="004073F2">
        <w:tab/>
        <w:t xml:space="preserve">Trgovački sud u Zagrebu, po višoj sudskoj savjetnici Teuti Klinžić Zajec, </w:t>
      </w:r>
      <w:r w:rsidRPr="004073F2">
        <w:rPr>
          <w:lang w:val="en-GB"/>
        </w:rPr>
        <w:t>u stečajnom predmetu u povodu zahtjeva</w:t>
      </w:r>
      <w:r w:rsidRPr="004073F2">
        <w:t xml:space="preserve"> FINANCIJSKE AGENCIJE, za provedbu skraćenog s</w:t>
      </w:r>
      <w:r w:rsidR="00816726">
        <w:t xml:space="preserve">tečajnog postupka nad dužnikom </w:t>
      </w:r>
      <w:r w:rsidRPr="004073F2">
        <w:t>KONCERTNA POSLOVNICA ARTAGENT d.o.o., Zagreb, Vojnovićeva 34, OIB: 55086103404, dana 21.2.2017.,</w:t>
      </w:r>
    </w:p>
    <w:p w:rsidRDefault="00226843" w:rsidP="00226843" w:rsidR="00226843" w:rsidRPr="004073F2"/>
    <w:p w:rsidRDefault="00226843" w:rsidP="00226843" w:rsidR="00226843" w:rsidRPr="004073F2">
      <w:pPr>
        <w:jc w:val="center"/>
        <w:rPr>
          <w:b/>
        </w:rPr>
      </w:pPr>
      <w:r w:rsidRPr="004073F2">
        <w:rPr>
          <w:b/>
        </w:rPr>
        <w:t xml:space="preserve">z a k lj u č i o   j e </w:t>
      </w:r>
    </w:p>
    <w:p w:rsidRDefault="00226843" w:rsidP="00226843" w:rsidR="00226843" w:rsidRPr="004073F2">
      <w:pPr>
        <w:jc w:val="center"/>
        <w:rPr>
          <w:b/>
        </w:rPr>
      </w:pPr>
    </w:p>
    <w:p w:rsidRDefault="00226843" w:rsidP="00226843" w:rsidR="00226843" w:rsidRPr="004073F2">
      <w:pPr>
        <w:ind w:firstLine="708"/>
        <w:jc w:val="both"/>
      </w:pPr>
      <w:r w:rsidRPr="004073F2">
        <w:t>Poziva se HRVATSKI ZAVOD ZA MIROVINSKO OSIGURANJE, Zagreb, Trpimirova  4, u roku od 8 dana, dostaviti sudu pozivom na gornji broj spisa, podatke o zaposlenim osobama kod dužnika KONCERTNA POSLOVNICA ARTAGENT d.o.o., Zagreb, Vojnovićeva 34, OIB: 55086103404/podaci o djelatnicima ili da nema zaposlenih osoba, uz napomenu da je potrebno točno navesti periode od kada do kada su zaposleni prijavljeni, odnosno bili prijavljeni kod dužnika.</w:t>
      </w:r>
    </w:p>
    <w:p w:rsidRDefault="00226843" w:rsidP="00226843" w:rsidR="00226843" w:rsidRPr="004073F2">
      <w:pPr>
        <w:jc w:val="both"/>
      </w:pPr>
    </w:p>
    <w:p w:rsidRDefault="00226843" w:rsidP="00226843" w:rsidR="00226843" w:rsidRPr="004073F2">
      <w:pPr>
        <w:jc w:val="center"/>
      </w:pPr>
      <w:r w:rsidRPr="004073F2">
        <w:t>Obrazloženje</w:t>
      </w:r>
    </w:p>
    <w:p w:rsidRDefault="00226843" w:rsidP="00226843" w:rsidR="00226843" w:rsidRPr="004073F2">
      <w:pPr>
        <w:jc w:val="center"/>
      </w:pPr>
    </w:p>
    <w:p w:rsidRDefault="00226843" w:rsidP="00226843" w:rsidR="00226843" w:rsidRPr="004073F2">
      <w:pPr>
        <w:jc w:val="center"/>
      </w:pPr>
    </w:p>
    <w:p w:rsidRDefault="00226843" w:rsidP="00226843" w:rsidR="00226843" w:rsidRPr="004073F2">
      <w:pPr>
        <w:jc w:val="both"/>
        <w:rPr>
          <w:lang w:val="en-GB"/>
        </w:rPr>
      </w:pPr>
      <w:r w:rsidRPr="004073F2">
        <w:tab/>
      </w:r>
      <w:r w:rsidRPr="004073F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226843" w:rsidP="00226843" w:rsidR="00226843" w:rsidRPr="004073F2">
      <w:pPr>
        <w:jc w:val="both"/>
        <w:rPr>
          <w:lang w:val="en-GB"/>
        </w:rPr>
      </w:pPr>
    </w:p>
    <w:p w:rsidRDefault="00226843" w:rsidP="00226843" w:rsidR="00226843" w:rsidRPr="004073F2">
      <w:pPr>
        <w:jc w:val="both"/>
      </w:pPr>
      <w:r w:rsidRPr="004073F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26843" w:rsidP="00226843" w:rsidR="00226843" w:rsidRPr="004073F2">
      <w:pPr>
        <w:jc w:val="both"/>
      </w:pPr>
    </w:p>
    <w:p w:rsidRDefault="00226843" w:rsidP="00226843" w:rsidR="00226843" w:rsidRPr="004073F2">
      <w:pPr>
        <w:ind w:firstLine="708"/>
        <w:jc w:val="both"/>
      </w:pPr>
      <w:r w:rsidRPr="004073F2">
        <w:t>Odredbom čl. 11. st. 3. propisano je da sud po službenoj dužnosti utvrđuje sve činjenice koje su važne za predstečajni i stečajni postupak, te radi toga može izvoditi sve potrebne dokaze.</w:t>
      </w:r>
    </w:p>
    <w:p w:rsidRDefault="00226843" w:rsidP="00226843" w:rsidR="00226843" w:rsidRPr="004073F2">
      <w:pPr>
        <w:ind w:firstLine="708"/>
        <w:jc w:val="both"/>
      </w:pPr>
    </w:p>
    <w:p w:rsidRDefault="00226843" w:rsidP="00226843" w:rsidR="00226843" w:rsidRPr="004073F2">
      <w:pPr>
        <w:ind w:firstLine="708"/>
        <w:jc w:val="both"/>
      </w:pPr>
      <w:r w:rsidRPr="004073F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</w:t>
      </w:r>
      <w:r w:rsidRPr="004073F2">
        <w:lastRenderedPageBreak/>
        <w:t xml:space="preserve">evidencije, stoga je HRVATSKI ZAVOD ZA MIROVINSKO OSIGURANJE pozvan dostaviti podatak naveden u izreci  zaključka. </w:t>
      </w:r>
    </w:p>
    <w:p w:rsidRDefault="00226843" w:rsidP="00226843" w:rsidR="00226843" w:rsidRPr="004073F2">
      <w:pPr>
        <w:jc w:val="both"/>
      </w:pPr>
    </w:p>
    <w:p w:rsidRDefault="00226843" w:rsidP="00226843" w:rsidR="00226843" w:rsidRPr="004073F2">
      <w:pPr>
        <w:jc w:val="center"/>
        <w:rPr>
          <w:b/>
          <w:bCs/>
        </w:rPr>
      </w:pPr>
      <w:r w:rsidRPr="004073F2">
        <w:t>U Zagrebu, 21.2.2017.</w:t>
      </w:r>
      <w:r w:rsidRPr="004073F2">
        <w:rPr>
          <w:b/>
          <w:bCs/>
        </w:rPr>
        <w:t xml:space="preserve"> </w:t>
      </w:r>
    </w:p>
    <w:p w:rsidRDefault="00226843" w:rsidP="00226843" w:rsidR="00226843" w:rsidRPr="004073F2">
      <w:pPr>
        <w:jc w:val="center"/>
        <w:rPr>
          <w:b/>
          <w:bCs/>
        </w:rPr>
      </w:pPr>
    </w:p>
    <w:p w:rsidRDefault="00226843" w:rsidP="00226843" w:rsidR="00226843" w:rsidRPr="004073F2">
      <w:pPr>
        <w:ind w:firstLine="708" w:left="5664"/>
        <w:jc w:val="both"/>
        <w:rPr>
          <w:b/>
          <w:bCs/>
        </w:rPr>
      </w:pPr>
      <w:r w:rsidRPr="004073F2">
        <w:rPr>
          <w:b/>
          <w:bCs/>
        </w:rPr>
        <w:t>Viša sudska savjetnica:</w:t>
      </w:r>
    </w:p>
    <w:p w:rsidRDefault="00226843" w:rsidP="00226843" w:rsidR="00226843" w:rsidRPr="004073F2">
      <w:pPr>
        <w:ind w:firstLine="708" w:left="5664"/>
        <w:jc w:val="both"/>
        <w:rPr>
          <w:b/>
          <w:bCs/>
        </w:rPr>
      </w:pPr>
      <w:r w:rsidRPr="004073F2">
        <w:rPr>
          <w:b/>
          <w:bCs/>
        </w:rPr>
        <w:t>Teuta Klinžić Zajec, v.r.</w:t>
      </w:r>
    </w:p>
    <w:p w:rsidRDefault="00226843" w:rsidP="00226843" w:rsidR="00226843" w:rsidRPr="004073F2">
      <w:pPr>
        <w:pStyle w:val="Bezproreda"/>
        <w:ind w:left="6372"/>
        <w:rPr>
          <w:rFonts w:cs="Times New Roman"/>
          <w:szCs w:val="24"/>
        </w:rPr>
      </w:pPr>
    </w:p>
    <w:p w:rsidRDefault="00226843" w:rsidP="00226843" w:rsidR="00226843" w:rsidRPr="004073F2">
      <w:pPr>
        <w:pStyle w:val="Bezproreda"/>
        <w:ind w:left="6372"/>
        <w:rPr>
          <w:rFonts w:cs="Times New Roman"/>
          <w:szCs w:val="24"/>
        </w:rPr>
      </w:pPr>
      <w:r w:rsidRPr="004073F2">
        <w:rPr>
          <w:rFonts w:cs="Times New Roman"/>
          <w:szCs w:val="24"/>
        </w:rPr>
        <w:t xml:space="preserve">Za točnost otpravka              ovlašteni službenik: </w:t>
      </w:r>
    </w:p>
    <w:p w:rsidRDefault="00226843" w:rsidP="00226843" w:rsidR="00226843" w:rsidRPr="004073F2">
      <w:pPr>
        <w:pStyle w:val="Bezproreda"/>
        <w:ind w:firstLine="708" w:left="5664"/>
        <w:rPr>
          <w:rFonts w:cs="Times New Roman"/>
          <w:szCs w:val="24"/>
        </w:rPr>
      </w:pPr>
      <w:r w:rsidRPr="004073F2">
        <w:rPr>
          <w:rFonts w:cs="Times New Roman"/>
          <w:szCs w:val="24"/>
        </w:rPr>
        <w:t>Višnja Jurlina</w:t>
      </w:r>
    </w:p>
    <w:p w:rsidRDefault="00973CC9" w:rsidP="00226843" w:rsidR="00973CC9" w:rsidRPr="004073F2">
      <w:pPr>
        <w:pStyle w:val="Bezproreda"/>
        <w:ind w:firstLine="708" w:left="5664"/>
        <w:rPr>
          <w:rFonts w:cs="Times New Roman"/>
          <w:szCs w:val="24"/>
        </w:rPr>
      </w:pPr>
    </w:p>
    <w:p w:rsidRDefault="00973CC9" w:rsidP="00226843" w:rsidR="00973CC9" w:rsidRPr="004073F2">
      <w:pPr>
        <w:pStyle w:val="Bezproreda"/>
        <w:ind w:firstLine="708" w:left="5664"/>
        <w:rPr>
          <w:rFonts w:cs="Times New Roman"/>
          <w:szCs w:val="24"/>
        </w:rPr>
      </w:pPr>
    </w:p>
    <w:p w:rsidRDefault="00226843" w:rsidP="00226843" w:rsidR="00226843" w:rsidRPr="004073F2">
      <w:pPr>
        <w:jc w:val="both"/>
      </w:pPr>
      <w:r w:rsidRPr="004073F2">
        <w:t>Uputa o pravnom lijeku:</w:t>
      </w:r>
    </w:p>
    <w:p w:rsidRDefault="00226843" w:rsidP="00226843" w:rsidR="00226843" w:rsidRPr="004073F2">
      <w:pPr>
        <w:jc w:val="both"/>
      </w:pPr>
      <w:r w:rsidRPr="004073F2">
        <w:t>Protiv ovog zaključka  žalba nije dopuštena (čl. 19.st. 7. SZ-a).</w:t>
      </w:r>
    </w:p>
    <w:p w:rsidRDefault="004073F2" w:rsidR="004073F2" w:rsidRPr="004073F2"/>
    <w:p w:rsidRDefault="004073F2" w:rsidR="004073F2" w:rsidRPr="004073F2"/>
    <w:sectPr w:rsidSect="00226843" w:rsidR="004073F2" w:rsidRPr="004073F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843" w:rsidP="00226843" w:rsidR="00226843">
      <w:r>
        <w:separator/>
      </w:r>
    </w:p>
  </w:endnote>
  <w:endnote w:id="0" w:type="continuationSeparator">
    <w:p w:rsidRDefault="00226843" w:rsidP="00226843" w:rsidR="0022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843" w:rsidP="00226843" w:rsidR="00226843">
      <w:r>
        <w:separator/>
      </w:r>
    </w:p>
  </w:footnote>
  <w:footnote w:id="0" w:type="continuationSeparator">
    <w:p w:rsidRDefault="00226843" w:rsidP="00226843" w:rsidR="00226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371499"/>
      <w:docPartObj>
        <w:docPartGallery w:val="Page Numbers (Top of Page)"/>
        <w:docPartUnique/>
      </w:docPartObj>
    </w:sdtPr>
    <w:sdtEndPr/>
    <w:sdtContent>
      <w:p w:rsidRDefault="00226843" w:rsidR="002268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726">
          <w:rPr>
            <w:noProof/>
          </w:rPr>
          <w:t>2</w:t>
        </w:r>
        <w:r>
          <w:fldChar w:fldCharType="end"/>
        </w:r>
      </w:p>
    </w:sdtContent>
  </w:sdt>
  <w:p w:rsidRDefault="00226843" w:rsidP="00226843" w:rsidR="00226843">
    <w:pPr>
      <w:pStyle w:val="Zaglavlje"/>
      <w:jc w:val="right"/>
    </w:pPr>
    <w:r>
      <w:t>96 St-58/2017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1650F"/>
    <w:multiLevelType w:val="hybridMultilevel"/>
    <w:tmpl w:val="6BF052E2"/>
    <w:lvl w:tplc="7A965D16" w:ilvl="0">
      <w:start w:val="9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843"/>
    <w:rsid w:val="00226843"/>
    <w:rsid w:val="004073F2"/>
    <w:rsid w:val="00664ACE"/>
    <w:rsid w:val="00816726"/>
    <w:rsid w:val="0097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843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2684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26843"/>
    <w:rPr>
      <w:rFonts w:cs="Times New Roman" w:eastAsia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22684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84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84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84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073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843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2684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26843"/>
    <w:rPr>
      <w:rFonts w:cs="Times New Roman" w:eastAsia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22684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84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84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84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073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63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KONCERTNA POSLOVNICA ARTAGENT d.o.o.</izvorni_sadrzaj>
    <derivirana_varijabla naziv="DomainObject.Predmet.ProtustrankaFormated_1">  KONCERTNA POSLOVNICA ARTAGENT d.o.o.</derivirana_varijabla>
  </DomainObject.Predmet.ProtustrankaFormated>
  <DomainObject.Predmet.ProtustrankaFormatedOIB>
    <izvorni_sadrzaj>  KONCERTNA POSLOVNICA ARTAGENT d.o.o., OIB 55086103404</izvorni_sadrzaj>
    <derivirana_varijabla naziv="DomainObject.Predmet.ProtustrankaFormatedOIB_1">  KONCERTNA POSLOVNICA ARTAGENT d.o.o., OIB 55086103404</derivirana_varijabla>
  </DomainObject.Predmet.ProtustrankaFormatedOIB>
  <DomainObject.Predmet.ProtustrankaFormatedWithAdress>
    <izvorni_sadrzaj> KONCERTNA POSLOVNICA ARTAGENT d.o.o., Vojnovićeva 34, 10000 Zagreb</izvorni_sadrzaj>
    <derivirana_varijabla naziv="DomainObject.Predmet.ProtustrankaFormatedWithAdress_1"> KONCERTNA POSLOVNICA ARTAGENT d.o.o., Vojnovićeva 34, 10000 Zagreb</derivirana_varijabla>
  </DomainObject.Predmet.ProtustrankaFormatedWithAdress>
  <DomainObject.Predmet.ProtustrankaFormatedWithAdressOIB>
    <izvorni_sadrzaj> KONCERTNA POSLOVNICA ARTAGENT d.o.o., OIB 55086103404, Vojnovićeva 34, 10000 Zagreb</izvorni_sadrzaj>
    <derivirana_varijabla naziv="DomainObject.Predmet.ProtustrankaFormatedWithAdressOIB_1"> KONCERTNA POSLOVNICA ARTAGENT d.o.o., OIB 55086103404, Vojnovićeva 34, 10000 Zagreb</derivirana_varijabla>
  </DomainObject.Predmet.ProtustrankaFormatedWithAdressOIB>
  <DomainObject.Predmet.ProtustrankaWithAdress>
    <izvorni_sadrzaj>KONCERTNA POSLOVNICA ARTAGENT d.o.o. Vojnovićeva 34, 10000 Zagreb</izvorni_sadrzaj>
    <derivirana_varijabla naziv="DomainObject.Predmet.ProtustrankaWithAdress_1">KONCERTNA POSLOVNICA ARTAGENT d.o.o. Vojnovićeva 34, 10000 Zagreb</derivirana_varijabla>
  </DomainObject.Predmet.ProtustrankaWithAdress>
  <DomainObject.Predmet.ProtustrankaWithAdressOIB>
    <izvorni_sadrzaj>KONCERTNA POSLOVNICA ARTAGENT d.o.o., OIB 55086103404, Vojnovićeva 34, 10000 Zagreb</izvorni_sadrzaj>
    <derivirana_varijabla naziv="DomainObject.Predmet.ProtustrankaWithAdressOIB_1">KONCERTNA POSLOVNICA ARTAGENT d.o.o., OIB 55086103404, Vojnovićeva 34, 10000 Zagreb</derivirana_varijabla>
  </DomainObject.Predmet.ProtustrankaWithAdressOIB>
  <DomainObject.Predmet.ProtustrankaNazivFormated>
    <izvorni_sadrzaj>KONCERTNA POSLOVNICA ARTAGENT d.o.o.</izvorni_sadrzaj>
    <derivirana_varijabla naziv="DomainObject.Predmet.ProtustrankaNazivFormated_1">KONCERTNA POSLOVNICA ARTAGENT d.o.o.</derivirana_varijabla>
  </DomainObject.Predmet.ProtustrankaNazivFormated>
  <DomainObject.Predmet.ProtustrankaNazivFormatedOIB>
    <izvorni_sadrzaj>KONCERTNA POSLOVNICA ARTAGENT d.o.o., OIB 55086103404</izvorni_sadrzaj>
    <derivirana_varijabla naziv="DomainObject.Predmet.ProtustrankaNazivFormatedOIB_1">KONCERTNA POSLOVNICA ARTAGENT d.o.o., OIB 55086103404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KONCERTNA POSLOVNICA ARTAGENT d.o.o.</item>
    </izvorni_sadrzaj>
    <derivirana_varijabla naziv="DomainObject.Predmet.ProtuStrankaListFormated_1">
      <item>KONCERTNA POSLOVNICA ARTAGENT d.o.o.</item>
    </derivirana_varijabla>
  </DomainObject.Predmet.ProtuStrankaListFormated>
  <DomainObject.Predmet.ProtuStrankaListFormatedOIB>
    <izvorni_sadrzaj>
      <item>KONCERTNA POSLOVNICA ARTAGENT d.o.o., OIB 55086103404</item>
    </izvorni_sadrzaj>
    <derivirana_varijabla naziv="DomainObject.Predmet.ProtuStrankaListFormatedOIB_1">
      <item>KONCERTNA POSLOVNICA ARTAGENT d.o.o., OIB 55086103404</item>
    </derivirana_varijabla>
  </DomainObject.Predmet.ProtuStrankaListFormatedOIB>
  <DomainObject.Predmet.ProtuStrankaListFormatedWithAdress>
    <izvorni_sadrzaj>
      <item>KONCERTNA POSLOVNICA ARTAGENT d.o.o., Vojnovićeva 34, 10000 Zagreb</item>
    </izvorni_sadrzaj>
    <derivirana_varijabla naziv="DomainObject.Predmet.ProtuStrankaListFormatedWithAdress_1">
      <item>KONCERTNA POSLOVNICA ARTAGENT d.o.o., Vojnovićeva 34, 10000 Zagreb</item>
    </derivirana_varijabla>
  </DomainObject.Predmet.ProtuStrankaListFormatedWithAdress>
  <DomainObject.Predmet.ProtuStrankaListFormatedWithAdressOIB>
    <izvorni_sadrzaj>
      <item>KONCERTNA POSLOVNICA ARTAGENT d.o.o., OIB 55086103404, Vojnovićeva 34, 10000 Zagreb</item>
    </izvorni_sadrzaj>
    <derivirana_varijabla naziv="DomainObject.Predmet.ProtuStrankaListFormatedWithAdressOIB_1">
      <item>KONCERTNA POSLOVNICA ARTAGENT d.o.o., OIB 55086103404, Vojnovićeva 34, 10000 Zagreb</item>
    </derivirana_varijabla>
  </DomainObject.Predmet.ProtuStrankaListFormatedWithAdressOIB>
  <DomainObject.Predmet.ProtuStrankaListNazivFormated>
    <izvorni_sadrzaj>
      <item>KONCERTNA POSLOVNICA ARTAGENT d.o.o.</item>
    </izvorni_sadrzaj>
    <derivirana_varijabla naziv="DomainObject.Predmet.ProtuStrankaListNazivFormated_1">
      <item>KONCERTNA POSLOVNICA ARTAGENT d.o.o.</item>
    </derivirana_varijabla>
  </DomainObject.Predmet.ProtuStrankaListNazivFormated>
  <DomainObject.Predmet.ProtuStrankaListNazivFormatedOIB>
    <izvorni_sadrzaj>
      <item>KONCERTNA POSLOVNICA ARTAGENT d.o.o., OIB 55086103404</item>
    </izvorni_sadrzaj>
    <derivirana_varijabla naziv="DomainObject.Predmet.ProtuStrankaListNazivFormatedOIB_1">
      <item>KONCERTNA POSLOVNICA ARTAGENT d.o.o., OIB 55086103404</item>
    </derivirana_varijabla>
  </DomainObject.Predmet.ProtuStrankaListNazivFormatedOIB>
  <DomainObject.Predmet.OstaliListFormated>
    <izvorni_sadrzaj>
      <item>Vjeran Simeoni</item>
    </izvorni_sadrzaj>
    <derivirana_varijabla naziv="DomainObject.Predmet.OstaliListFormated_1">
      <item>Vjeran Simeoni</item>
    </derivirana_varijabla>
  </DomainObject.Predmet.OstaliListFormated>
  <DomainObject.Predmet.OstaliListFormatedOIB>
    <izvorni_sadrzaj>
      <item>Vjeran Simeoni, OIB 22104221788</item>
    </izvorni_sadrzaj>
    <derivirana_varijabla naziv="DomainObject.Predmet.OstaliListFormatedOIB_1">
      <item>Vjeran Simeoni, OIB 22104221788</item>
    </derivirana_varijabla>
  </DomainObject.Predmet.OstaliListFormatedOIB>
  <DomainObject.Predmet.OstaliListFormatedWithAdress>
    <izvorni_sadrzaj>
      <item>Vjeran Simeoni, Ulica Ferdinanda Budickog 16, 10000 Zagreb</item>
    </izvorni_sadrzaj>
    <derivirana_varijabla naziv="DomainObject.Predmet.OstaliListFormatedWithAdress_1">
      <item>Vjeran Simeoni, Ulica Ferdinanda Budickog 16, 10000 Zagreb</item>
    </derivirana_varijabla>
  </DomainObject.Predmet.OstaliListFormatedWithAdress>
  <DomainObject.Predmet.OstaliListFormatedWithAdressOIB>
    <izvorni_sadrzaj>
      <item>Vjeran Simeoni, OIB 22104221788, Ulica Ferdinanda Budickog 16, 10000 Zagreb</item>
    </izvorni_sadrzaj>
    <derivirana_varijabla naziv="DomainObject.Predmet.OstaliListFormatedWithAdressOIB_1">
      <item>Vjeran Simeoni, OIB 22104221788, Ulica Ferdinanda Budickog 16, 10000 Zagreb</item>
    </derivirana_varijabla>
  </DomainObject.Predmet.OstaliListFormatedWithAdressOIB>
  <DomainObject.Predmet.OstaliListNazivFormated>
    <izvorni_sadrzaj>
      <item>Vjeran Simeoni</item>
    </izvorni_sadrzaj>
    <derivirana_varijabla naziv="DomainObject.Predmet.OstaliListNazivFormated_1">
      <item>Vjeran Simeoni</item>
    </derivirana_varijabla>
  </DomainObject.Predmet.OstaliListNazivFormated>
  <DomainObject.Predmet.OstaliListNazivFormatedOIB>
    <izvorni_sadrzaj>
      <item>Vjeran Simeoni, OIB 22104221788</item>
    </izvorni_sadrzaj>
    <derivirana_varijabla naziv="DomainObject.Predmet.OstaliListNazivFormatedOIB_1">
      <item>Vjeran Simeoni, OIB 22104221788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KONCERTNA POSLOVNICA ARTAGENT d.o.o.</izvorni_sadrzaj>
    <derivirana_varijabla naziv="DomainObject.Predmet.ProtustrankaIDrugi_1">KONCERTNA POSLOVNICA ARTAGENT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KONCERTNA POSLOVNICA ARTAGENT d.o.o., OIB 55086103404, Vojnovićeva 34, 10000 Zagreb</izvorni_sadrzaj>
    <derivirana_varijabla naziv="DomainObject.Predmet.ProtustrankaIDrugiAdressOIB_1">KONCERTNA POSLOVNICA ARTAGENT d.o.o., OIB 55086103404, Vojnovićeva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KONCERTNA POSLOVNICA ARTAGENT d.o.o.</item>
      <item>FINA Regionalni centar Zagreb</item>
      <item>Vjeran Simeoni</item>
    </izvorni_sadrzaj>
    <derivirana_varijabla naziv="DomainObject.Predmet.SudioniciListNaziv_1">
      <item>KONCERTNA POSLOVNICA ARTAGENT d.o.o.</item>
      <item>FINA Regionalni centar Zagreb</item>
      <item>Vjeran Simeoni</item>
    </derivirana_varijabla>
  </DomainObject.Predmet.SudioniciListNaziv>
  <DomainObject.Predmet.SudioniciListAdressOIB>
    <izvorni_sadrzaj>
      <item>KONCERTNA POSLOVNICA ARTAGENT d.o.o., OIB 55086103404, Vojnovićeva 34,10000 Zagreb</item>
      <item>FINA Regionalni centar Zagreb, OIB 85821130368, Trg svibanjskih žrtava 1995. br. 1,10000 Zagreb</item>
      <item>Vjeran Simeoni, OIB 22104221788, Ulica Ferdinanda Budickog 16,10000 Zagreb</item>
    </izvorni_sadrzaj>
    <derivirana_varijabla naziv="DomainObject.Predmet.SudioniciListAdressOIB_1">
      <item>KONCERTNA POSLOVNICA ARTAGENT d.o.o., OIB 55086103404, Vojnovićeva 34,10000 Zagreb</item>
      <item>FINA Regionalni centar Zagreb, OIB 85821130368, Trg svibanjskih žrtava 1995. br. 1,10000 Zagreb</item>
      <item>Vjeran Simeoni, OIB 22104221788, Ulica Ferdinanda Budickog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55086103404</item>
      <item>, OIB 85821130368</item>
      <item>, OIB 22104221788</item>
    </izvorni_sadrzaj>
    <derivirana_varijabla naziv="DomainObject.Predmet.SudioniciListNazivOIB_1">
      <item>, OIB 55086103404</item>
      <item>, OIB 85821130368</item>
      <item>, OIB 22104221788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1892</properties:Characters>
  <properties:Lines>61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2017-02-21T10:34:00Z</dcterms:created>
  <dc:creator>Teuta Klinžić Zajec</dc:creator>
  <cp:lastModifiedBy>Teuta Klinžić Zajec</cp:lastModifiedBy>
  <dcterms:modified xmlns:xsi="http://www.w3.org/2001/XMLSchema-instance" xsi:type="dcterms:W3CDTF">2017-02-21T12:01:00Z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