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3ea7" w14:paraId="6a63ea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7C47CA">
        <w:rPr>
          <w:rStyle w:val="Naglaeno"/>
          <w:b w:val="false"/>
        </w:rPr>
        <w:t>5</w:t>
      </w:r>
      <w:r w:rsidR="00CA3D10">
        <w:rPr>
          <w:rStyle w:val="Naglaeno"/>
          <w:b w:val="false"/>
        </w:rPr>
        <w:t>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A0445">
        <w:t>Domaće je domaće j.d.o.o. za trgovinu</w:t>
      </w:r>
      <w:r w:rsidR="00FD1F36">
        <w:t xml:space="preserve">, </w:t>
      </w:r>
      <w:r w:rsidR="007C47CA">
        <w:t xml:space="preserve">Zagreb, </w:t>
      </w:r>
      <w:r w:rsidR="003A0445">
        <w:t>Ulica Jagode Truhelke 12</w:t>
      </w:r>
      <w:r w:rsidR="006152FF">
        <w:t xml:space="preserve">, MBS: </w:t>
      </w:r>
      <w:r w:rsidR="002E67EE">
        <w:t>08</w:t>
      </w:r>
      <w:r w:rsidR="003A0445">
        <w:t>1094444</w:t>
      </w:r>
      <w:r w:rsidR="006152FF">
        <w:t xml:space="preserve">, OIB: </w:t>
      </w:r>
      <w:r w:rsidR="003A0445">
        <w:t>52253864823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A0445">
        <w:t>Domaće je domaće j.d.o.o. za trgovinu, Zagreb, Ulica Jagode Truhelke 12, MBS: 081094444, OIB: 52253864823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A0445">
        <w:t>8</w:t>
      </w:r>
      <w:r w:rsidR="007C47CA">
        <w:t>.6</w:t>
      </w:r>
      <w:r w:rsidR="003A0445">
        <w:t>50</w:t>
      </w:r>
      <w:r w:rsidR="007C47CA">
        <w:t>,</w:t>
      </w:r>
      <w:r w:rsidR="003A0445">
        <w:t>06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35B7F">
        <w:t>Lana Rudež</w:t>
      </w:r>
      <w:r w:rsidR="007C47CA">
        <w:t xml:space="preserve">, Zagreb, </w:t>
      </w:r>
      <w:r w:rsidR="00E35B7F">
        <w:t>Ulica Jagode Truhelke 12</w:t>
      </w:r>
      <w:r w:rsidR="004E1D28">
        <w:t>,</w:t>
      </w:r>
      <w:r w:rsidR="006244B4">
        <w:t xml:space="preserve"> OIB: </w:t>
      </w:r>
      <w:r w:rsidR="00E35B7F">
        <w:t>44544963839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550E4">
        <w:t>1456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A82" w:rsidR="00495A82">
      <w:r>
        <w:separator/>
      </w:r>
    </w:p>
  </w:endnote>
  <w:endnote w:id="0" w:type="continuationSeparator">
    <w:p w:rsidRDefault="00495A82" w:rsidR="00495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A82" w:rsidR="00495A82">
      <w:r>
        <w:separator/>
      </w:r>
    </w:p>
  </w:footnote>
  <w:footnote w:id="0" w:type="continuationSeparator">
    <w:p w:rsidRDefault="00495A82" w:rsidR="00495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28B0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28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28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28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28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St-1456/2018</izvorni_sadrzaj>
    <derivirana_varijabla naziv="DomainObject.Predmet.OznakaBroj_1">St-1456/2018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Domaće je domaće j.d.o.o. za trgovinu</izvorni_sadrzaj>
    <derivirana_varijabla naziv="DomainObject.Predmet.ProtustrankaFormated_1">  Domaće je domaće j.d.o.o. za trgovinu</derivirana_varijabla>
  </DomainObject.Predmet.ProtustrankaFormated>
  <DomainObject.Predmet.ProtustrankaFormatedOIB>
    <izvorni_sadrzaj>  Domaće je domaće j.d.o.o. za trgovinu, OIB 52253864823</izvorni_sadrzaj>
    <derivirana_varijabla naziv="DomainObject.Predmet.ProtustrankaFormatedOIB_1">  Domaće je domaće j.d.o.o. za trgovinu, OIB 52253864823</derivirana_varijabla>
  </DomainObject.Predmet.ProtustrankaFormatedOIB>
  <DomainObject.Predmet.ProtustrankaFormatedWithAdress>
    <izvorni_sadrzaj> Domaće je domaće j.d.o.o. za trgovinu, Ulica Jagode Truhelke 12, 10000 Zagreb</izvorni_sadrzaj>
    <derivirana_varijabla naziv="DomainObject.Predmet.ProtustrankaFormatedWithAdress_1"> Domaće je domaće j.d.o.o. za trgovinu, Ulica Jagode Truhelke 12, 10000 Zagreb</derivirana_varijabla>
  </DomainObject.Predmet.ProtustrankaFormatedWithAdress>
  <DomainObject.Predmet.ProtustrankaFormatedWithAdressOIB>
    <izvorni_sadrzaj> Domaće je domaće j.d.o.o. za trgovinu, OIB 52253864823, Ulica Jagode Truhelke 12, 10000 Zagreb</izvorni_sadrzaj>
    <derivirana_varijabla naziv="DomainObject.Predmet.ProtustrankaFormatedWithAdressOIB_1"> Domaće je domaće j.d.o.o. za trgovinu, OIB 52253864823, Ulica Jagode Truhelke 12, 10000 Zagreb</derivirana_varijabla>
  </DomainObject.Predmet.ProtustrankaFormatedWithAdressOIB>
  <DomainObject.Predmet.ProtustrankaWithAdress>
    <izvorni_sadrzaj>Domaće je domaće j.d.o.o. za trgovinu Ulica Jagode Truhelke 12, 10000 Zagreb</izvorni_sadrzaj>
    <derivirana_varijabla naziv="DomainObject.Predmet.ProtustrankaWithAdress_1">Domaće je domaće j.d.o.o. za trgovinu Ulica Jagode Truhelke 12, 10000 Zagreb</derivirana_varijabla>
  </DomainObject.Predmet.ProtustrankaWithAdress>
  <DomainObject.Predmet.ProtustrankaWithAdressOIB>
    <izvorni_sadrzaj>Domaće je domaće j.d.o.o. za trgovinu, OIB 52253864823, Ulica Jagode Truhelke 12, 10000 Zagreb</izvorni_sadrzaj>
    <derivirana_varijabla naziv="DomainObject.Predmet.ProtustrankaWithAdressOIB_1">Domaće je domaće j.d.o.o. za trgovinu, OIB 52253864823, Ulica Jagode Truhelke 12, 10000 Zagreb</derivirana_varijabla>
  </DomainObject.Predmet.ProtustrankaWithAdressOIB>
  <DomainObject.Predmet.ProtustrankaNazivFormated>
    <izvorni_sadrzaj>Domaće je domaće j.d.o.o. za trgovinu</izvorni_sadrzaj>
    <derivirana_varijabla naziv="DomainObject.Predmet.ProtustrankaNazivFormated_1">Domaće je domaće j.d.o.o. za trgovinu</derivirana_varijabla>
  </DomainObject.Predmet.ProtustrankaNazivFormated>
  <DomainObject.Predmet.ProtustrankaNazivFormatedOIB>
    <izvorni_sadrzaj>Domaće je domaće j.d.o.o. za trgovinu, OIB 52253864823</izvorni_sadrzaj>
    <derivirana_varijabla naziv="DomainObject.Predmet.ProtustrankaNazivFormatedOIB_1">Domaće je domaće j.d.o.o. za trgovinu, OIB 52253864823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Domaće je domaće j.d.o.o. za trgovinu</item>
    </izvorni_sadrzaj>
    <derivirana_varijabla naziv="DomainObject.Predmet.ProtuStrankaListFormated_1">
      <item>Domaće je domaće j.d.o.o. za trgovinu</item>
    </derivirana_varijabla>
  </DomainObject.Predmet.ProtuStrankaListFormated>
  <DomainObject.Predmet.ProtuStrankaListFormatedOIB>
    <izvorni_sadrzaj>
      <item>Domaće je domaće j.d.o.o. za trgovinu, OIB 52253864823</item>
    </izvorni_sadrzaj>
    <derivirana_varijabla naziv="DomainObject.Predmet.ProtuStrankaListFormatedOIB_1">
      <item>Domaće je domaće j.d.o.o. za trgovinu, OIB 52253864823</item>
    </derivirana_varijabla>
  </DomainObject.Predmet.ProtuStrankaListFormatedOIB>
  <DomainObject.Predmet.ProtuStrankaListFormatedWithAdress>
    <izvorni_sadrzaj>
      <item>Domaće je domaće j.d.o.o. za trgovinu, Ulica Jagode Truhelke 12, 10000 Zagreb</item>
    </izvorni_sadrzaj>
    <derivirana_varijabla naziv="DomainObject.Predmet.ProtuStrankaListFormatedWithAdress_1">
      <item>Domaće je domaće j.d.o.o. za trgovinu, Ulica Jagode Truhelke 12, 10000 Zagreb</item>
    </derivirana_varijabla>
  </DomainObject.Predmet.ProtuStrankaListFormatedWithAdress>
  <DomainObject.Predmet.ProtuStrankaListFormatedWithAdressOIB>
    <izvorni_sadrzaj>
      <item>Domaće je domaće j.d.o.o. za trgovinu, OIB 52253864823, Ulica Jagode Truhelke 12, 10000 Zagreb</item>
    </izvorni_sadrzaj>
    <derivirana_varijabla naziv="DomainObject.Predmet.ProtuStrankaListFormatedWithAdressOIB_1">
      <item>Domaće je domaće j.d.o.o. za trgovinu, OIB 52253864823, Ulica Jagode Truhelke 12, 10000 Zagreb</item>
    </derivirana_varijabla>
  </DomainObject.Predmet.ProtuStrankaListFormatedWithAdressOIB>
  <DomainObject.Predmet.ProtuStrankaListNazivFormated>
    <izvorni_sadrzaj>
      <item>Domaće je domaće j.d.o.o. za trgovinu</item>
    </izvorni_sadrzaj>
    <derivirana_varijabla naziv="DomainObject.Predmet.ProtuStrankaListNazivFormated_1">
      <item>Domaće je domaće j.d.o.o. za trgovinu</item>
    </derivirana_varijabla>
  </DomainObject.Predmet.ProtuStrankaListNazivFormated>
  <DomainObject.Predmet.ProtuStrankaListNazivFormatedOIB>
    <izvorni_sadrzaj>
      <item>Domaće je domaće j.d.o.o. za trgovinu, OIB 52253864823</item>
    </izvorni_sadrzaj>
    <derivirana_varijabla naziv="DomainObject.Predmet.ProtuStrankaListNazivFormatedOIB_1">
      <item>Domaće je domaće j.d.o.o. za trgovinu, OIB 52253864823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Domaće je domaće j.d.o.o. za trgovinu</izvorni_sadrzaj>
    <derivirana_varijabla naziv="DomainObject.Predmet.ProtustrankaIDrugi_1">Domaće je domaće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Domaće je domaće j.d.o.o. za trgovinu, OIB 52253864823, Ulica Jagode Truhelke 12, 10000 Zagreb</izvorni_sadrzaj>
    <derivirana_varijabla naziv="DomainObject.Predmet.ProtustrankaIDrugiAdressOIB_1">Domaće je domaće j.d.o.o. za trgovinu, OIB 52253864823, Ulica Jagode Truhelke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Domaće je domaće j.d.o.o. za trgovinu</item>
      <item>FINA Regionalni centar Zagreb</item>
    </izvorni_sadrzaj>
    <derivirana_varijabla naziv="DomainObject.Predmet.SudioniciListNaziv_1">
      <item>Domaće je domaće j.d.o.o. za trgovinu</item>
      <item>FINA Regionalni centar Zagreb</item>
    </derivirana_varijabla>
  </DomainObject.Predmet.SudioniciListNaziv>
  <DomainObject.Predmet.SudioniciListAdressOIB>
    <izvorni_sadrzaj>
      <item>Domaće je domaće j.d.o.o. za trgovinu, OIB 52253864823, Ulica Jagode Truhelke 12,10000 Zagreb</item>
      <item>FINA Regionalni centar Zagreb, OIB 85821130368, Trg svibanjskih žrtava 1995. 1,10000 Zagreb</item>
    </izvorni_sadrzaj>
    <derivirana_varijabla naziv="DomainObject.Predmet.SudioniciListAdressOIB_1">
      <item>Domaće je domaće j.d.o.o. za trgovinu, OIB 52253864823, Ulica Jagode Truhelke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52253864823</item>
      <item>, OIB 85821130368</item>
    </izvorni_sadrzaj>
    <derivirana_varijabla naziv="DomainObject.Predmet.SudioniciListNazivOIB_1">
      <item>, OIB 52253864823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E472B-AAF1-4F9E-9018-A7ECEAD91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2129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2019-01-11T08:43:00Z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2019-01-11T09:25:00Z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- 1456-18-ZG.docx)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