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a886" w14:paraId="b8da886" w:rsidRDefault="000741F5" w:rsidP="000741F5" w:rsidR="000741F5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  <w:r>
        <w:rPr>
          <w:noProof/>
        </w:rPr>
        <w:t>1 St-193/2016-2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BILEN d.o.o. za proizvodnju, trgovinu i usluge Slatina, Industrijska 18, OIB: 26907337238,  dana   21.  ožujka  2016. godine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BILEN d.o.o. za proizvodnju, trgovinu i usluge Slatina, Industrijska 18, OIB: 26907337238.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10,00 sati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Petar Bilen iz Slatine, V. Nazora 388.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Petru Bilen iz Slatine, da u roku od 8 dana dostavi na spis ovjerovljeni popis imovine i obveza stečajnog dužnika.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BILEN d.o.o. za proizvodnju, trgovinu i usluge Slatina, Industrijska 18, OIB: 26907337238.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</w:t>
      </w:r>
      <w:r>
        <w:rPr>
          <w:noProof/>
        </w:rPr>
        <w:lastRenderedPageBreak/>
        <w:t xml:space="preserve">ispunjavati svoje novčane dospjele obveze.   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BILEN d.o.o. za proizvodnju, trgovinu i usluge Slatina, Industrijska 18, OIB: 26907337238, u skladu s  odredbom članka 42. Stečajnog zakona.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predlagatelje uz podnesak dužnika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z.z. stečajnog dužnika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ROČ. 15. 04. 2016. u 10,00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21. 03. 2016. </w:t>
      </w: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741F5" w:rsidP="000741F5" w:rsidR="000741F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1F5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1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1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494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F. Supila 4</izvorni_sadrzaj>
    <derivirana_varijabla naziv="DomainObject.UcesnikSudskeRadnje.Adresa.UlicaIKBR_1">F. Supila 4</derivirana_varijabla>
  </DomainObject.UcesnikSudskeRadnje.Adresa.UlicaIKBR>
  <DomainObject.UcesnikSudskeRadnje.Naziv>
    <izvorni_sadrzaj>FINA, RC ZAGREB, Podružnica Bjelovar</izvorni_sadrzaj>
    <derivirana_varijabla naziv="DomainObject.UcesnikSudskeRadnje.Naziv_1">FINA, RC ZAGREB, Podružnica Bjelovar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10:15</izvorni_sadrzaj>
    <derivirana_varijabla naziv="DomainObject.UcesnikSudskeRadnje.SudskaRadnja.PlaniraniZavrsetakVrijeme_1">10:15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BILEN d.o.o. za proizvodnju, trgovinu i usluge, Slatina</izvorni_sadrzaj>
    <derivirana_varijabla naziv="DomainObject.Predmet.ProtustrankaFormated_1">  BILEN d.o.o. za proizvodnju, trgovinu i usluge, Slatina</derivirana_varijabla>
  </DomainObject.Predmet.ProtustrankaFormated>
  <DomainObject.Predmet.ProtustrankaFormatedOIB>
    <izvorni_sadrzaj>  BILEN d.o.o. za proizvodnju, trgovinu i usluge, Slatina, OIB 26907337238</izvorni_sadrzaj>
    <derivirana_varijabla naziv="DomainObject.Predmet.ProtustrankaFormatedOIB_1">  BILEN d.o.o. za proizvodnju, trgovinu i usluge, Slatina, OIB 26907337238</derivirana_varijabla>
  </DomainObject.Predmet.ProtustrankaFormatedOIB>
  <DomainObject.Predmet.ProtustrankaFormatedWithAdress>
    <izvorni_sadrzaj> BILEN d.o.o. za proizvodnju, trgovinu i usluge, Slatina, Industrijska 18, 33520 Slatina</izvorni_sadrzaj>
    <derivirana_varijabla naziv="DomainObject.Predmet.ProtustrankaFormatedWithAdress_1"> BILEN d.o.o. za proizvodnju, trgovinu i usluge, Slatina, Industrijska 18, 33520 Slatina</derivirana_varijabla>
  </DomainObject.Predmet.ProtustrankaFormatedWithAdress>
  <DomainObject.Predmet.ProtustrankaFormatedWithAdressOIB>
    <izvorni_sadrzaj> BILEN d.o.o. za proizvodnju, trgovinu i usluge, Slatina, OIB 26907337238, Industrijska 18, 33520 Slatina</izvorni_sadrzaj>
    <derivirana_varijabla naziv="DomainObject.Predmet.ProtustrankaFormatedWithAdressOIB_1"> BILEN d.o.o. za proizvodnju, trgovinu i usluge, Slatina, OIB 26907337238, Industrijska 18, 33520 Slatina</derivirana_varijabla>
  </DomainObject.Predmet.ProtustrankaFormatedWithAdressOIB>
  <DomainObject.Predmet.ProtustrankaWithAdress>
    <izvorni_sadrzaj>BILEN d.o.o. za proizvodnju, trgovinu i usluge, Slatina Industrijska 18, 33520 Slatina</izvorni_sadrzaj>
    <derivirana_varijabla naziv="DomainObject.Predmet.ProtustrankaWithAdress_1">BILEN d.o.o. za proizvodnju, trgovinu i usluge, Slatina Industrijska 18, 33520 Slatina</derivirana_varijabla>
  </DomainObject.Predmet.ProtustrankaWithAdress>
  <DomainObject.Predmet.ProtustrankaWithAdressOIB>
    <izvorni_sadrzaj>BILEN d.o.o. za proizvodnju, trgovinu i usluge, Slatina, OIB 26907337238, Industrijska 18, 33520 Slatina</izvorni_sadrzaj>
    <derivirana_varijabla naziv="DomainObject.Predmet.ProtustrankaWithAdressOIB_1">BILEN d.o.o. za proizvodnju, trgovinu i usluge, Slatina, OIB 26907337238, Industrijska 18, 33520 Slatina</derivirana_varijabla>
  </DomainObject.Predmet.ProtustrankaWithAdressOIB>
  <DomainObject.Predmet.ProtustrankaNazivFormated>
    <izvorni_sadrzaj>BILEN d.o.o. za proizvodnju, trgovinu i usluge, Slatina</izvorni_sadrzaj>
    <derivirana_varijabla naziv="DomainObject.Predmet.ProtustrankaNazivFormated_1">BILEN d.o.o. za proizvodnju, trgovinu i usluge, Slatina</derivirana_varijabla>
  </DomainObject.Predmet.ProtustrankaNazivFormated>
  <DomainObject.Predmet.ProtustrankaNazivFormatedOIB>
    <izvorni_sadrzaj>BILEN d.o.o. za proizvodnju, trgovinu i usluge, Slatina, OIB 26907337238</izvorni_sadrzaj>
    <derivirana_varijabla naziv="DomainObject.Predmet.ProtustrankaNazivFormatedOIB_1">BILEN d.o.o. za proizvodnju, trgovinu i usluge, Slatina, OIB 26907337238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BILEN d.o.o. za proizvodnju, trgovinu i usluge, Slatina</item>
    </izvorni_sadrzaj>
    <derivirana_varijabla naziv="DomainObject.Predmet.ProtuStrankaListFormated_1">
      <item>BILEN d.o.o. za proizvodnju, trgovinu i usluge, Slatina</item>
    </derivirana_varijabla>
  </DomainObject.Predmet.ProtuStrankaListFormated>
  <DomainObject.Predmet.ProtuStrankaListFormatedOIB>
    <izvorni_sadrzaj>
      <item>BILEN d.o.o. za proizvodnju, trgovinu i usluge, Slatina, OIB 26907337238</item>
    </izvorni_sadrzaj>
    <derivirana_varijabla naziv="DomainObject.Predmet.ProtuStrankaListFormatedOIB_1">
      <item>BILEN d.o.o. za proizvodnju, trgovinu i usluge, Slatina, OIB 26907337238</item>
    </derivirana_varijabla>
  </DomainObject.Predmet.ProtuStrankaListFormatedOIB>
  <DomainObject.Predmet.ProtuStrankaListFormatedWithAdress>
    <izvorni_sadrzaj>
      <item>BILEN d.o.o. za proizvodnju, trgovinu i usluge, Slatina, Industrijska 18, 33520 Slatina</item>
    </izvorni_sadrzaj>
    <derivirana_varijabla naziv="DomainObject.Predmet.ProtuStrankaListFormatedWithAdress_1">
      <item>BILEN d.o.o. za proizvodnju, trgovinu i usluge, Slatina, Industrijska 18, 33520 Slatina</item>
    </derivirana_varijabla>
  </DomainObject.Predmet.ProtuStrankaListFormatedWithAdress>
  <DomainObject.Predmet.ProtuStrankaListFormatedWithAdressOIB>
    <izvorni_sadrzaj>
      <item>BILEN d.o.o. za proizvodnju, trgovinu i usluge, Slatina, OIB 26907337238, Industrijska 18, 33520 Slatina</item>
    </izvorni_sadrzaj>
    <derivirana_varijabla naziv="DomainObject.Predmet.ProtuStrankaListFormatedWithAdressOIB_1">
      <item>BILEN d.o.o. za proizvodnju, trgovinu i usluge, Slatina, OIB 26907337238, Industrijska 18, 33520 Slatina</item>
    </derivirana_varijabla>
  </DomainObject.Predmet.ProtuStrankaListFormatedWithAdressOIB>
  <DomainObject.Predmet.ProtuStrankaListNazivFormated>
    <izvorni_sadrzaj>
      <item>BILEN d.o.o. za proizvodnju, trgovinu i usluge, Slatina</item>
    </izvorni_sadrzaj>
    <derivirana_varijabla naziv="DomainObject.Predmet.ProtuStrankaListNazivFormated_1">
      <item>BILEN d.o.o. za proizvodnju, trgovinu i usluge, Slatina</item>
    </derivirana_varijabla>
  </DomainObject.Predmet.ProtuStrankaListNazivFormated>
  <DomainObject.Predmet.ProtuStrankaListNazivFormatedOIB>
    <izvorni_sadrzaj>
      <item>BILEN d.o.o. za proizvodnju, trgovinu i usluge, Slatina, OIB 26907337238</item>
    </izvorni_sadrzaj>
    <derivirana_varijabla naziv="DomainObject.Predmet.ProtuStrankaListNazivFormatedOIB_1">
      <item>BILEN d.o.o. za proizvodnju, trgovinu i usluge, Slatina, OIB 26907337238</item>
    </derivirana_varijabla>
  </DomainObject.Predmet.ProtuStrankaListNazivFormatedOIB>
  <DomainObject.Predmet.OstaliListFormated>
    <izvorni_sadrzaj>
      <item>Petar Bilen</item>
    </izvorni_sadrzaj>
    <derivirana_varijabla naziv="DomainObject.Predmet.OstaliListFormated_1">
      <item>Petar Bilen</item>
    </derivirana_varijabla>
  </DomainObject.Predmet.OstaliListFormated>
  <DomainObject.Predmet.OstaliListFormatedOIB>
    <izvorni_sadrzaj>
      <item>Petar Bilen, OIB 48918993546</item>
    </izvorni_sadrzaj>
    <derivirana_varijabla naziv="DomainObject.Predmet.OstaliListFormatedOIB_1">
      <item>Petar Bilen, OIB 48918993546</item>
    </derivirana_varijabla>
  </DomainObject.Predmet.OstaliListFormatedOIB>
  <DomainObject.Predmet.OstaliListFormatedWithAdress>
    <izvorni_sadrzaj>
      <item>Petar Bilen, V. Nazora 388., 33520 Slatina</item>
    </izvorni_sadrzaj>
    <derivirana_varijabla naziv="DomainObject.Predmet.OstaliListFormatedWithAdress_1">
      <item>Petar Bilen, V. Nazora 388., 33520 Slatina</item>
    </derivirana_varijabla>
  </DomainObject.Predmet.OstaliListFormatedWithAdress>
  <DomainObject.Predmet.OstaliListFormatedWithAdressOIB>
    <izvorni_sadrzaj>
      <item>Petar Bilen, OIB 48918993546, V. Nazora 388., 33520 Slatina</item>
    </izvorni_sadrzaj>
    <derivirana_varijabla naziv="DomainObject.Predmet.OstaliListFormatedWithAdressOIB_1">
      <item>Petar Bilen, OIB 48918993546, V. Nazora 388., 33520 Slatina</item>
    </derivirana_varijabla>
  </DomainObject.Predmet.OstaliListFormatedWithAdressOIB>
  <DomainObject.Predmet.OstaliListNazivFormated>
    <izvorni_sadrzaj>
      <item>Petar Bilen</item>
    </izvorni_sadrzaj>
    <derivirana_varijabla naziv="DomainObject.Predmet.OstaliListNazivFormated_1">
      <item>Petar Bilen</item>
    </derivirana_varijabla>
  </DomainObject.Predmet.OstaliListNazivFormated>
  <DomainObject.Predmet.OstaliListNazivFormatedOIB>
    <izvorni_sadrzaj>
      <item>Petar Bilen, OIB 48918993546</item>
    </izvorni_sadrzaj>
    <derivirana_varijabla naziv="DomainObject.Predmet.OstaliListNazivFormatedOIB_1">
      <item>Petar Bilen, OIB 48918993546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BILEN d.o.o. za proizvodnju, trgovinu i usluge, Slatina</izvorni_sadrzaj>
    <derivirana_varijabla naziv="DomainObject.Predmet.ProtustrankaIDrugi_1">BILEN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BILEN d.o.o. za proizvodnju, trgovinu i usluge, Slatina, OIB 26907337238, Industrijska 18, 33520 Slatina</izvorni_sadrzaj>
    <derivirana_varijabla naziv="DomainObject.Predmet.ProtustrankaIDrugiAdressOIB_1">BILEN d.o.o. za proizvodnju, trgovinu i usluge, Slatina, OIB 26907337238,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BILEN d.o.o. za proizvodnju, trgovinu i usluge, Slatina</item>
      <item>Petar Bilen</item>
    </izvorni_sadrzaj>
    <derivirana_varijabla naziv="DomainObject.Predmet.SudioniciListNaziv_1">
      <item>FINA, RC ZAGREB, Podružnica Bjelovar</item>
      <item>BILEN d.o.o. za proizvodnju, trgovinu i usluge, Slatina</item>
      <item>Petar Bilen</item>
    </derivirana_varijabla>
  </DomainObject.Predmet.SudioniciListNaziv>
  <DomainObject.Predmet.SudioniciListAdressOIB>
    <izvorni_sadrzaj>
      <item>FINA, RC ZAGREB, Podružnica Bjelovar, OIB 85821130368, F. Supila 4,43000 Bjelovar</item>
      <item>BILEN d.o.o. za proizvodnju, trgovinu i usluge, Slatina, OIB 26907337238, Industrijska 18,33520 Slatina</item>
      <item>Petar Bilen, OIB 48918993546, V. Nazora 388.,33520 Slatina</item>
    </izvorni_sadrzaj>
    <derivirana_varijabla naziv="DomainObject.Predmet.SudioniciListAdressOIB_1">
      <item>FINA, RC ZAGREB, Podružnica Bjelovar, OIB 85821130368, F. Supila 4,43000 Bjelovar</item>
      <item>BILEN d.o.o. za proizvodnju, trgovinu i usluge, Slatina, OIB 26907337238, Industrijska 18,33520 Slatina</item>
      <item>Petar Bilen, OIB 48918993546, V. Nazora 388.,33520 Slatina</item>
    </derivirana_varijabla>
  </DomainObject.Predmet.SudioniciListAdressOIB>
  <DomainObject.UcesnikSudskeRadnje.NazivFormated>
    <izvorni_sadrzaj>FINA, RC ZAGREB, Podružnica Bjelovar, OIB 85821130368, F. Supila 4,43000 Bjelovar</izvorni_sadrzaj>
    <derivirana_varijabla naziv="DomainObject.UcesnikSudskeRadnje.NazivFormated_1">FINA, RC ZAGREB, Podružnica Bjelovar, OIB 85821130368, F. Supila 4,43000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2326F-A9B5-4DCC-BA9D-9B81A10BE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1945</properties:Characters>
  <properties:Lines>87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2016-03-21T11:52:00Z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FINA, RC ZAGREB, Podružnica Bjelovar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