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fdba" w14:paraId="4e4fdba" w:rsidRDefault="009F6A00" w:rsidP="009F6A00" w:rsidR="009F6A00">
      <w:pPr>
        <w:ind w:firstLine="708" w:left="5664"/>
        <w15:collapsed w:val="false"/>
      </w:pPr>
      <w:bookmarkStart w:name="_GoBack" w:id="0"/>
      <w:bookmarkEnd w:id="0"/>
      <w:r>
        <w:t>14 St-63/10-1</w:t>
      </w:r>
      <w:r w:rsidR="00503FE7">
        <w:t>61</w:t>
      </w:r>
    </w:p>
    <w:p w:rsidRDefault="009F6A00" w:rsidP="009F6A00" w:rsidR="009F6A00"/>
    <w:p w:rsidRDefault="009F6A00" w:rsidP="009F6A00" w:rsidR="009F6A00">
      <w:r>
        <w:rPr>
          <w:rStyle w:val="Naglaeno"/>
        </w:rPr>
        <w:t xml:space="preserve">             </w:t>
      </w:r>
      <w:r w:rsidR="002855F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6A00" w:rsidP="009F6A00" w:rsidR="009F6A00" w:rsidRPr="00D21A2C"/>
    <w:p w:rsidRDefault="009F6A00" w:rsidP="009F6A00" w:rsidR="009F6A0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6A00" w:rsidP="00557DB6" w:rsidR="009F6A00" w:rsidRPr="00557DB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6A00" w:rsidP="009F6A00" w:rsidR="009F6A00">
      <w:pPr>
        <w:pStyle w:val="Naslov2"/>
        <w:jc w:val="center"/>
        <w:rPr>
          <w:b w:val="false"/>
        </w:rPr>
      </w:pPr>
      <w:r>
        <w:rPr>
          <w:b w:val="false"/>
        </w:rPr>
        <w:t>REPUBLIKA HRVATSKA</w:t>
      </w:r>
    </w:p>
    <w:p w:rsidRDefault="009F6A00" w:rsidP="009F6A00" w:rsidR="009F6A00" w:rsidRPr="00701961">
      <w:pPr>
        <w:pStyle w:val="Naslov2"/>
        <w:jc w:val="center"/>
        <w:rPr>
          <w:b w:val="false"/>
        </w:rPr>
      </w:pPr>
      <w:r w:rsidRPr="00701961">
        <w:rPr>
          <w:b w:val="false"/>
        </w:rPr>
        <w:t>R J E Š E N J E</w:t>
      </w:r>
    </w:p>
    <w:p w:rsidRDefault="00B967FB" w:rsidP="009F6A00" w:rsidR="00B967FB">
      <w:pPr>
        <w:rPr>
          <w:b/>
          <w:bCs/>
        </w:rPr>
      </w:pPr>
    </w:p>
    <w:p w:rsidRDefault="009F6A00" w:rsidP="009F6A00" w:rsidR="009F6A00">
      <w:pPr>
        <w:jc w:val="both"/>
      </w:pPr>
      <w:r>
        <w:tab/>
        <w:t xml:space="preserve">Trgovački sud u Osijeku, po sucu mr. sc. Tihomiru Kovačeviću, kao stečajnom sucu, u stečajnom postupku nad stečajnom masom stečajnog dužnika: </w:t>
      </w:r>
      <w:r w:rsidRPr="00701961">
        <w:t>AGENCIJA ZA POVREMENI POSAO d.o.o. za privremeno zapošljavanje, u stečaju, Osijek, Vukovarska 10/I</w:t>
      </w:r>
      <w:r w:rsidRPr="00701961">
        <w:rPr>
          <w:bCs/>
        </w:rPr>
        <w:t>,</w:t>
      </w:r>
      <w:r>
        <w:t xml:space="preserve"> dana </w:t>
      </w:r>
      <w:r w:rsidR="00503FE7">
        <w:t>31</w:t>
      </w:r>
      <w:r>
        <w:t xml:space="preserve">. </w:t>
      </w:r>
      <w:r w:rsidR="00503FE7">
        <w:t>siječnj</w:t>
      </w:r>
      <w:r>
        <w:t>a 201</w:t>
      </w:r>
      <w:r w:rsidR="00503FE7">
        <w:t>8</w:t>
      </w:r>
      <w:r>
        <w:t xml:space="preserve">. </w:t>
      </w:r>
    </w:p>
    <w:p w:rsidRDefault="00B967FB" w:rsidR="00B967FB">
      <w:pPr>
        <w:jc w:val="both"/>
        <w:rPr>
          <w:b/>
          <w:bCs/>
        </w:rPr>
      </w:pPr>
    </w:p>
    <w:p w:rsidRDefault="00EB30C6" w:rsidR="00EB30C6">
      <w:pPr>
        <w:jc w:val="center"/>
        <w:rPr>
          <w:bCs/>
        </w:rPr>
      </w:pPr>
      <w:r w:rsidRPr="009F6A00">
        <w:rPr>
          <w:bCs/>
        </w:rPr>
        <w:t>r i j e š i o   j e</w:t>
      </w:r>
    </w:p>
    <w:p w:rsidRDefault="00B967FB" w:rsidR="00B967FB" w:rsidRPr="00427F1D">
      <w:pPr>
        <w:jc w:val="center"/>
        <w:rPr>
          <w:bCs/>
        </w:rPr>
      </w:pPr>
    </w:p>
    <w:p w:rsidRDefault="00D60296" w:rsidP="009F6A00" w:rsidR="00EB30C6">
      <w:pPr>
        <w:ind w:left="708"/>
        <w:jc w:val="both"/>
      </w:pPr>
      <w:r>
        <w:t xml:space="preserve">U stečajnom postupku nad </w:t>
      </w:r>
      <w:r w:rsidR="009F6A00" w:rsidRPr="009F6A00">
        <w:t>stečajnom masom stečajnog dužnika</w:t>
      </w:r>
      <w:r>
        <w:t xml:space="preserve"> </w:t>
      </w:r>
      <w:r w:rsidR="0041032A" w:rsidRPr="009F6A00">
        <w:t>AGENCIJA ZA POVREMENI POSAO d.o.o. za privremeno zapošljavanje u stečaju, Osijek, Vukovarska 10/I</w:t>
      </w:r>
      <w:r>
        <w:rPr>
          <w:b/>
        </w:rPr>
        <w:t xml:space="preserve"> </w:t>
      </w:r>
      <w:r w:rsidR="00503FE7" w:rsidRPr="00503FE7">
        <w:t>na prijedlog stečajnog upravitelja</w:t>
      </w:r>
      <w:r w:rsidR="00503FE7">
        <w:rPr>
          <w:b/>
        </w:rPr>
        <w:t xml:space="preserve"> </w:t>
      </w:r>
      <w:r>
        <w:t>stečajni suda</w:t>
      </w:r>
      <w:r w:rsidR="00503FE7">
        <w:t>c</w:t>
      </w:r>
      <w:r>
        <w:t xml:space="preserve"> s</w:t>
      </w:r>
      <w:r w:rsidR="009B4FAF">
        <w:t>aziva skupštin</w:t>
      </w:r>
      <w:r>
        <w:t>u</w:t>
      </w:r>
      <w:r w:rsidR="009B4FAF">
        <w:t xml:space="preserve"> vjerovnika </w:t>
      </w:r>
    </w:p>
    <w:p w:rsidRDefault="009B4FAF" w:rsidP="004B0EB3" w:rsidR="009B4FAF">
      <w:pPr>
        <w:ind w:left="1416"/>
        <w:jc w:val="both"/>
      </w:pPr>
    </w:p>
    <w:p w:rsidRDefault="009B4FAF" w:rsidP="009B4FAF" w:rsidR="009B4FAF" w:rsidRPr="00C579AB">
      <w:pPr>
        <w:ind w:left="1416"/>
        <w:jc w:val="center"/>
      </w:pPr>
      <w:r w:rsidRPr="00C579AB">
        <w:t xml:space="preserve">za dan </w:t>
      </w:r>
      <w:r w:rsidR="00503FE7">
        <w:t>6</w:t>
      </w:r>
      <w:r w:rsidRPr="00C579AB">
        <w:t xml:space="preserve">. </w:t>
      </w:r>
      <w:r w:rsidR="00503FE7">
        <w:t>ožujak</w:t>
      </w:r>
      <w:r w:rsidRPr="00C579AB">
        <w:t xml:space="preserve"> 20</w:t>
      </w:r>
      <w:r w:rsidR="0041032A" w:rsidRPr="00C579AB">
        <w:t>1</w:t>
      </w:r>
      <w:r w:rsidR="00F821D4">
        <w:t>7</w:t>
      </w:r>
      <w:r w:rsidRPr="00C579AB">
        <w:t xml:space="preserve">. godine u </w:t>
      </w:r>
      <w:r w:rsidR="00F821D4">
        <w:t>1</w:t>
      </w:r>
      <w:r w:rsidR="00503FE7">
        <w:t>0</w:t>
      </w:r>
      <w:r w:rsidRPr="00C579AB">
        <w:t>,</w:t>
      </w:r>
      <w:r w:rsidR="00503FE7">
        <w:t>3</w:t>
      </w:r>
      <w:r w:rsidRPr="00C579AB">
        <w:t xml:space="preserve">0 sati, </w:t>
      </w:r>
    </w:p>
    <w:p w:rsidRDefault="009B4FAF" w:rsidP="009B4FAF" w:rsidR="009B4FAF" w:rsidRPr="00C579AB">
      <w:pPr>
        <w:ind w:left="1416"/>
        <w:jc w:val="center"/>
      </w:pPr>
      <w:r w:rsidRPr="00C579AB">
        <w:t>u prostorijama Trgovačkog suda u Osijeku,</w:t>
      </w:r>
    </w:p>
    <w:p w:rsidRDefault="00C579AB" w:rsidP="009B4FAF" w:rsidR="009B4FAF" w:rsidRPr="00C579AB">
      <w:pPr>
        <w:ind w:left="1416"/>
        <w:jc w:val="center"/>
      </w:pPr>
      <w:r w:rsidRPr="00C579AB">
        <w:t xml:space="preserve">Zagrebačka broj 2, soba broj </w:t>
      </w:r>
      <w:r w:rsidR="00503FE7">
        <w:t>39</w:t>
      </w:r>
      <w:r w:rsidRPr="00C579AB">
        <w:t>/I</w:t>
      </w:r>
      <w:r w:rsidR="00503FE7">
        <w:t>I</w:t>
      </w:r>
    </w:p>
    <w:p w:rsidRDefault="00D60296" w:rsidP="009B4FAF" w:rsidR="00D60296">
      <w:pPr>
        <w:ind w:left="1416"/>
        <w:jc w:val="center"/>
        <w:rPr>
          <w:b/>
        </w:rPr>
      </w:pPr>
    </w:p>
    <w:p w:rsidRDefault="009B4FAF" w:rsidP="009B4FAF" w:rsidR="009B4FAF">
      <w:pPr>
        <w:ind w:left="1416"/>
        <w:jc w:val="both"/>
      </w:pPr>
      <w:r>
        <w:t xml:space="preserve">sa slijedećim </w:t>
      </w:r>
    </w:p>
    <w:p w:rsidRDefault="009B4FAF" w:rsidP="009B4FAF" w:rsidR="009B4FAF">
      <w:pPr>
        <w:ind w:left="1416"/>
        <w:jc w:val="both"/>
      </w:pPr>
    </w:p>
    <w:p w:rsidRDefault="009B4FAF" w:rsidP="009B4FAF" w:rsidR="009B4FAF" w:rsidRPr="00C579AB">
      <w:pPr>
        <w:ind w:left="1416"/>
        <w:jc w:val="both"/>
      </w:pPr>
      <w:r w:rsidRPr="00C579AB">
        <w:t>DNEVNIM REDOM:</w:t>
      </w:r>
    </w:p>
    <w:p w:rsidRDefault="00D60296" w:rsidP="009B4FAF" w:rsidR="009B4FAF">
      <w:pPr>
        <w:numPr>
          <w:ilvl w:val="0"/>
          <w:numId w:val="6"/>
        </w:numPr>
        <w:jc w:val="both"/>
      </w:pPr>
      <w:r>
        <w:t xml:space="preserve">Izvješće stečajnog upravitelja o </w:t>
      </w:r>
      <w:r w:rsidR="00E33416">
        <w:t>tijeku</w:t>
      </w:r>
      <w:r w:rsidR="00C579AB">
        <w:t xml:space="preserve"> stečajnog postupka</w:t>
      </w:r>
      <w:r w:rsidR="00E33416">
        <w:t xml:space="preserve"> i stanju stečajne mase</w:t>
      </w:r>
    </w:p>
    <w:p w:rsidRDefault="0041032A" w:rsidP="009B4FAF" w:rsidR="009B4FAF">
      <w:pPr>
        <w:numPr>
          <w:ilvl w:val="0"/>
          <w:numId w:val="6"/>
        </w:numPr>
        <w:jc w:val="both"/>
      </w:pPr>
      <w:r>
        <w:t xml:space="preserve">Donošenje odluke o </w:t>
      </w:r>
      <w:r w:rsidR="00E33416">
        <w:t>ponudi Nataše Surla-Lusch za otkup tražbina osiguranih založnim pravom na nekretninama u Selcu</w:t>
      </w:r>
      <w:r w:rsidR="00C81C2B">
        <w:t xml:space="preserve"> </w:t>
      </w:r>
    </w:p>
    <w:p w:rsidRDefault="00C81C2B" w:rsidP="009B4FAF" w:rsidR="00C81C2B">
      <w:pPr>
        <w:numPr>
          <w:ilvl w:val="0"/>
          <w:numId w:val="6"/>
        </w:numPr>
        <w:jc w:val="both"/>
      </w:pPr>
      <w:r>
        <w:t>Donošenje odluke o načinu osiguranja sredstava za vođenje postupka</w:t>
      </w:r>
    </w:p>
    <w:p w:rsidRDefault="00C81C2B" w:rsidP="009B4FAF" w:rsidR="00C81C2B">
      <w:pPr>
        <w:numPr>
          <w:ilvl w:val="0"/>
          <w:numId w:val="6"/>
        </w:numPr>
        <w:jc w:val="both"/>
      </w:pPr>
      <w:r>
        <w:t>Donošenje odluke o promjeni stvari i sredstava za naplatu priznatih tražbina (zapljena potraživanja, zabrana isplate dobiti i dr.)</w:t>
      </w:r>
    </w:p>
    <w:p w:rsidRDefault="009B4FAF" w:rsidP="00557DB6" w:rsidR="00EB30C6">
      <w:pPr>
        <w:numPr>
          <w:ilvl w:val="0"/>
          <w:numId w:val="6"/>
        </w:numPr>
        <w:jc w:val="both"/>
      </w:pPr>
      <w:r>
        <w:t>Razno.</w:t>
      </w:r>
    </w:p>
    <w:p w:rsidRDefault="00EB30C6" w:rsidR="00EB30C6" w:rsidRPr="00557DB6">
      <w:pPr>
        <w:ind w:firstLine="708"/>
        <w:jc w:val="center"/>
        <w:rPr>
          <w:bCs/>
        </w:rPr>
      </w:pPr>
      <w:r w:rsidRPr="00427F1D">
        <w:rPr>
          <w:bCs/>
        </w:rPr>
        <w:t xml:space="preserve">U Osijeku </w:t>
      </w:r>
      <w:r w:rsidR="00557DB6" w:rsidRPr="00557DB6">
        <w:rPr>
          <w:bCs/>
        </w:rPr>
        <w:t>31. siječnja 2018</w:t>
      </w:r>
      <w:r w:rsidRPr="00427F1D">
        <w:rPr>
          <w:bCs/>
        </w:rPr>
        <w:t xml:space="preserve">. </w:t>
      </w:r>
    </w:p>
    <w:p w:rsidRDefault="00EB30C6" w:rsidR="00EB30C6" w:rsidRPr="00427F1D">
      <w:pPr>
        <w:jc w:val="both"/>
        <w:rPr>
          <w:bCs/>
        </w:rPr>
      </w:pPr>
      <w:r w:rsidRPr="00427F1D">
        <w:rPr>
          <w:bCs/>
        </w:rPr>
        <w:t>Zapisničar:</w:t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  <w:t>STEČAJNI SUDAC:</w:t>
      </w:r>
    </w:p>
    <w:p w:rsidRDefault="00D60296" w:rsidR="00EB30C6" w:rsidRPr="00427F1D">
      <w:pPr>
        <w:jc w:val="both"/>
        <w:rPr>
          <w:bCs/>
        </w:rPr>
      </w:pPr>
      <w:r w:rsidRPr="00427F1D">
        <w:rPr>
          <w:bCs/>
        </w:rPr>
        <w:t>Elizabeta Đeke</w:t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</w:r>
      <w:r w:rsidRPr="00427F1D">
        <w:rPr>
          <w:bCs/>
        </w:rPr>
        <w:tab/>
        <w:t xml:space="preserve">       mr. sc. </w:t>
      </w:r>
      <w:r w:rsidR="00EB30C6" w:rsidRPr="00427F1D">
        <w:rPr>
          <w:bCs/>
        </w:rPr>
        <w:t>Tihomir Kovačević</w:t>
      </w:r>
    </w:p>
    <w:p w:rsidRDefault="00EB30C6" w:rsidR="00EB30C6" w:rsidRPr="00427F1D">
      <w:pPr>
        <w:jc w:val="both"/>
      </w:pPr>
    </w:p>
    <w:p w:rsidRDefault="00EB30C6" w:rsidP="009B4FAF" w:rsidR="00EB30C6" w:rsidRPr="00427F1D">
      <w:pPr>
        <w:pStyle w:val="Tijeloteksta"/>
      </w:pPr>
      <w:r w:rsidRPr="00427F1D">
        <w:t xml:space="preserve">D N A : </w:t>
      </w:r>
    </w:p>
    <w:p w:rsidRDefault="00F90893" w:rsidP="00D60296" w:rsidR="00F90893">
      <w:pPr>
        <w:pStyle w:val="Tijeloteksta"/>
        <w:numPr>
          <w:ilvl w:val="0"/>
          <w:numId w:val="7"/>
        </w:numPr>
      </w:pPr>
      <w:r>
        <w:t>Stečajno</w:t>
      </w:r>
      <w:r w:rsidR="00833413">
        <w:t>m</w:t>
      </w:r>
      <w:r>
        <w:t xml:space="preserve"> upravitelj</w:t>
      </w:r>
      <w:r w:rsidR="00833413">
        <w:t>u</w:t>
      </w:r>
      <w:r w:rsidR="003D1E2C">
        <w:t xml:space="preserve"> Miji Rončević</w:t>
      </w:r>
    </w:p>
    <w:p w:rsidRDefault="00557DB6" w:rsidP="00D60296" w:rsidR="0041032A">
      <w:pPr>
        <w:pStyle w:val="Tijeloteksta"/>
        <w:numPr>
          <w:ilvl w:val="0"/>
          <w:numId w:val="7"/>
        </w:numPr>
      </w:pPr>
      <w:r>
        <w:t>H-ABDUCO d.o.o. Zagreb po punomoćniku</w:t>
      </w:r>
    </w:p>
    <w:p w:rsidRDefault="0041032A" w:rsidP="00D60296" w:rsidR="0041032A">
      <w:pPr>
        <w:pStyle w:val="Tijeloteksta"/>
        <w:numPr>
          <w:ilvl w:val="0"/>
          <w:numId w:val="7"/>
        </w:numPr>
      </w:pPr>
      <w:r>
        <w:t>ŽDO GUO OSIJEK</w:t>
      </w:r>
    </w:p>
    <w:p w:rsidRDefault="00B967FB" w:rsidP="00B967FB" w:rsidR="00F90893" w:rsidRPr="00F90893">
      <w:pPr>
        <w:pStyle w:val="Tijeloteksta"/>
        <w:numPr>
          <w:ilvl w:val="0"/>
          <w:numId w:val="7"/>
        </w:numPr>
      </w:pPr>
      <w:r w:rsidRPr="00B967FB">
        <w:t>mrežna stranica e-Oglasna ploča sudova</w:t>
      </w:r>
    </w:p>
    <w:sectPr w:rsidR="00F90893" w:rsidRPr="00F9089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D83" w:rsidR="00221D83">
      <w:r>
        <w:separator/>
      </w:r>
    </w:p>
  </w:endnote>
  <w:endnote w:id="0" w:type="continuationSeparator">
    <w:p w:rsidRDefault="00221D83" w:rsidR="00221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D83" w:rsidR="00221D83">
      <w:r>
        <w:separator/>
      </w:r>
    </w:p>
  </w:footnote>
  <w:footnote w:id="0" w:type="continuationSeparator">
    <w:p w:rsidRDefault="00221D83" w:rsidR="00221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1FA6" w:rsidR="00DA1F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D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1FA6" w:rsidP="0041032A" w:rsidR="0041032A">
    <w:pPr>
      <w:pStyle w:val="Zaglavlje"/>
      <w:jc w:val="right"/>
    </w:pPr>
    <w:r>
      <w:tab/>
    </w:r>
    <w:r>
      <w:tab/>
    </w:r>
    <w:r w:rsidR="0041032A">
      <w:t>14 St-63/10-</w:t>
    </w:r>
    <w:r w:rsidR="009F6A00">
      <w:t>142</w:t>
    </w:r>
  </w:p>
  <w:p w:rsidRDefault="00DA1FA6" w:rsidR="00DA1FA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FA6" w:rsidR="00DA1FA6">
    <w:pPr>
      <w:pStyle w:val="Zaglavlje"/>
      <w:jc w:val="right"/>
    </w:pPr>
  </w:p>
  <w:p w:rsidRDefault="00DA1FA6" w:rsidR="00DA1FA6">
    <w:pPr>
      <w:pStyle w:val="Zaglavlje"/>
      <w:jc w:val="right"/>
    </w:pPr>
  </w:p>
  <w:p w:rsidRDefault="00DA1FA6" w:rsidR="00DA1FA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562FE"/>
    <w:multiLevelType w:val="hybridMultilevel"/>
    <w:tmpl w:val="0676607E"/>
    <w:lvl w:tplc="041A0019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7061C9"/>
    <w:multiLevelType w:val="hybridMultilevel"/>
    <w:tmpl w:val="2E863618"/>
    <w:lvl w:tplc="041A0019" w:ilvl="0">
      <w:start w:val="1"/>
      <w:numFmt w:val="lowerLetter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9A6930"/>
    <w:multiLevelType w:val="hybridMultilevel"/>
    <w:tmpl w:val="52CA95F4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3">
    <w:nsid w:val="23DA1857"/>
    <w:multiLevelType w:val="hybridMultilevel"/>
    <w:tmpl w:val="4D20586A"/>
    <w:lvl w:tplc="041A0019" w:ilvl="0">
      <w:start w:val="12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2616D2"/>
    <w:multiLevelType w:val="hybridMultilevel"/>
    <w:tmpl w:val="47E80E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9A3D75"/>
    <w:multiLevelType w:val="hybridMultilevel"/>
    <w:tmpl w:val="C65427FE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</w:lvl>
    <w:lvl w:tplc="7E24AF22" w:ilvl="1">
      <w:start w:val="14"/>
      <w:numFmt w:val="bullet"/>
      <w:lvlText w:val="-"/>
      <w:lvlJc w:val="left"/>
      <w:pPr>
        <w:tabs>
          <w:tab w:pos="2148" w:val="num"/>
        </w:tabs>
        <w:ind w:hanging="360" w:left="2148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8" w:val="num"/>
        </w:tabs>
        <w:ind w:hanging="360" w:left="3048"/>
      </w:pPr>
    </w:lvl>
    <w:lvl w:tentative="true" w:tplc="04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6">
    <w:nsid w:val="53331CFD"/>
    <w:multiLevelType w:val="hybridMultilevel"/>
    <w:tmpl w:val="5B2E4E38"/>
    <w:lvl w:tplc="56904AD0" w:ilvl="0">
      <w:start w:val="12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3D8"/>
    <w:rsid w:val="00156016"/>
    <w:rsid w:val="001D7D17"/>
    <w:rsid w:val="00215FEE"/>
    <w:rsid w:val="00221D83"/>
    <w:rsid w:val="002613D8"/>
    <w:rsid w:val="002855FF"/>
    <w:rsid w:val="00370BD1"/>
    <w:rsid w:val="003D1E2C"/>
    <w:rsid w:val="0041032A"/>
    <w:rsid w:val="00427F1D"/>
    <w:rsid w:val="004B0EB3"/>
    <w:rsid w:val="00503FE7"/>
    <w:rsid w:val="00557DB6"/>
    <w:rsid w:val="00577FF5"/>
    <w:rsid w:val="005A2BA3"/>
    <w:rsid w:val="00664CA0"/>
    <w:rsid w:val="006D1526"/>
    <w:rsid w:val="007F3DE4"/>
    <w:rsid w:val="00833413"/>
    <w:rsid w:val="00845B59"/>
    <w:rsid w:val="008A2EDC"/>
    <w:rsid w:val="009B4FAF"/>
    <w:rsid w:val="009F6A00"/>
    <w:rsid w:val="00AB7146"/>
    <w:rsid w:val="00B966CD"/>
    <w:rsid w:val="00B967FB"/>
    <w:rsid w:val="00BF7DCE"/>
    <w:rsid w:val="00C307BA"/>
    <w:rsid w:val="00C579AB"/>
    <w:rsid w:val="00C81C2B"/>
    <w:rsid w:val="00CA3F78"/>
    <w:rsid w:val="00CB3BE9"/>
    <w:rsid w:val="00CF163C"/>
    <w:rsid w:val="00D60296"/>
    <w:rsid w:val="00DA1FA6"/>
    <w:rsid w:val="00E245AA"/>
    <w:rsid w:val="00E33416"/>
    <w:rsid w:val="00E34865"/>
    <w:rsid w:val="00EB30C6"/>
    <w:rsid w:val="00F742CF"/>
    <w:rsid w:val="00F821D4"/>
    <w:rsid w:val="00F90893"/>
    <w:rsid w:val="00FE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firstLine="708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A1FA6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F6A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3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firstLine="708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A1FA6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F6A0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3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2010.</izvorni_sadrzaj>
    <derivirana_varijabla naziv="DomainObject.Predmet.DatumOsnivanja_1">26.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2013.</izvorni_sadrzaj>
    <derivirana_varijabla naziv="DomainObject.Predmet.DatumRjesavanja_1">8. veljače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St-63/2010</izvorni_sadrzaj>
    <derivirana_varijabla naziv="DomainObject.Predmet.OznakaBroj_1">St-63/2010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Tt-13/1204-3</izvorni_sadrzaj>
    <derivirana_varijabla naziv="DomainObject.Predmet.PrimjedbaSuca_1">SUBJEKT BRISAN RJ. Tt-13/1204-3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POVRMENI POSAO D.O.O. OSIJEK; MIROSLAV LEVAKOVIĆ; HYPO ALPE-ADRIA-BANK d.d. Zagreb; ŽDO GUO OSIJEK</izvorni_sadrzaj>
    <derivirana_varijabla naziv="DomainObject.Predmet.StrankaFormated_1">  AGENCIJA ZA POVRMENI POSAO D.O.O. OSIJEK; MIROSLAV LEVAKOVIĆ; HYPO ALPE-ADRIA-BANK d.d. Zagreb; ŽDO GUO OSIJEK</derivirana_varijabla>
  </DomainObject.Predmet.StrankaFormated>
  <DomainObject.Predmet.StrankaFormatedOIB>
    <izvorni_sadrzaj>  AGENCIJA ZA POVRMENI POSAO D.O.O. OSIJEK, OIB 13090930851; MIROSLAV LEVAKOVIĆ; HYPO ALPE-ADRIA-BANK d.d. Zagreb; ŽDO GUO OSIJEK</izvorni_sadrzaj>
    <derivirana_varijabla naziv="DomainObject.Predmet.StrankaFormatedOIB_1">  AGENCIJA ZA POVRMENI POSAO D.O.O. OSIJEK, OIB 13090930851; MIROSLAV LEVAKOVIĆ; HYPO ALPE-ADRIA-BANK d.d. Zagreb; ŽDO GUO OSIJEK</derivirana_varijabla>
  </DomainObject.Predmet.StrankaFormatedOIB>
  <DomainObject.Predmet.StrankaFormatedWithAdress>
    <izvorni_sadrzaj> AGENCIJA ZA POVRMENI POSAO D.O.O. OSIJEK, VUKOVARSKA 10/1, 31000 Osijek; MIROSLAV LEVAKOVIĆ, Jana Pannoniusa 73, Tenja; HYPO ALPE-ADRIA-BANK d.d. Zagreb, 10000 Zagreb; ŽDO GUO OSIJEK, Osijek</izvorni_sadrzaj>
    <derivirana_varijabla naziv="DomainObject.Predmet.StrankaFormatedWithAdress_1"> AGENCIJA ZA POVRMENI POSAO D.O.O. OSIJEK, VUKOVARSKA 10/1, 31000 Osijek; MIROSLAV LEVAKOVIĆ, Jana Pannoniusa 73, Tenja; HYPO ALPE-ADRIA-BANK d.d. Zagreb, 10000 Zagreb; ŽDO GUO OSIJEK, Osijek</derivirana_varijabla>
  </DomainObject.Predmet.StrankaFormatedWithAdress>
  <DomainObject.Predmet.StrankaFormatedWithAdressOIB>
    <izvorni_sadrzaj> AGENCIJA ZA POVRMENI POSAO D.O.O. OSIJEK, OIB 13090930851, VUKOVARSKA 10/1, 31000 Osijek; MIROSLAV LEVAKOVIĆ, Jana Pannoniusa 73, Tenja; HYPO ALPE-ADRIA-BANK d.d. Zagreb, 10000 Zagreb; ŽDO GUO OSIJEK, Osijek</izvorni_sadrzaj>
    <derivirana_varijabla naziv="DomainObject.Predmet.StrankaFormatedWithAdressOIB_1"> AGENCIJA ZA POVRMENI POSAO D.O.O. OSIJEK, OIB 13090930851, VUKOVARSKA 10/1, 31000 Osijek; MIROSLAV LEVAKOVIĆ, Jana Pannoniusa 73, Tenja; HYPO ALPE-ADRIA-BANK d.d. Zagreb, 10000 Zagreb; ŽDO GUO OSIJEK, Osijek</derivirana_varijabla>
  </DomainObject.Predmet.StrankaFormatedWithAdressOIB>
  <DomainObject.Predmet.StrankaWithAdress>
    <izvorni_sadrzaj>AGENCIJA ZA POVRMENI POSAO D.O.O. OSIJEK VUKOVARSKA 10/1,31000 Osijek,MIROSLAV LEVAKOVIĆ Jana Pannoniusa 73,Tenja,HYPO ALPE-ADRIA-BANK d.d. Zagreb 10000 Zagreb,ŽDO GUO OSIJEK Osijek</izvorni_sadrzaj>
    <derivirana_varijabla naziv="DomainObject.Predmet.StrankaWithAdress_1">AGENCIJA ZA POVRMENI POSAO D.O.O. OSIJEK VUKOVARSKA 10/1,31000 Osijek,MIROSLAV LEVAKOVIĆ Jana Pannoniusa 73,Tenja,HYPO ALPE-ADRIA-BANK d.d. Zagreb 10000 Zagreb,ŽDO GUO OSIJEK Osijek</derivirana_varijabla>
  </DomainObject.Predmet.StrankaWithAdress>
  <DomainObject.Predmet.StrankaWithAdressOIB>
    <izvorni_sadrzaj>AGENCIJA ZA POVRMENI POSAO D.O.O. OSIJEK, OIB 13090930851, VUKOVARSKA 10/1,31000 Osijek,MIROSLAV LEVAKOVIĆ, Jana Pannoniusa 73,Tenja,HYPO ALPE-ADRIA-BANK d.d. Zagreb, 10000 Zagreb,ŽDO GUO OSIJEK, Osijek</izvorni_sadrzaj>
    <derivirana_varijabla naziv="DomainObject.Predmet.StrankaWithAdressOIB_1">AGENCIJA ZA POVRMENI POSAO D.O.O. OSIJEK, OIB 13090930851, VUKOVARSKA 10/1,31000 Osijek,MIROSLAV LEVAKOVIĆ, Jana Pannoniusa 73,Tenja,HYPO ALPE-ADRIA-BANK d.d. Zagreb, 10000 Zagreb,ŽDO GUO OSIJEK, Osijek</derivirana_varijabla>
  </DomainObject.Predmet.StrankaWithAdressOIB>
  <DomainObject.Predmet.StrankaNazivFormated>
    <izvorni_sadrzaj>AGENCIJA ZA POVRMENI POSAO D.O.O. OSIJEK,MIROSLAV LEVAKOVIĆ,HYPO ALPE-ADRIA-BANK d.d. Zagreb,ŽDO GUO OSIJEK</izvorni_sadrzaj>
    <derivirana_varijabla naziv="DomainObject.Predmet.StrankaNazivFormated_1">AGENCIJA ZA POVRMENI POSAO D.O.O. OSIJEK,MIROSLAV LEVAKOVIĆ,HYPO ALPE-ADRIA-BANK d.d. Zagreb,ŽDO GUO OSIJEK</derivirana_varijabla>
  </DomainObject.Predmet.StrankaNazivFormated>
  <DomainObject.Predmet.StrankaNazivFormatedOIB>
    <izvorni_sadrzaj>AGENCIJA ZA POVRMENI POSAO D.O.O. OSIJEK, OIB 13090930851,MIROSLAV LEVAKOVIĆ,HYPO ALPE-ADRIA-BANK d.d. Zagreb,ŽDO GUO OSIJEK</izvorni_sadrzaj>
    <derivirana_varijabla naziv="DomainObject.Predmet.StrankaNazivFormatedOIB_1">AGENCIJA ZA POVRMENI POSAO D.O.O. OSIJEK, OIB 13090930851,MIROSLAV LEVAKOVIĆ,HYPO ALPE-ADRIA-BANK d.d. Zagreb,ŽDO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Formated_1">
      <item>AGENCIJA ZA POVRMENI POSAO D.O.O. OSIJEK</item>
      <item>MIROSLAV LEVAKOVIĆ</item>
      <item>HYPO ALPE-ADRIA-BANK d.d. Zagreb</item>
      <item>ŽDO GUO OSIJEK</item>
    </derivirana_varijabla>
  </DomainObject.Predmet.StrankaListFormated>
  <DomainObject.Predmet.StrankaList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FormatedOIB>
  <DomainObject.Predmet.StrankaListFormatedWithAdress>
    <izvorni_sadrzaj>
      <item>AGENCIJA ZA POVRMENI POSAO D.O.O. OSIJEK,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_1">
      <item>AGENCIJA ZA POVRMENI POSAO D.O.O. OSIJEK,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>
  <DomainObject.Predmet.StrankaListFormatedWithAdressOIB>
    <izvorni_sadrzaj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OIB_1"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OIB>
  <DomainObject.Predmet.StrankaListNaziv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NazivFormated_1">
      <item>AGENCIJA ZA POVRMENI POSAO D.O.O. OSIJEK</item>
      <item>MIROSLAV LEVAKOVIĆ</item>
      <item>HYPO ALPE-ADRIA-BANK d.d. Zagreb</item>
      <item>ŽDO GUO OSIJEK</item>
    </derivirana_varijabla>
  </DomainObject.Predmet.StrankaListNazivFormated>
  <DomainObject.Predmet.StrankaListNaziv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Naziv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POVRMENI POSAO D.O.O. OSIJEK i dr.</izvorni_sadrzaj>
    <derivirana_varijabla naziv="DomainObject.Predmet.StrankaIDrugi_1">AGENCIJA ZA POVRMENI POSAO D.O.O. OSIJEK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AGENCIJA ZA POVRMENI POSAO D.O.O. OSIJEK, OIB 13090930851, VUKOVARSKA 10/1, 31000 Osijek i dr.</izvorni_sadrzaj>
    <derivirana_varijabla naziv="DomainObject.Predmet.StrankaIDrugiAdressOIB_1">AGENCIJA ZA POVRMENI POSAO D.O.O. OSIJEK, OIB 13090930851, VUKOVARSKA 10/1, 31000 Osijek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2013.</izvorni_sadrzaj>
    <derivirana_varijabla naziv="DomainObject.Predmet.OdlukaRjesenje.DatumDonosenjaOdluke_1">8. veljače 2013.</derivirana_varijabla>
  </DomainObject.Predmet.OdlukaRjesenje.DatumDonosenjaOdluke>
  <DomainObject.Predmet.OdlukaRjesenje.DatumPravomocnosti>
    <izvorni_sadrzaj>11. ožujka 2013.</izvorni_sadrzaj>
    <derivirana_varijabla naziv="DomainObject.Predmet.OdlukaRjesenje.DatumPravomocnosti_1">11. ožujka 2013.</derivirana_varijabla>
  </DomainObject.Predmet.OdlukaRjesenje.DatumPravomocnosti>
  <DomainObject.Predmet.OdlukaRjesenje.Oznaka>
    <izvorni_sadrzaj>St-63/2010-108</izvorni_sadrzaj>
    <derivirana_varijabla naziv="DomainObject.Predmet.OdlukaRjesenje.Oznaka_1">St-63/2010-108</derivirana_varijabla>
  </DomainObject.Predmet.OdlukaRjesenje.Oznaka>
  <DomainObject.Predmet.SudioniciListNaziv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udioniciListNaziv_1">
      <item>AGENCIJA ZA POVRMENI POSAO D.O.O. OSIJEK</item>
      <item>MIROSLAV LEVAKOVIĆ</item>
      <item>HYPO ALPE-ADRIA-BANK d.d. Zagreb</item>
      <item>ŽDO GUO OSIJEK</item>
    </derivirana_varijabla>
  </DomainObject.Predmet.SudioniciListNaziv>
  <DomainObject.Predmet.SudioniciListAdressOIB>
    <izvorni_sadrzaj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</izvorni_sadrzaj>
    <derivirana_varijabla naziv="DomainObject.Predmet.SudioniciListAdressOIB_1"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13090930851</item>
      <item>, OIB null</item>
      <item>, OIB null</item>
      <item>, OIB null</item>
    </izvorni_sadrzaj>
    <derivirana_varijabla naziv="DomainObject.Predmet.SudioniciListNazivOIB_1">
      <item>, OIB 13090930851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219</properties:Words>
  <properties:Characters>1206</properties:Characters>
  <properties:Lines>45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2018-01-31T08:54:00Z</dcterms:created>
  <dc:creator>banka</dc:creator>
  <cp:lastModifiedBy>Elizabeta Đeke</cp:lastModifiedBy>
  <cp:lastPrinted>2016-12-14T07:59:00Z</cp:lastPrinted>
  <dcterms:modified xmlns:xsi="http://www.w3.org/2001/XMLSchema-instance" xsi:type="dcterms:W3CDTF">2018-01-31T10:55:00Z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