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782c" w14:paraId="b1c782c" w:rsidRDefault="009E01F8" w:rsidP="009E01F8" w:rsidR="009E01F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1F8" w:rsidP="009E01F8" w:rsidR="009E01F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E01F8" w:rsidP="009E01F8" w:rsidR="009E01F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E01F8" w:rsidP="009E01F8" w:rsidR="009E01F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9E01F8" w:rsidP="009E01F8" w:rsidR="009E01F8"/>
    <w:p w:rsidRDefault="009E01F8" w:rsidP="009E01F8" w:rsidR="009E01F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E01F8" w:rsidP="009E01F8" w:rsidR="009E01F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E01F8" w:rsidP="009E01F8" w:rsidR="009E01F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Trgovački sud u Pazinu, po sudskoj savjetnici Mihaeli Kaligari, odlučujući o zahtjevu Financijske agencije, Regionalnog centra Rijeka, Podružnice Pula, OIB 85821130368, Pula,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10509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30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Ribarska zadruga EKO ISTRA, Pula, Labinska 14, OIB 99185749201,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9E01F8" w:rsidP="009E01F8" w:rsidR="009E01F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E01F8" w:rsidP="009E01F8" w:rsidR="009E01F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E01F8" w:rsidP="009E01F8" w:rsidR="009E01F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Ribarska zadruga EKO ISTRA, Pula, Labinska 14, OIB 99185749201.</w:t>
      </w: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Ribarska zadruga EKO ISTRA, Pula.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3025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rPr>
          <w:rFonts w:cs="Times New Roman" w:eastAsia="Times New Roman"/>
          <w:szCs w:val="24"/>
          <w:lang w:eastAsia="hr-HR"/>
        </w:rPr>
        <w:t>276.923,54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 w:rsidR="00AE5947">
        <w:rPr>
          <w:rFonts w:cs="Times New Roman" w:eastAsia="Times New Roman"/>
          <w:szCs w:val="24"/>
          <w:lang w:eastAsia="hr-HR"/>
        </w:rPr>
        <w:t xml:space="preserve">sudskog </w:t>
      </w:r>
      <w:r w:rsidRPr="00D05CA9">
        <w:rPr>
          <w:rFonts w:cs="Times New Roman" w:eastAsia="Times New Roman"/>
          <w:szCs w:val="24"/>
          <w:lang w:eastAsia="hr-HR"/>
        </w:rPr>
        <w:t>registra.</w:t>
      </w: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9E01F8" w:rsidP="009E01F8" w:rsidR="009E01F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9E01F8" w:rsidP="009E01F8" w:rsidR="009E01F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E01F8" w:rsidP="009E01F8" w:rsidR="009E01F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AE5947">
        <w:rPr>
          <w:rFonts w:cs="Times New Roman" w:eastAsia="Times New Roman"/>
          <w:szCs w:val="24"/>
          <w:lang w:eastAsia="hr-HR"/>
        </w:rPr>
        <w:t>, v. r.</w:t>
      </w:r>
    </w:p>
    <w:p w:rsidRDefault="009E01F8" w:rsidP="009E01F8" w:rsidR="009E01F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E01F8" w:rsidP="009E01F8" w:rsidR="009E01F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E01F8" w:rsidP="009E01F8" w:rsidR="009E01F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E01F8" w:rsidP="009E01F8" w:rsidR="009E01F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9E01F8" w:rsidP="009E01F8" w:rsidR="00BB10E7" w:rsidRPr="009E01F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sectPr w:rsidSect="007B623F" w:rsidR="00BB10E7" w:rsidRPr="009E01F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686" w:rsidP="009E01F8" w:rsidR="00402686">
      <w:r>
        <w:separator/>
      </w:r>
    </w:p>
  </w:endnote>
  <w:endnote w:id="0" w:type="continuationSeparator">
    <w:p w:rsidRDefault="00402686" w:rsidP="009E01F8" w:rsidR="0040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686" w:rsidP="009E01F8" w:rsidR="00402686">
      <w:r>
        <w:separator/>
      </w:r>
    </w:p>
  </w:footnote>
  <w:footnote w:id="0" w:type="continuationSeparator">
    <w:p w:rsidRDefault="00402686" w:rsidP="009E01F8" w:rsidR="00402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686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01F8">
          <w:rPr>
            <w:noProof/>
          </w:rPr>
          <w:t>2</w:t>
        </w:r>
        <w:r>
          <w:fldChar w:fldCharType="end"/>
        </w:r>
      </w:sdtContent>
    </w:sdt>
    <w:r>
      <w:tab/>
      <w:t>11 St-250/2015-3</w:t>
    </w:r>
  </w:p>
  <w:p w:rsidRDefault="00401A18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686" w:rsidP="007B623F" w:rsidR="007B623F">
    <w:pPr>
      <w:pStyle w:val="Zaglavlje"/>
      <w:jc w:val="right"/>
    </w:pPr>
    <w:r>
      <w:t>11 St-2</w:t>
    </w:r>
    <w:r w:rsidR="009E01F8">
      <w:t>17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626"/>
    <w:rsid w:val="00401A18"/>
    <w:rsid w:val="00402686"/>
    <w:rsid w:val="009A6044"/>
    <w:rsid w:val="009E01F8"/>
    <w:rsid w:val="00AE5947"/>
    <w:rsid w:val="00BF033F"/>
    <w:rsid w:val="00D4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1F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01F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1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01F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01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A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A1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A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A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1F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01F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1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01F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01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A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A1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A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A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EKO ISTRA</izvorni_sadrzaj>
    <derivirana_varijabla naziv="DomainObject.Predmet.ProtustrankaFormated_1">  Ribarska zadruga EKO ISTRA</derivirana_varijabla>
  </DomainObject.Predmet.ProtustrankaFormated>
  <DomainObject.Predmet.ProtustrankaFormatedOIB>
    <izvorni_sadrzaj>  Ribarska zadruga EKO ISTRA, OIB 99185749201</izvorni_sadrzaj>
    <derivirana_varijabla naziv="DomainObject.Predmet.ProtustrankaFormatedOIB_1">  Ribarska zadruga EKO ISTRA, OIB 99185749201</derivirana_varijabla>
  </DomainObject.Predmet.ProtustrankaFormatedOIB>
  <DomainObject.Predmet.ProtustrankaFormatedWithAdress>
    <izvorni_sadrzaj> Ribarska zadruga EKO ISTRA, Labinska 14, 52100 Pula</izvorni_sadrzaj>
    <derivirana_varijabla naziv="DomainObject.Predmet.ProtustrankaFormatedWithAdress_1"> Ribarska zadruga EKO ISTRA, Labinska 14, 52100 Pula</derivirana_varijabla>
  </DomainObject.Predmet.ProtustrankaFormatedWithAdress>
  <DomainObject.Predmet.ProtustrankaFormatedWithAdressOIB>
    <izvorni_sadrzaj> Ribarska zadruga EKO ISTRA, OIB 99185749201, Labinska 14, 52100 Pula</izvorni_sadrzaj>
    <derivirana_varijabla naziv="DomainObject.Predmet.ProtustrankaFormatedWithAdressOIB_1"> Ribarska zadruga EKO ISTRA, OIB 99185749201, Labinska 14, 52100 Pula</derivirana_varijabla>
  </DomainObject.Predmet.ProtustrankaFormatedWithAdressOIB>
  <DomainObject.Predmet.ProtustrankaWithAdress>
    <izvorni_sadrzaj>Ribarska zadruga EKO ISTRA Labinska 14, 52100 Pula</izvorni_sadrzaj>
    <derivirana_varijabla naziv="DomainObject.Predmet.ProtustrankaWithAdress_1">Ribarska zadruga EKO ISTRA Labinska 14, 52100 Pula</derivirana_varijabla>
  </DomainObject.Predmet.ProtustrankaWithAdress>
  <DomainObject.Predmet.ProtustrankaWithAdressOIB>
    <izvorni_sadrzaj>Ribarska zadruga EKO ISTRA, OIB 99185749201, Labinska 14, 52100 Pula</izvorni_sadrzaj>
    <derivirana_varijabla naziv="DomainObject.Predmet.ProtustrankaWithAdressOIB_1">Ribarska zadruga EKO ISTRA, OIB 99185749201, Labinska 14, 52100 Pula</derivirana_varijabla>
  </DomainObject.Predmet.ProtustrankaWithAdressOIB>
  <DomainObject.Predmet.ProtustrankaNazivFormated>
    <izvorni_sadrzaj>Ribarska zadruga EKO ISTRA</izvorni_sadrzaj>
    <derivirana_varijabla naziv="DomainObject.Predmet.ProtustrankaNazivFormated_1">Ribarska zadruga EKO ISTRA</derivirana_varijabla>
  </DomainObject.Predmet.ProtustrankaNazivFormated>
  <DomainObject.Predmet.ProtustrankaNazivFormatedOIB>
    <izvorni_sadrzaj>Ribarska zadruga EKO ISTRA, OIB 99185749201</izvorni_sadrzaj>
    <derivirana_varijabla naziv="DomainObject.Predmet.ProtustrankaNazivFormatedOIB_1">Ribarska zadruga EKO ISTRA, OIB 99185749201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276923.54</izvorni_sadrzaj>
    <derivirana_varijabla naziv="DomainObject.Predmet.TrenutnaVrijednost_1">276923.54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EKO ISTRA</item>
    </izvorni_sadrzaj>
    <derivirana_varijabla naziv="DomainObject.Predmet.ProtuStrankaListFormated_1">
      <item>Ribarska zadruga EKO ISTRA</item>
    </derivirana_varijabla>
  </DomainObject.Predmet.ProtuStrankaListFormated>
  <DomainObject.Predmet.ProtuStrankaListFormatedOIB>
    <izvorni_sadrzaj>
      <item>Ribarska zadruga EKO ISTRA, OIB 99185749201</item>
    </izvorni_sadrzaj>
    <derivirana_varijabla naziv="DomainObject.Predmet.ProtuStrankaListFormatedOIB_1">
      <item>Ribarska zadruga EKO ISTRA, OIB 99185749201</item>
    </derivirana_varijabla>
  </DomainObject.Predmet.ProtuStrankaListFormatedOIB>
  <DomainObject.Predmet.ProtuStrankaListFormatedWithAdress>
    <izvorni_sadrzaj>
      <item>Ribarska zadruga EKO ISTRA, Labinska 14, 52100 Pula</item>
    </izvorni_sadrzaj>
    <derivirana_varijabla naziv="DomainObject.Predmet.ProtuStrankaListFormatedWithAdress_1">
      <item>Ribarska zadruga EKO ISTRA, Labinska 14, 52100 Pula</item>
    </derivirana_varijabla>
  </DomainObject.Predmet.ProtuStrankaListFormatedWithAdress>
  <DomainObject.Predmet.ProtuStrankaListFormatedWithAdressOIB>
    <izvorni_sadrzaj>
      <item>Ribarska zadruga EKO ISTRA, OIB 99185749201, Labinska 14, 52100 Pula</item>
    </izvorni_sadrzaj>
    <derivirana_varijabla naziv="DomainObject.Predmet.ProtuStrankaListFormatedWithAdressOIB_1">
      <item>Ribarska zadruga EKO ISTRA, OIB 99185749201, Labinska 14, 52100 Pula</item>
    </derivirana_varijabla>
  </DomainObject.Predmet.ProtuStrankaListFormatedWithAdressOIB>
  <DomainObject.Predmet.ProtuStrankaListNazivFormated>
    <izvorni_sadrzaj>
      <item>Ribarska zadruga EKO ISTRA</item>
    </izvorni_sadrzaj>
    <derivirana_varijabla naziv="DomainObject.Predmet.ProtuStrankaListNazivFormated_1">
      <item>Ribarska zadruga EKO ISTRA</item>
    </derivirana_varijabla>
  </DomainObject.Predmet.ProtuStrankaListNazivFormated>
  <DomainObject.Predmet.ProtuStrankaListNazivFormatedOIB>
    <izvorni_sadrzaj>
      <item>Ribarska zadruga EKO ISTRA, OIB 99185749201</item>
    </izvorni_sadrzaj>
    <derivirana_varijabla naziv="DomainObject.Predmet.ProtuStrankaListNazivFormatedOIB_1">
      <item>Ribarska zadruga EKO ISTRA, OIB 99185749201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EKO ISTRA</izvorni_sadrzaj>
    <derivirana_varijabla naziv="DomainObject.Predmet.ProtustrankaIDrugi_1">Ribarska zadruga EKO ISTRA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Ribarska zadruga EKO ISTRA, OIB 99185749201, Labinska 14, 52100 Pula</izvorni_sadrzaj>
    <derivirana_varijabla naziv="DomainObject.Predmet.ProtustrankaIDrugiAdressOIB_1">Ribarska zadruga EKO ISTRA, OIB 99185749201, Labinska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EKO ISTRA</item>
      <item>FINANCIJSKA AGENCIJA, RC RIJEKA, PODRUŽNICA PULA, PULA</item>
    </izvorni_sadrzaj>
    <derivirana_varijabla naziv="DomainObject.Predmet.SudioniciListNaziv_1">
      <item>Ribarska zadruga EKO ISTRA</item>
      <item>FINANCIJSKA AGENCIJA, RC RIJEKA, PODRUŽNICA PULA, PULA</item>
    </derivirana_varijabla>
  </DomainObject.Predmet.SudioniciListNaziv>
  <DomainObject.Predmet.SudioniciListAdressOIB>
    <izvorni_sadrzaj>
      <item>Ribarska zadruga EKO ISTRA, OIB 99185749201, Labinska 14,52100 Pula</item>
      <item>FINANCIJSKA AGENCIJA, RC RIJEKA, PODRUŽNICA PULA, PULA, OIB 85821130368, Giardini 5,52100 Pula</item>
    </izvorni_sadrzaj>
    <derivirana_varijabla naziv="DomainObject.Predmet.SudioniciListAdressOIB_1">
      <item>Ribarska zadruga EKO ISTRA, OIB 99185749201, Labinska 14,52100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99185749201</item>
      <item>, OIB 85821130368</item>
    </izvorni_sadrzaj>
    <derivirana_varijabla naziv="DomainObject.Predmet.SudioniciListNazivOIB_1">
      <item>, OIB 99185749201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336</properties:Words>
  <properties:Characters>1847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2015-11-17T15:54:00Z</dcterms:created>
  <dc:creator>Mihaela Kaligari</dc:creator>
  <dc:description/>
  <cp:keywords/>
  <cp:lastModifiedBy>Ana Jeromela</cp:lastModifiedBy>
  <cp:lastPrinted>2015-11-17T16:01:00Z</cp:lastPrinted>
  <dcterms:modified xmlns:xsi="http://www.w3.org/2001/XMLSchema-instance" xsi:type="dcterms:W3CDTF">2015-11-20T07:07:00Z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