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5b80" w14:paraId="d0a5b80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A06327">
        <w:t>914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A06327">
        <w:t>914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06327">
        <w:t xml:space="preserve">KALOS d.o.o., OIB 63569704375, Zagreb, </w:t>
      </w:r>
      <w:proofErr w:type="spellStart"/>
      <w:r w:rsidR="00A06327">
        <w:t>Čalogovićeva</w:t>
      </w:r>
      <w:proofErr w:type="spellEnd"/>
      <w:r w:rsidR="00A06327">
        <w:t xml:space="preserve"> 22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A06327">
        <w:t>464.753,76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52C66"/>
    <w:rsid w:val="004B4B7E"/>
    <w:rsid w:val="00524D3D"/>
    <w:rsid w:val="005A0492"/>
    <w:rsid w:val="005F77A6"/>
    <w:rsid w:val="006156D0"/>
    <w:rsid w:val="006205E4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A248B"/>
    <w:rsid w:val="009A35FD"/>
    <w:rsid w:val="009D789B"/>
    <w:rsid w:val="00A04A52"/>
    <w:rsid w:val="00A053FB"/>
    <w:rsid w:val="00A06327"/>
    <w:rsid w:val="00A51439"/>
    <w:rsid w:val="00A9783B"/>
    <w:rsid w:val="00AF1FB5"/>
    <w:rsid w:val="00AF31FC"/>
    <w:rsid w:val="00B00AAF"/>
    <w:rsid w:val="00B37548"/>
    <w:rsid w:val="00B64127"/>
    <w:rsid w:val="00BC1743"/>
    <w:rsid w:val="00C11749"/>
    <w:rsid w:val="00C33CA7"/>
    <w:rsid w:val="00C43F7D"/>
    <w:rsid w:val="00C445F4"/>
    <w:rsid w:val="00C54284"/>
    <w:rsid w:val="00C972A9"/>
    <w:rsid w:val="00CD57E4"/>
    <w:rsid w:val="00CD74BB"/>
    <w:rsid w:val="00D36F35"/>
    <w:rsid w:val="00D660C0"/>
    <w:rsid w:val="00D970B2"/>
    <w:rsid w:val="00E94494"/>
    <w:rsid w:val="00EA64CE"/>
    <w:rsid w:val="00EB51D1"/>
    <w:rsid w:val="00EB6112"/>
    <w:rsid w:val="00F139CD"/>
    <w:rsid w:val="00F30A84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4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4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4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4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4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7914</izvorni_sadrzaj>
    <derivirana_varijabla naziv="DomainObject.Predmet.Broj_1">7914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St-7914/2015</izvorni_sadrzaj>
    <derivirana_varijabla naziv="DomainObject.Predmet.OznakaBroj_1">St-7914/2015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KALOS d.o.o. zastupanog po punomoćniku DAVOR VITOLD MUSULIN</izvorni_sadrzaj>
    <derivirana_varijabla naziv="DomainObject.Predmet.ProtustrankaFormated_1">  KALOS d.o.o. zastupanog po punomoćniku DAVOR VITOLD MUSULIN</derivirana_varijabla>
  </DomainObject.Predmet.ProtustrankaFormated>
  <DomainObject.Predmet.ProtustrankaFormatedOIB>
    <izvorni_sadrzaj>  KALOS d.o.o., OIB 63569704375 zastupanog po punomoćniku DAVOR VITOLD MUSULIN</izvorni_sadrzaj>
    <derivirana_varijabla naziv="DomainObject.Predmet.ProtustrankaFormatedOIB_1">  KALOS d.o.o., OIB 63569704375 zastupanog po punomoćniku DAVOR VITOLD MUSULIN</derivirana_varijabla>
  </DomainObject.Predmet.ProtustrankaFormatedOIB>
  <DomainObject.Predmet.ProtustrankaFormatedWithAdress>
    <izvorni_sadrzaj> KALOS d.o.o., Čalogovićeva 22, 10000 Zagreb zastupanog po punomoćniku DAVOR VITOLD MUSULIN</izvorni_sadrzaj>
    <derivirana_varijabla naziv="DomainObject.Predmet.ProtustrankaFormatedWithAdress_1"> KALOS d.o.o., Čalogovićeva 22, 10000 Zagreb zastupanog po punomoćniku DAVOR VITOLD MUSULIN</derivirana_varijabla>
  </DomainObject.Predmet.ProtustrankaFormatedWithAdress>
  <DomainObject.Predmet.ProtustrankaFormatedWithAdressOIB>
    <izvorni_sadrzaj> KALOS d.o.o., OIB 63569704375, Čalogovićeva 22, 10000 Zagreb zastupanog po punomoćniku DAVOR VITOLD MUSULIN</izvorni_sadrzaj>
    <derivirana_varijabla naziv="DomainObject.Predmet.ProtustrankaFormatedWithAdressOIB_1"> KALOS d.o.o., OIB 63569704375, Čalogovićeva 22, 10000 Zagreb zastupanog po punomoćniku DAVOR VITOLD MUSULIN</derivirana_varijabla>
  </DomainObject.Predmet.ProtustrankaFormatedWithAdressOIB>
  <DomainObject.Predmet.ProtustrankaWithAdress>
    <izvorni_sadrzaj>KALOS d.o.o. Čalogovićeva 22, 10000 Zagreb</izvorni_sadrzaj>
    <derivirana_varijabla naziv="DomainObject.Predmet.ProtustrankaWithAdress_1">KALOS d.o.o. Čalogovićeva 22, 10000 Zagreb</derivirana_varijabla>
  </DomainObject.Predmet.ProtustrankaWithAdress>
  <DomainObject.Predmet.ProtustrankaWithAdressOIB>
    <izvorni_sadrzaj>KALOS d.o.o., OIB 63569704375, Čalogovićeva 22, 10000 Zagreb</izvorni_sadrzaj>
    <derivirana_varijabla naziv="DomainObject.Predmet.ProtustrankaWithAdressOIB_1">KALOS d.o.o., OIB 63569704375, Čalogovićeva 22, 10000 Zagreb</derivirana_varijabla>
  </DomainObject.Predmet.ProtustrankaWithAdressOIB>
  <DomainObject.Predmet.ProtustrankaNazivFormated>
    <izvorni_sadrzaj>KALOS d.o.o.</izvorni_sadrzaj>
    <derivirana_varijabla naziv="DomainObject.Predmet.ProtustrankaNazivFormated_1">KALOS d.o.o.</derivirana_varijabla>
  </DomainObject.Predmet.ProtustrankaNazivFormated>
  <DomainObject.Predmet.ProtustrankaNazivFormatedOIB>
    <izvorni_sadrzaj>KALOS d.o.o., OIB 63569704375</izvorni_sadrzaj>
    <derivirana_varijabla naziv="DomainObject.Predmet.ProtustrankaNazivFormatedOIB_1">KALOS d.o.o., OIB 63569704375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KALOS d.o.o. zastupanog po punomoćniku DAVOR VITOLD MUSULIN</item>
    </izvorni_sadrzaj>
    <derivirana_varijabla naziv="DomainObject.Predmet.ProtuStrankaListFormated_1">
      <item>KALOS d.o.o. zastupanog po punomoćniku DAVOR VITOLD MUSULIN</item>
    </derivirana_varijabla>
  </DomainObject.Predmet.ProtuStrankaListFormated>
  <DomainObject.Predmet.ProtuStrankaListFormatedOIB>
    <izvorni_sadrzaj>
      <item>KALOS d.o.o., OIB 63569704375 zastupanog po punomoćniku DAVOR VITOLD MUSULIN</item>
    </izvorni_sadrzaj>
    <derivirana_varijabla naziv="DomainObject.Predmet.ProtuStrankaListFormatedOIB_1">
      <item>KALOS d.o.o., OIB 63569704375 zastupanog po punomoćniku DAVOR VITOLD MUSULIN</item>
    </derivirana_varijabla>
  </DomainObject.Predmet.ProtuStrankaListFormatedOIB>
  <DomainObject.Predmet.ProtuStrankaListFormatedWithAdress>
    <izvorni_sadrzaj>
      <item>KALOS d.o.o., Čalogovićeva 22, 10000 Zagreb zastupanog po punomoćniku DAVOR VITOLD MUSULIN</item>
    </izvorni_sadrzaj>
    <derivirana_varijabla naziv="DomainObject.Predmet.ProtuStrankaListFormatedWithAdress_1">
      <item>KALOS d.o.o., Čalogovićeva 22, 10000 Zagreb zastupanog po punomoćniku DAVOR VITOLD MUSULIN</item>
    </derivirana_varijabla>
  </DomainObject.Predmet.ProtuStrankaListFormatedWithAdress>
  <DomainObject.Predmet.ProtuStrankaListFormatedWithAdressOIB>
    <izvorni_sadrzaj>
      <item>KALOS d.o.o., OIB 63569704375, Čalogovićeva 22, 10000 Zagreb zastupanog po punomoćniku DAVOR VITOLD MUSULIN</item>
    </izvorni_sadrzaj>
    <derivirana_varijabla naziv="DomainObject.Predmet.ProtuStrankaListFormatedWithAdressOIB_1">
      <item>KALOS d.o.o., OIB 63569704375, Čalogovićeva 22, 10000 Zagreb zastupanog po punomoćniku DAVOR VITOLD MUSULIN</item>
    </derivirana_varijabla>
  </DomainObject.Predmet.ProtuStrankaListFormatedWithAdressOIB>
  <DomainObject.Predmet.ProtuStrankaListNazivFormated>
    <izvorni_sadrzaj>
      <item>KALOS d.o.o.</item>
    </izvorni_sadrzaj>
    <derivirana_varijabla naziv="DomainObject.Predmet.ProtuStrankaListNazivFormated_1">
      <item>KALOS d.o.o.</item>
    </derivirana_varijabla>
  </DomainObject.Predmet.ProtuStrankaListNazivFormated>
  <DomainObject.Predmet.ProtuStrankaListNazivFormatedOIB>
    <izvorni_sadrzaj>
      <item>KALOS d.o.o., OIB 63569704375</item>
    </izvorni_sadrzaj>
    <derivirana_varijabla naziv="DomainObject.Predmet.ProtuStrankaListNazivFormatedOIB_1">
      <item>KALOS d.o.o., OIB 63569704375</item>
    </derivirana_varijabla>
  </DomainObject.Predmet.ProtuStrankaListNazivFormatedOIB>
  <DomainObject.Predmet.OstaliListFormated>
    <izvorni_sadrzaj>
      <item>DAVOR VITOLD MUSULIN punomoćnik sudionika u postupku KALOS d.o.o.</item>
    </izvorni_sadrzaj>
    <derivirana_varijabla naziv="DomainObject.Predmet.OstaliListFormated_1">
      <item>DAVOR VITOLD MUSULIN punomoćnik sudionika u postupku KALOS d.o.o.</item>
    </derivirana_varijabla>
  </DomainObject.Predmet.OstaliListFormated>
  <DomainObject.Predmet.OstaliListFormatedOIB>
    <izvorni_sadrzaj>
      <item>DAVOR VITOLD MUSULIN, OIB 12212060595 punomoćnik sudionika u postupku KALOS d.o.o.</item>
    </izvorni_sadrzaj>
    <derivirana_varijabla naziv="DomainObject.Predmet.OstaliListFormatedOIB_1">
      <item>DAVOR VITOLD MUSULIN, OIB 12212060595 punomoćnik sudionika u postupku KALOS d.o.o.</item>
    </derivirana_varijabla>
  </DomainObject.Predmet.OstaliListFormatedOIB>
  <DomainObject.Predmet.OstaliListFormatedWithAdress>
    <izvorni_sadrzaj>
      <item>DAVOR VITOLD MUSULIN, Čalogovićeva 22, 10000 Zagreb punomoćnik sudionika u postupku KALOS d.o.o.</item>
    </izvorni_sadrzaj>
    <derivirana_varijabla naziv="DomainObject.Predmet.OstaliListFormatedWithAdress_1">
      <item>DAVOR VITOLD MUSULIN, Čalogovićeva 22, 10000 Zagreb punomoćnik sudionika u postupku KALOS d.o.o.</item>
    </derivirana_varijabla>
  </DomainObject.Predmet.OstaliListFormatedWithAdress>
  <DomainObject.Predmet.OstaliListFormatedWithAdressOIB>
    <izvorni_sadrzaj>
      <item>DAVOR VITOLD MUSULIN, OIB 12212060595, Čalogovićeva 22, 10000 Zagreb punomoćnik sudionika u postupku KALOS d.o.o.</item>
    </izvorni_sadrzaj>
    <derivirana_varijabla naziv="DomainObject.Predmet.OstaliListFormatedWithAdressOIB_1">
      <item>DAVOR VITOLD MUSULIN, OIB 12212060595, Čalogovićeva 22, 10000 Zagreb punomoćnik sudionika u postupku KALOS d.o.o.</item>
    </derivirana_varijabla>
  </DomainObject.Predmet.OstaliListFormatedWithAdressOIB>
  <DomainObject.Predmet.OstaliListNazivFormated>
    <izvorni_sadrzaj>
      <item>DAVOR VITOLD MUSULIN</item>
    </izvorni_sadrzaj>
    <derivirana_varijabla naziv="DomainObject.Predmet.OstaliListNazivFormated_1">
      <item>DAVOR VITOLD MUSULIN</item>
    </derivirana_varijabla>
  </DomainObject.Predmet.OstaliListNazivFormated>
  <DomainObject.Predmet.OstaliListNazivFormatedOIB>
    <izvorni_sadrzaj>
      <item>DAVOR VITOLD MUSULIN, OIB 12212060595</item>
    </izvorni_sadrzaj>
    <derivirana_varijabla naziv="DomainObject.Predmet.OstaliListNazivFormatedOIB_1">
      <item>DAVOR VITOLD MUSULIN, OIB 12212060595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KALOS d.o.o.</izvorni_sadrzaj>
    <derivirana_varijabla naziv="DomainObject.Predmet.ProtustrankaIDrugi_1">KALOS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KALOS d.o.o., OIB 63569704375, Čalogovićeva 22, 10000 Zagreb</izvorni_sadrzaj>
    <derivirana_varijabla naziv="DomainObject.Predmet.ProtustrankaIDrugiAdressOIB_1">KALOS d.o.o., OIB 63569704375,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KALOS d.o.o.</item>
      <item>DAVOR VITOLD MUSULIN</item>
    </izvorni_sadrzaj>
    <derivirana_varijabla naziv="DomainObject.Predmet.SudioniciListNaziv_1">
      <item>FINA Regionalni centar Zagreb</item>
      <item>KALOS d.o.o.</item>
      <item>DAVOR VITOLD MUSULIN</item>
    </derivirana_varijabla>
  </DomainObject.Predmet.SudioniciListNaziv>
  <DomainObject.Predmet.SudioniciListAdressOIB>
    <izvorni_sadrzaj>
      <item>FINA Regionalni centar Zagreb, OIB 85821130368, Trg svibanjskih žrtava 1995. 1,10000 Zagreb</item>
      <item>KALOS d.o.o., OIB 63569704375, Čalogovićeva 22,10000 Zagreb</item>
      <item>DAVOR VITOLD MUSULIN, OIB 12212060595, Čalogovićeva 22,10000 Zagreb</item>
    </izvorni_sadrzaj>
    <derivirana_varijabla naziv="DomainObject.Predmet.SudioniciListAdressOIB_1">
      <item>FINA Regionalni centar Zagreb, OIB 85821130368, Trg svibanjskih žrtava 1995. 1,10000 Zagreb</item>
      <item>KALOS d.o.o., OIB 63569704375, Čalogovićeva 22,10000 Zagreb</item>
      <item>DAVOR VITOLD MUSULIN, OIB 12212060595, Čalogovićeva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63569704375</item>
      <item>, OIB 12212060595</item>
    </izvorni_sadrzaj>
    <derivirana_varijabla naziv="DomainObject.Predmet.SudioniciListNazivOIB_1">
      <item>, OIB 85821130368</item>
      <item>, OIB 63569704375</item>
      <item>, OIB 12212060595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044C9-2308-4286-951D-B79EC16A49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1319</properties:Characters>
  <properties:Lines>47</properties:Lines>
  <properties:Paragraphs>17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2016-01-19T08:51:00Z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