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f9e6" w14:paraId="52cf9e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154A8">
        <w:rPr>
          <w:lang w:val="hr-HR"/>
        </w:rPr>
        <w:t>387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154A8">
        <w:rPr>
          <w:lang w:val="hr-HR"/>
        </w:rPr>
        <w:t>DOBROVITA NOVA zadruga za trgovinu, proizvodnju i pružanje usluga skrbi, Višnjevac, Višnjevac 85</w:t>
      </w:r>
      <w:r w:rsidR="00261FCC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9354A3">
        <w:rPr>
          <w:lang w:val="hr-HR"/>
        </w:rPr>
        <w:t>: 0</w:t>
      </w:r>
      <w:r w:rsidR="00261FCC">
        <w:rPr>
          <w:lang w:val="hr-HR"/>
        </w:rPr>
        <w:t>80490203</w:t>
      </w:r>
      <w:r w:rsidR="009354A3">
        <w:rPr>
          <w:lang w:val="hr-HR"/>
        </w:rPr>
        <w:t xml:space="preserve"> 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261FCC">
        <w:rPr>
          <w:lang w:val="hr-HR"/>
        </w:rPr>
        <w:t xml:space="preserve"> 01107465028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154A8">
        <w:rPr>
          <w:lang w:val="hr-HR"/>
        </w:rPr>
        <w:t>387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154A8">
        <w:rPr>
          <w:lang w:val="hr-HR"/>
        </w:rPr>
        <w:t>3.219,70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154A8">
        <w:rPr>
          <w:lang w:val="hr-HR"/>
        </w:rPr>
        <w:t>Sara Krajačević, iz Višnjevca, Višnjevac 85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154A8">
        <w:rPr>
          <w:lang w:val="hr-HR"/>
        </w:rPr>
        <w:t>27</w:t>
      </w:r>
      <w:r w:rsidR="00261FCC">
        <w:rPr>
          <w:lang w:val="hr-HR"/>
        </w:rPr>
        <w:t>.</w:t>
      </w:r>
      <w:r w:rsidR="00F12ADC">
        <w:rPr>
          <w:lang w:val="hr-HR"/>
        </w:rPr>
        <w:t xml:space="preserve">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154A8">
        <w:rPr>
          <w:lang w:val="hr-HR"/>
        </w:rPr>
        <w:t>27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658" w:rsidR="00520658">
      <w:r>
        <w:separator/>
      </w:r>
    </w:p>
  </w:endnote>
  <w:endnote w:id="0" w:type="continuationSeparator">
    <w:p w:rsidRDefault="00520658" w:rsidR="00520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658" w:rsidR="00520658">
      <w:r>
        <w:separator/>
      </w:r>
    </w:p>
  </w:footnote>
  <w:footnote w:id="0" w:type="continuationSeparator">
    <w:p w:rsidRDefault="00520658" w:rsidR="005206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61FCC"/>
    <w:rsid w:val="0032457F"/>
    <w:rsid w:val="003E56D2"/>
    <w:rsid w:val="004525DA"/>
    <w:rsid w:val="004629E7"/>
    <w:rsid w:val="004B7E8E"/>
    <w:rsid w:val="00520658"/>
    <w:rsid w:val="0052619D"/>
    <w:rsid w:val="005609E1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E27E0"/>
    <w:rsid w:val="007F4681"/>
    <w:rsid w:val="008259B1"/>
    <w:rsid w:val="00831DA7"/>
    <w:rsid w:val="008825CB"/>
    <w:rsid w:val="008A217A"/>
    <w:rsid w:val="008E00AB"/>
    <w:rsid w:val="008E3DB0"/>
    <w:rsid w:val="009354A3"/>
    <w:rsid w:val="0097587E"/>
    <w:rsid w:val="00985844"/>
    <w:rsid w:val="009C1792"/>
    <w:rsid w:val="009F1B25"/>
    <w:rsid w:val="009F1D56"/>
    <w:rsid w:val="009F4A5B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154A8"/>
    <w:rsid w:val="00D46E25"/>
    <w:rsid w:val="00D81A66"/>
    <w:rsid w:val="00DC7979"/>
    <w:rsid w:val="00DF14CA"/>
    <w:rsid w:val="00E97333"/>
    <w:rsid w:val="00EC2C0D"/>
    <w:rsid w:val="00F12ADC"/>
    <w:rsid w:val="00F178C7"/>
    <w:rsid w:val="00F7033E"/>
    <w:rsid w:val="00FA3C36"/>
    <w:rsid w:val="00FB7F79"/>
    <w:rsid w:val="00FD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1F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1FC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1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4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4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4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4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1F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1FC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1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4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4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4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4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St-387/2015</izvorni_sadrzaj>
    <derivirana_varijabla naziv="DomainObject.Predmet.OznakaBroj_1">St-387/2015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DOBROVITA NOVA zadruga za trgovinu, proizvodnju i pružanje usluga skrbi, Višnjevac zastupanog po punomoćniku Sara Krajačević</izvorni_sadrzaj>
    <derivirana_varijabla naziv="DomainObject.Predmet.ProtustrankaFormated_1">  DOBROVITA NOVA zadruga za trgovinu, proizvodnju i pružanje usluga skrbi, Višnjevac zastupanog po punomoćniku Sara Krajačević</derivirana_varijabla>
  </DomainObject.Predmet.ProtustrankaFormated>
  <DomainObject.Predmet.ProtustrankaFormatedOIB>
    <izvorni_sadrzaj>  DOBROVITA NOVA zadruga za trgovinu, proizvodnju i pružanje usluga skrbi, Višnjevac, OIB 41825758366 zastupanog po punomoćniku Sara Krajačević</izvorni_sadrzaj>
    <derivirana_varijabla naziv="DomainObject.Predmet.ProtustrankaFormatedOIB_1">  DOBROVITA NOVA zadruga za trgovinu, proizvodnju i pružanje usluga skrbi, Višnjevac, OIB 41825758366 zastupanog po punomoćniku Sara Krajačević</derivirana_varijabla>
  </DomainObject.Predmet.ProtustrankaFormatedOIB>
  <DomainObject.Predmet.ProtustrankaFormatedWithAdress>
    <izvorni_sadrzaj> DOBROVITA NOVA zadruga za trgovinu, proizvodnju i pružanje usluga skrbi, Višnjevac, Višnjevac 85, 43000 Višnjevac zastupanog po punomoćniku Sara Krajačević</izvorni_sadrzaj>
    <derivirana_varijabla naziv="DomainObject.Predmet.ProtustrankaFormatedWithAdress_1"> DOBROVITA NOVA zadruga za trgovinu, proizvodnju i pružanje usluga skrbi, Višnjevac, Višnjevac 85, 43000 Višnjevac zastupanog po punomoćniku Sara Krajačević</derivirana_varijabla>
  </DomainObject.Predmet.ProtustrankaFormatedWithAdress>
  <DomainObject.Predmet.ProtustrankaFormatedWithAdressOIB>
    <izvorni_sadrzaj> DOBROVITA NOVA zadruga za trgovinu, proizvodnju i pružanje usluga skrbi, Višnjevac, OIB 41825758366, Višnjevac 85, 43000 Višnjevac zastupanog po punomoćniku Sara Krajačević</izvorni_sadrzaj>
    <derivirana_varijabla naziv="DomainObject.Predmet.ProtustrankaFormatedWithAdressOIB_1"> DOBROVITA NOVA zadruga za trgovinu, proizvodnju i pružanje usluga skrbi, Višnjevac, OIB 41825758366, Višnjevac 85, 43000 Višnjevac zastupanog po punomoćniku Sara Krajačević</derivirana_varijabla>
  </DomainObject.Predmet.ProtustrankaFormatedWithAdressOIB>
  <DomainObject.Predmet.ProtustrankaWithAdress>
    <izvorni_sadrzaj>DOBROVITA NOVA zadruga za trgovinu, proizvodnju i pružanje usluga skrbi, Višnjevac Višnjevac 85, 43000 Višnjevac</izvorni_sadrzaj>
    <derivirana_varijabla naziv="DomainObject.Predmet.ProtustrankaWithAdress_1">DOBROVITA NOVA zadruga za trgovinu, proizvodnju i pružanje usluga skrbi, Višnjevac Višnjevac 85, 43000 Višnjevac</derivirana_varijabla>
  </DomainObject.Predmet.ProtustrankaWithAdress>
  <DomainObject.Predmet.ProtustrankaWithAdressOIB>
    <izvorni_sadrzaj>DOBROVITA NOVA zadruga za trgovinu, proizvodnju i pružanje usluga skrbi, Višnjevac, OIB 41825758366, Višnjevac 85, 43000 Višnjevac</izvorni_sadrzaj>
    <derivirana_varijabla naziv="DomainObject.Predmet.ProtustrankaWithAdressOIB_1">DOBROVITA NOVA zadruga za trgovinu, proizvodnju i pružanje usluga skrbi, Višnjevac, OIB 41825758366, Višnjevac 85, 43000 Višnjevac</derivirana_varijabla>
  </DomainObject.Predmet.ProtustrankaWithAdressOIB>
  <DomainObject.Predmet.ProtustrankaNazivFormated>
    <izvorni_sadrzaj>DOBROVITA NOVA zadruga za trgovinu, proizvodnju i pružanje usluga skrbi, Višnjevac</izvorni_sadrzaj>
    <derivirana_varijabla naziv="DomainObject.Predmet.ProtustrankaNazivFormated_1">DOBROVITA NOVA zadruga za trgovinu, proizvodnju i pružanje usluga skrbi, Višnjevac</derivirana_varijabla>
  </DomainObject.Predmet.ProtustrankaNazivFormated>
  <DomainObject.Predmet.ProtustrankaNazivFormatedOIB>
    <izvorni_sadrzaj>DOBROVITA NOVA zadruga za trgovinu, proizvodnju i pružanje usluga skrbi, Višnjevac, OIB 41825758366</izvorni_sadrzaj>
    <derivirana_varijabla naziv="DomainObject.Predmet.ProtustrankaNazivFormatedOIB_1">DOBROVITA NOVA zadruga za trgovinu, proizvodnju i pružanje usluga skrbi, Višnjevac, OIB 41825758366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DOBROVITA NOVA zadruga za trgovinu, proizvodnju i pružanje usluga skrbi, Višnjevac zastupanog po punomoćniku Sara Krajačević</item>
    </izvorni_sadrzaj>
    <derivirana_varijabla naziv="DomainObject.Predmet.ProtuStrankaListFormated_1">
      <item>DOBROVITA NOVA zadruga za trgovinu, proizvodnju i pružanje usluga skrbi, Višnjevac zastupanog po punomoćniku Sara Krajačević</item>
    </derivirana_varijabla>
  </DomainObject.Predmet.ProtuStrankaListFormated>
  <DomainObject.Predmet.ProtuStrankaListFormatedOIB>
    <izvorni_sadrzaj>
      <item>DOBROVITA NOVA zadruga za trgovinu, proizvodnju i pružanje usluga skrbi, Višnjevac, OIB 41825758366 zastupanog po punomoćniku Sara Krajačević</item>
    </izvorni_sadrzaj>
    <derivirana_varijabla naziv="DomainObject.Predmet.ProtuStrankaListFormatedOIB_1">
      <item>DOBROVITA NOVA zadruga za trgovinu, proizvodnju i pružanje usluga skrbi, Višnjevac, OIB 41825758366 zastupanog po punomoćniku Sara Krajačević</item>
    </derivirana_varijabla>
  </DomainObject.Predmet.ProtuStrankaListFormatedOIB>
  <DomainObject.Predmet.ProtuStrankaListFormatedWithAdress>
    <izvorni_sadrzaj>
      <item>DOBROVITA NOVA zadruga za trgovinu, proizvodnju i pružanje usluga skrbi, Višnjevac, Višnjevac 85, 43000 Višnjevac zastupanog po punomoćniku Sara Krajačević</item>
    </izvorni_sadrzaj>
    <derivirana_varijabla naziv="DomainObject.Predmet.ProtuStrankaListFormatedWithAdress_1">
      <item>DOBROVITA NOVA zadruga za trgovinu, proizvodnju i pružanje usluga skrbi, Višnjevac, Višnjevac 85, 43000 Višnjevac zastupanog po punomoćniku Sara Krajačević</item>
    </derivirana_varijabla>
  </DomainObject.Predmet.ProtuStrankaListFormatedWithAdress>
  <DomainObject.Predmet.ProtuStrankaListFormatedWithAdressOIB>
    <izvorni_sadrzaj>
      <item>DOBROVITA NOVA zadruga za trgovinu, proizvodnju i pružanje usluga skrbi, Višnjevac, OIB 41825758366, Višnjevac 85, 43000 Višnjevac zastupanog po punomoćniku Sara Krajačević</item>
    </izvorni_sadrzaj>
    <derivirana_varijabla naziv="DomainObject.Predmet.ProtuStrankaListFormatedWithAdressOIB_1">
      <item>DOBROVITA NOVA zadruga za trgovinu, proizvodnju i pružanje usluga skrbi, Višnjevac, OIB 41825758366, Višnjevac 85, 43000 Višnjevac zastupanog po punomoćniku Sara Krajačević</item>
    </derivirana_varijabla>
  </DomainObject.Predmet.ProtuStrankaListFormatedWithAdressOIB>
  <DomainObject.Predmet.ProtuStrankaListNazivFormated>
    <izvorni_sadrzaj>
      <item>DOBROVITA NOVA zadruga za trgovinu, proizvodnju i pružanje usluga skrbi, Višnjevac</item>
    </izvorni_sadrzaj>
    <derivirana_varijabla naziv="DomainObject.Predmet.ProtuStrankaListNazivFormated_1">
      <item>DOBROVITA NOVA zadruga za trgovinu, proizvodnju i pružanje usluga skrbi, Višnjevac</item>
    </derivirana_varijabla>
  </DomainObject.Predmet.ProtuStrankaListNazivFormated>
  <DomainObject.Predmet.ProtuStrankaListNazivFormatedOIB>
    <izvorni_sadrzaj>
      <item>DOBROVITA NOVA zadruga za trgovinu, proizvodnju i pružanje usluga skrbi, Višnjevac, OIB 41825758366</item>
    </izvorni_sadrzaj>
    <derivirana_varijabla naziv="DomainObject.Predmet.ProtuStrankaListNazivFormatedOIB_1">
      <item>DOBROVITA NOVA zadruga za trgovinu, proizvodnju i pružanje usluga skrbi, Višnjevac, OIB 41825758366</item>
    </derivirana_varijabla>
  </DomainObject.Predmet.ProtuStrankaListNazivFormatedOIB>
  <DomainObject.Predmet.OstaliListFormated>
    <izvorni_sadrzaj>
      <item>Sara Krajačević punomoćnik sudionika u postupku DOBROVITA NOVA zadruga za trgovinu, proizvodnju i pružanje usluga skrbi, Višnjevac</item>
    </izvorni_sadrzaj>
    <derivirana_varijabla naziv="DomainObject.Predmet.OstaliListFormated_1">
      <item>Sara Krajačević punomoćnik sudionika u postupku DOBROVITA NOVA zadruga za trgovinu, proizvodnju i pružanje usluga skrbi, Višnjevac</item>
    </derivirana_varijabla>
  </DomainObject.Predmet.OstaliListFormated>
  <DomainObject.Predmet.OstaliListFormatedOIB>
    <izvorni_sadrzaj>
      <item>Sara Krajačević punomoćnik sudionika u postupku DOBROVITA NOVA zadruga za trgovinu, proizvodnju i pružanje usluga skrbi, Višnjevac</item>
    </izvorni_sadrzaj>
    <derivirana_varijabla naziv="DomainObject.Predmet.OstaliListFormatedOIB_1">
      <item>Sara Krajačević punomoćnik sudionika u postupku DOBROVITA NOVA zadruga za trgovinu, proizvodnju i pružanje usluga skrbi, Višnjevac</item>
    </derivirana_varijabla>
  </DomainObject.Predmet.OstaliListFormatedOIB>
  <DomainObject.Predmet.OstaliListFormatedWithAdress>
    <izvorni_sadrzaj>
      <item>Sara Krajačević, Višnjevac 85, 43000 Višnjevac punomoćnik sudionika u postupku DOBROVITA NOVA zadruga za trgovinu, proizvodnju i pružanje usluga skrbi, Višnjevac</item>
    </izvorni_sadrzaj>
    <derivirana_varijabla naziv="DomainObject.Predmet.OstaliListFormatedWithAdress_1">
      <item>Sara Krajačević, Višnjevac 85, 43000 Višnjevac punomoćnik sudionika u postupku DOBROVITA NOVA zadruga za trgovinu, proizvodnju i pružanje usluga skrbi, Višnjevac</item>
    </derivirana_varijabla>
  </DomainObject.Predmet.OstaliListFormatedWithAdress>
  <DomainObject.Predmet.OstaliListFormatedWithAdressOIB>
    <izvorni_sadrzaj>
      <item>Sara Krajačević, Višnjevac 85, 43000 Višnjevac punomoćnik sudionika u postupku DOBROVITA NOVA zadruga za trgovinu, proizvodnju i pružanje usluga skrbi, Višnjevac</item>
    </izvorni_sadrzaj>
    <derivirana_varijabla naziv="DomainObject.Predmet.OstaliListFormatedWithAdressOIB_1">
      <item>Sara Krajačević, Višnjevac 85, 43000 Višnjevac punomoćnik sudionika u postupku DOBROVITA NOVA zadruga za trgovinu, proizvodnju i pružanje usluga skrbi, Višnjevac</item>
    </derivirana_varijabla>
  </DomainObject.Predmet.OstaliListFormatedWithAdressOIB>
  <DomainObject.Predmet.OstaliListNazivFormated>
    <izvorni_sadrzaj>
      <item>Sara Krajačević</item>
    </izvorni_sadrzaj>
    <derivirana_varijabla naziv="DomainObject.Predmet.OstaliListNazivFormated_1">
      <item>Sara Krajačević</item>
    </derivirana_varijabla>
  </DomainObject.Predmet.OstaliListNazivFormated>
  <DomainObject.Predmet.OstaliListNazivFormatedOIB>
    <izvorni_sadrzaj>
      <item>Sara Krajačević</item>
    </izvorni_sadrzaj>
    <derivirana_varijabla naziv="DomainObject.Predmet.OstaliListNazivFormatedOIB_1">
      <item>Sara Krajačević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DOBROVITA NOVA zadruga za trgovinu, proizvodnju i pružanje usluga skrbi, Višnjevac</izvorni_sadrzaj>
    <derivirana_varijabla naziv="DomainObject.Predmet.ProtustrankaIDrugi_1">DOBROVITA NOVA zadruga za trgovinu, proizvodnju i pružanje usluga skrbi, Višnjevac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DOBROVITA NOVA zadruga za trgovinu, proizvodnju i pružanje usluga skrbi, Višnjevac, OIB 41825758366, Višnjevac 85, 43000 Višnjevac</izvorni_sadrzaj>
    <derivirana_varijabla naziv="DomainObject.Predmet.ProtustrankaIDrugiAdressOIB_1">DOBROVITA NOVA zadruga za trgovinu, proizvodnju i pružanje usluga skrbi, Višnjevac, OIB 41825758366, Višnjevac 85, 43000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DOBROVITA NOVA zadruga za trgovinu, proizvodnju i pružanje usluga skrbi, Višnjevac</item>
      <item>Sara Krajačević</item>
    </izvorni_sadrzaj>
    <derivirana_varijabla naziv="DomainObject.Predmet.SudioniciListNaziv_1">
      <item>FINA, RC ZAGREB, Podružnica Bjelovar</item>
      <item>DOBROVITA NOVA zadruga za trgovinu, proizvodnju i pružanje usluga skrbi, Višnjevac</item>
      <item>Sara Krajačević</item>
    </derivirana_varijabla>
  </DomainObject.Predmet.SudioniciListNaziv>
  <DomainObject.Predmet.SudioniciListAdressOIB>
    <izvorni_sadrzaj>
      <item>FINA, RC ZAGREB, Podružnica Bjelovar, OIB 85821130368, F. Supila 4,43000 Bjelovar</item>
      <item>DOBROVITA NOVA zadruga za trgovinu, proizvodnju i pružanje usluga skrbi, Višnjevac, OIB 41825758366, Višnjevac 85,43000 Višnjevac</item>
      <item>Sara Krajačević, Višnjevac 85,43000 Višnjevac</item>
    </izvorni_sadrzaj>
    <derivirana_varijabla naziv="DomainObject.Predmet.SudioniciListAdressOIB_1">
      <item>FINA, RC ZAGREB, Podružnica Bjelovar, OIB 85821130368, F. Supila 4,43000 Bjelovar</item>
      <item>DOBROVITA NOVA zadruga za trgovinu, proizvodnju i pružanje usluga skrbi, Višnjevac, OIB 41825758366, Višnjevac 85,43000 Višnjevac</item>
      <item>Sara Krajačević, Višnjevac 85,43000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41825758366</item>
      <item>, OIB null</item>
    </izvorni_sadrzaj>
    <derivirana_varijabla naziv="DomainObject.Predmet.SudioniciListNazivOIB_1">
      <item>, OIB 85821130368</item>
      <item>, OIB 41825758366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C2DD2-9EFC-4803-B654-3652269C5B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1728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2015-11-27T13:08:00Z</dcterms:created>
  <dc:creator>ssabljic</dc:creator>
  <cp:lastModifiedBy>Miroslav Lovreković</cp:lastModifiedBy>
  <cp:lastPrinted>2015-11-27T13:08:00Z</cp:lastPrinted>
  <dcterms:modified xmlns:xsi="http://www.w3.org/2001/XMLSchema-instance" xsi:type="dcterms:W3CDTF">2015-11-27T13:10:00Z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