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4bca" w14:paraId="8384bca" w:rsidRDefault="007B762B" w:rsidP="007B762B" w:rsidR="007B762B" w:rsidRPr="00176776">
      <w:pPr>
        <w15:collapsed w:val="false"/>
        <w:rPr>
          <w:sz w:val="22"/>
          <w:szCs w:val="22"/>
        </w:rPr>
      </w:pPr>
      <w:bookmarkStart w:name="_GoBack" w:id="0"/>
      <w:bookmarkEnd w:id="0"/>
      <w:r w:rsidRPr="00176776">
        <w:rPr>
          <w:sz w:val="22"/>
          <w:szCs w:val="22"/>
        </w:rPr>
        <w:t xml:space="preserve">          </w:t>
      </w:r>
      <w:r w:rsidRPr="00176776">
        <w:rPr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17677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17677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176776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>Zagreb</w:t>
      </w:r>
      <w:r w:rsidR="00515F22" w:rsidRPr="00176776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176776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176776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176776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176776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803FA7" w:rsidRPr="00176776">
        <w:rPr>
          <w:rFonts w:hAnsi="Times New Roman" w:ascii="Times New Roman"/>
          <w:sz w:val="22"/>
          <w:szCs w:val="22"/>
          <w:lang w:val="hr-HR"/>
        </w:rPr>
        <w:t>40</w:t>
      </w:r>
      <w:r w:rsidR="0021446F" w:rsidRPr="00176776">
        <w:rPr>
          <w:rFonts w:hAnsi="Times New Roman" w:ascii="Times New Roman"/>
          <w:sz w:val="22"/>
          <w:szCs w:val="22"/>
          <w:lang w:val="hr-HR"/>
        </w:rPr>
        <w:t>8</w:t>
      </w:r>
      <w:proofErr w:type="spellEnd"/>
      <w:r w:rsidR="00F506BE" w:rsidRPr="00176776">
        <w:rPr>
          <w:rFonts w:hAnsi="Times New Roman" w:ascii="Times New Roman"/>
          <w:sz w:val="22"/>
          <w:szCs w:val="22"/>
          <w:lang w:val="hr-HR"/>
        </w:rPr>
        <w:t>/2019</w:t>
      </w:r>
    </w:p>
    <w:p w:rsidRDefault="007B762B" w:rsidP="001E6580" w:rsidR="007B762B" w:rsidRPr="00176776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7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ab/>
        <w:t>Trgovački s</w:t>
      </w:r>
      <w:r w:rsidR="00CC63A8" w:rsidRPr="00176776">
        <w:rPr>
          <w:rFonts w:hAnsi="Times New Roman" w:ascii="Times New Roman"/>
          <w:sz w:val="22"/>
          <w:szCs w:val="22"/>
          <w:lang w:val="hr-HR"/>
        </w:rPr>
        <w:t xml:space="preserve">ud u Zagrebu po sucu pojedincu </w:t>
      </w:r>
      <w:r w:rsidRPr="00176776">
        <w:rPr>
          <w:rFonts w:hAnsi="Times New Roman" w:ascii="Times New Roman"/>
          <w:sz w:val="22"/>
          <w:szCs w:val="22"/>
          <w:lang w:val="hr-HR"/>
        </w:rPr>
        <w:t>Miljenku Dolenc u pravnoj stvari podnositelja zahtjeva</w:t>
      </w:r>
      <w:r w:rsidR="007B762B" w:rsidRPr="00176776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 w:rsidRPr="00176776">
        <w:rPr>
          <w:rFonts w:hAnsi="Times New Roman" w:ascii="Times New Roman"/>
          <w:sz w:val="22"/>
          <w:szCs w:val="22"/>
          <w:lang w:val="hr-HR"/>
        </w:rPr>
        <w:t>ske agencije,</w:t>
      </w:r>
      <w:r w:rsidRPr="00176776">
        <w:rPr>
          <w:rFonts w:hAnsi="Times New Roman" w:ascii="Times New Roman"/>
          <w:sz w:val="22"/>
          <w:szCs w:val="22"/>
          <w:lang w:val="hr-HR"/>
        </w:rPr>
        <w:t xml:space="preserve"> za pokretanjem skraćenog stečajnog postupka nad dužnikom </w:t>
      </w:r>
      <w:r w:rsidR="007B762B" w:rsidRPr="00176776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F506BE" w:rsidRPr="0017677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1446F" w:rsidRPr="00176776">
        <w:rPr>
          <w:rFonts w:hAnsi="Times New Roman" w:ascii="Times New Roman"/>
          <w:sz w:val="22"/>
          <w:szCs w:val="22"/>
          <w:lang w:val="hr-HR"/>
        </w:rPr>
        <w:t>LAURUS</w:t>
      </w:r>
      <w:proofErr w:type="spellEnd"/>
      <w:r w:rsidR="0021446F" w:rsidRPr="00176776">
        <w:rPr>
          <w:rFonts w:hAnsi="Times New Roman" w:ascii="Times New Roman"/>
          <w:sz w:val="22"/>
          <w:szCs w:val="22"/>
          <w:lang w:val="hr-HR"/>
        </w:rPr>
        <w:t xml:space="preserve"> DAN d.o.o. Zagreb, Ulica Otona Kučere 58</w:t>
      </w:r>
      <w:r w:rsidR="00DA725E" w:rsidRPr="00176776">
        <w:rPr>
          <w:rFonts w:hAnsi="Times New Roman" w:ascii="Times New Roman"/>
          <w:sz w:val="22"/>
          <w:szCs w:val="22"/>
          <w:lang w:val="hr-HR"/>
        </w:rPr>
        <w:t xml:space="preserve">, OIB: </w:t>
      </w:r>
      <w:proofErr w:type="spellStart"/>
      <w:r w:rsidR="0021446F" w:rsidRPr="00176776">
        <w:rPr>
          <w:rFonts w:hAnsi="Times New Roman" w:ascii="Times New Roman"/>
          <w:sz w:val="22"/>
          <w:szCs w:val="22"/>
          <w:lang w:val="hr-HR"/>
        </w:rPr>
        <w:t>81359645586</w:t>
      </w:r>
      <w:proofErr w:type="spellEnd"/>
      <w:r w:rsidR="00F506BE" w:rsidRPr="00176776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176776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176776" w:rsidRPr="00176776">
        <w:rPr>
          <w:rFonts w:hAnsi="Times New Roman" w:ascii="Times New Roman"/>
          <w:sz w:val="22"/>
          <w:szCs w:val="22"/>
          <w:lang w:val="hr-HR"/>
        </w:rPr>
        <w:t>21.svibnja</w:t>
      </w:r>
      <w:proofErr w:type="spellEnd"/>
      <w:r w:rsidR="00176776" w:rsidRPr="0017677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7681" w:rsidRPr="00176776">
        <w:rPr>
          <w:rFonts w:hAnsi="Times New Roman" w:ascii="Times New Roman"/>
          <w:sz w:val="22"/>
          <w:szCs w:val="22"/>
          <w:lang w:val="hr-HR"/>
        </w:rPr>
        <w:t>2019</w:t>
      </w:r>
      <w:r w:rsidR="00E17677" w:rsidRPr="00176776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17677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77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proofErr w:type="spellStart"/>
      <w:r w:rsidR="009B0E45" w:rsidRPr="00176776">
        <w:rPr>
          <w:rFonts w:hAnsi="Times New Roman" w:ascii="Times New Roman"/>
          <w:sz w:val="22"/>
          <w:szCs w:val="22"/>
          <w:lang w:val="hr-HR"/>
        </w:rPr>
        <w:t>LAURUS</w:t>
      </w:r>
      <w:proofErr w:type="spellEnd"/>
      <w:r w:rsidR="009B0E45" w:rsidRPr="00176776">
        <w:rPr>
          <w:rFonts w:hAnsi="Times New Roman" w:ascii="Times New Roman"/>
          <w:sz w:val="22"/>
          <w:szCs w:val="22"/>
          <w:lang w:val="hr-HR"/>
        </w:rPr>
        <w:t xml:space="preserve"> DAN d.o.o. Zagreb, Ulica Otona Kučere 58, OIB: </w:t>
      </w:r>
      <w:proofErr w:type="spellStart"/>
      <w:r w:rsidR="009B0E45" w:rsidRPr="00176776">
        <w:rPr>
          <w:rFonts w:hAnsi="Times New Roman" w:ascii="Times New Roman"/>
          <w:sz w:val="22"/>
          <w:szCs w:val="22"/>
          <w:lang w:val="hr-HR"/>
        </w:rPr>
        <w:t>81359645586</w:t>
      </w:r>
      <w:proofErr w:type="spellEnd"/>
      <w:r w:rsidR="00F506BE" w:rsidRPr="00176776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176776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776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17677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7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17677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76776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176776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176776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1767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B0E45" w:rsidRPr="00176776">
        <w:rPr>
          <w:rFonts w:hAnsi="Times New Roman" w:ascii="Times New Roman"/>
          <w:sz w:val="22"/>
          <w:szCs w:val="22"/>
          <w:lang w:val="hr-HR"/>
        </w:rPr>
        <w:t>22.820,24</w:t>
      </w:r>
      <w:r w:rsidR="007B762B" w:rsidRPr="0017677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76776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9B0E45" w:rsidRPr="00176776">
        <w:rPr>
          <w:rFonts w:hAnsi="Times New Roman" w:ascii="Times New Roman"/>
          <w:sz w:val="22"/>
          <w:szCs w:val="22"/>
          <w:lang w:val="hr-HR"/>
        </w:rPr>
        <w:t>11</w:t>
      </w:r>
      <w:r w:rsidR="00DD6E5C" w:rsidRPr="00176776">
        <w:rPr>
          <w:rFonts w:hAnsi="Times New Roman" w:ascii="Times New Roman"/>
          <w:sz w:val="22"/>
          <w:szCs w:val="22"/>
          <w:lang w:val="hr-HR"/>
        </w:rPr>
        <w:t>. veljače 2019.</w:t>
      </w:r>
    </w:p>
    <w:p w:rsidRDefault="007D7BBD" w:rsidP="007D7BBD" w:rsidR="007D7BBD" w:rsidRPr="0017677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176776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176776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176776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17677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176776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176776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>U Zagrebu</w:t>
      </w:r>
      <w:r w:rsidR="00237681" w:rsidRPr="0017677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76776" w:rsidRPr="00176776">
        <w:rPr>
          <w:rFonts w:hAnsi="Times New Roman" w:ascii="Times New Roman"/>
          <w:sz w:val="22"/>
          <w:szCs w:val="22"/>
          <w:lang w:val="hr-HR"/>
        </w:rPr>
        <w:t>21.svibnja</w:t>
      </w:r>
      <w:proofErr w:type="spellEnd"/>
      <w:r w:rsidR="00176776" w:rsidRPr="0017677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7681" w:rsidRPr="00176776">
        <w:rPr>
          <w:rFonts w:hAnsi="Times New Roman" w:ascii="Times New Roman"/>
          <w:sz w:val="22"/>
          <w:szCs w:val="22"/>
          <w:lang w:val="hr-HR"/>
        </w:rPr>
        <w:t>2019</w:t>
      </w:r>
      <w:r w:rsidR="00E17677" w:rsidRPr="00176776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776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1E6580" w:rsidR="007B762B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76776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8029B9">
        <w:rPr>
          <w:rFonts w:hAnsi="Times New Roman" w:ascii="Times New Roman"/>
          <w:sz w:val="22"/>
          <w:szCs w:val="22"/>
          <w:lang w:val="hr-HR"/>
        </w:rPr>
        <w:t>,v.r.</w:t>
      </w:r>
    </w:p>
    <w:p w:rsidRDefault="007B762B" w:rsidP="007B762B" w:rsidR="007B762B" w:rsidRPr="0017677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17677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176776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17677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176776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17677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029B9" w:rsidP="008029B9" w:rsidR="003933AD">
      <w:pPr>
        <w:ind w:left="5664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8029B9" w:rsidP="008029B9" w:rsidR="008029B9" w:rsidRPr="00176776">
      <w:pPr>
        <w:ind w:left="5664"/>
        <w:jc w:val="both"/>
        <w:rPr>
          <w:rFonts w:hAnsi="Times New Roman" w:ascii="Times New Roman"/>
          <w:sz w:val="20"/>
          <w:lang w:val="hr-HR"/>
        </w:rPr>
      </w:pPr>
      <w:r w:rsidRPr="008029B9">
        <w:rPr>
          <w:rFonts w:hAnsi="Times New Roman" w:ascii="Times New Roman"/>
          <w:sz w:val="20"/>
          <w:lang w:val="hr-HR"/>
        </w:rPr>
        <w:t>Rebecca Boričević</w:t>
      </w:r>
    </w:p>
    <w:p w:rsidRDefault="00A16DF6" w:rsidR="00A16DF6" w:rsidRPr="00176776">
      <w:pPr>
        <w:rPr>
          <w:sz w:val="20"/>
        </w:rPr>
      </w:pPr>
    </w:p>
    <w:sectPr w:rsidR="00A16DF6" w:rsidRPr="001767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E546C"/>
    <w:rsid w:val="00145663"/>
    <w:rsid w:val="00176776"/>
    <w:rsid w:val="001E6580"/>
    <w:rsid w:val="0021446F"/>
    <w:rsid w:val="0022437D"/>
    <w:rsid w:val="00237681"/>
    <w:rsid w:val="00325195"/>
    <w:rsid w:val="00364F1B"/>
    <w:rsid w:val="003933AD"/>
    <w:rsid w:val="003A692F"/>
    <w:rsid w:val="00515F22"/>
    <w:rsid w:val="00535306"/>
    <w:rsid w:val="005575FC"/>
    <w:rsid w:val="005E389D"/>
    <w:rsid w:val="007B762B"/>
    <w:rsid w:val="007D422E"/>
    <w:rsid w:val="007D7BBD"/>
    <w:rsid w:val="007F674D"/>
    <w:rsid w:val="008029B9"/>
    <w:rsid w:val="00803FA7"/>
    <w:rsid w:val="0086037D"/>
    <w:rsid w:val="008B40E1"/>
    <w:rsid w:val="008C7B7F"/>
    <w:rsid w:val="008F5FBD"/>
    <w:rsid w:val="009B0E45"/>
    <w:rsid w:val="00A16DF6"/>
    <w:rsid w:val="00AC61DC"/>
    <w:rsid w:val="00BA0BDF"/>
    <w:rsid w:val="00BC1248"/>
    <w:rsid w:val="00BE3BD8"/>
    <w:rsid w:val="00C50500"/>
    <w:rsid w:val="00C92C33"/>
    <w:rsid w:val="00CC63A8"/>
    <w:rsid w:val="00D120E1"/>
    <w:rsid w:val="00DA725E"/>
    <w:rsid w:val="00DC265E"/>
    <w:rsid w:val="00DD6E5C"/>
    <w:rsid w:val="00E17677"/>
    <w:rsid w:val="00F506BE"/>
    <w:rsid w:val="00FA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2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9B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9B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9B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9B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2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9B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9B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9B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9B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St-408/2019</izvorni_sadrzaj>
    <derivirana_varijabla naziv="DomainObject.Predmet.OznakaBroj_1">St-408/2019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LAURUS DAN d.o.o. zastupanog po punomoćniku Dean Perenčević</izvorni_sadrzaj>
    <derivirana_varijabla naziv="DomainObject.Predmet.ProtustrankaFormated_1">  LAURUS DAN d.o.o. zastupanog po punomoćniku Dean Perenčević</derivirana_varijabla>
  </DomainObject.Predmet.ProtustrankaFormated>
  <DomainObject.Predmet.ProtustrankaFormatedOIB>
    <izvorni_sadrzaj>  LAURUS DAN d.o.o., OIB 81359645586 zastupanog po punomoćniku Dean Perenčević</izvorni_sadrzaj>
    <derivirana_varijabla naziv="DomainObject.Predmet.ProtustrankaFormatedOIB_1">  LAURUS DAN d.o.o., OIB 81359645586 zastupanog po punomoćniku Dean Perenčević</derivirana_varijabla>
  </DomainObject.Predmet.ProtustrankaFormatedOIB>
  <DomainObject.Predmet.ProtustrankaFormatedWithAdress>
    <izvorni_sadrzaj> LAURUS DAN d.o.o., Ulica Otona Kučere 58, 10000 Zagreb zastupanog po punomoćniku Dean Perenčević</izvorni_sadrzaj>
    <derivirana_varijabla naziv="DomainObject.Predmet.ProtustrankaFormatedWithAdress_1"> LAURUS DAN d.o.o., Ulica Otona Kučere 58, 10000 Zagreb zastupanog po punomoćniku Dean Perenčević</derivirana_varijabla>
  </DomainObject.Predmet.ProtustrankaFormatedWithAdress>
  <DomainObject.Predmet.ProtustrankaFormatedWithAdressOIB>
    <izvorni_sadrzaj> LAURUS DAN d.o.o., OIB 81359645586, Ulica Otona Kučere 58, 10000 Zagreb zastupanog po punomoćniku Dean Perenčević</izvorni_sadrzaj>
    <derivirana_varijabla naziv="DomainObject.Predmet.ProtustrankaFormatedWithAdressOIB_1"> LAURUS DAN d.o.o., OIB 81359645586, Ulica Otona Kučere 58, 10000 Zagreb zastupanog po punomoćniku Dean Perenčević</derivirana_varijabla>
  </DomainObject.Predmet.ProtustrankaFormatedWithAdressOIB>
  <DomainObject.Predmet.ProtustrankaWithAdress>
    <izvorni_sadrzaj>LAURUS DAN d.o.o. Ulica Otona Kučere 58, 10000 Zagreb</izvorni_sadrzaj>
    <derivirana_varijabla naziv="DomainObject.Predmet.ProtustrankaWithAdress_1">LAURUS DAN d.o.o. Ulica Otona Kučere 58, 10000 Zagreb</derivirana_varijabla>
  </DomainObject.Predmet.ProtustrankaWithAdress>
  <DomainObject.Predmet.ProtustrankaWithAdressOIB>
    <izvorni_sadrzaj>LAURUS DAN d.o.o., OIB 81359645586, Ulica Otona Kučere 58, 10000 Zagreb</izvorni_sadrzaj>
    <derivirana_varijabla naziv="DomainObject.Predmet.ProtustrankaWithAdressOIB_1">LAURUS DAN d.o.o., OIB 81359645586, Ulica Otona Kučere 58, 10000 Zagreb</derivirana_varijabla>
  </DomainObject.Predmet.ProtustrankaWithAdressOIB>
  <DomainObject.Predmet.ProtustrankaNazivFormated>
    <izvorni_sadrzaj>LAURUS DAN d.o.o.</izvorni_sadrzaj>
    <derivirana_varijabla naziv="DomainObject.Predmet.ProtustrankaNazivFormated_1">LAURUS DAN d.o.o.</derivirana_varijabla>
  </DomainObject.Predmet.ProtustrankaNazivFormated>
  <DomainObject.Predmet.ProtustrankaNazivFormatedOIB>
    <izvorni_sadrzaj>LAURUS DAN d.o.o., OIB 81359645586</izvorni_sadrzaj>
    <derivirana_varijabla naziv="DomainObject.Predmet.ProtustrankaNazivFormatedOIB_1">LAURUS DAN d.o.o., OIB 81359645586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DAN d.o.o. zastupanog po punomoćniku Dean Perenčević</item>
    </izvorni_sadrzaj>
    <derivirana_varijabla naziv="DomainObject.Predmet.ProtuStrankaListFormated_1">
      <item>LAURUS DAN d.o.o. zastupanog po punomoćniku Dean Perenčević</item>
    </derivirana_varijabla>
  </DomainObject.Predmet.ProtuStrankaListFormated>
  <DomainObject.Predmet.ProtuStrankaListFormatedOIB>
    <izvorni_sadrzaj>
      <item>LAURUS DAN d.o.o., OIB 81359645586 zastupanog po punomoćniku Dean Perenčević</item>
    </izvorni_sadrzaj>
    <derivirana_varijabla naziv="DomainObject.Predmet.ProtuStrankaListFormatedOIB_1">
      <item>LAURUS DAN d.o.o., OIB 81359645586 zastupanog po punomoćniku Dean Perenčević</item>
    </derivirana_varijabla>
  </DomainObject.Predmet.ProtuStrankaListFormatedOIB>
  <DomainObject.Predmet.ProtuStrankaListFormatedWithAdress>
    <izvorni_sadrzaj>
      <item>LAURUS DAN d.o.o., Ulica Otona Kučere 58, 10000 Zagreb zastupanog po punomoćniku Dean Perenčević</item>
    </izvorni_sadrzaj>
    <derivirana_varijabla naziv="DomainObject.Predmet.ProtuStrankaListFormatedWithAdress_1">
      <item>LAURUS DAN d.o.o., Ulica Otona Kučere 58, 10000 Zagreb zastupanog po punomoćniku Dean Perenčević</item>
    </derivirana_varijabla>
  </DomainObject.Predmet.ProtuStrankaListFormatedWithAdress>
  <DomainObject.Predmet.ProtuStrankaListFormatedWithAdressOIB>
    <izvorni_sadrzaj>
      <item>LAURUS DAN d.o.o., OIB 81359645586, Ulica Otona Kučere 58, 10000 Zagreb zastupanog po punomoćniku Dean Perenčević</item>
    </izvorni_sadrzaj>
    <derivirana_varijabla naziv="DomainObject.Predmet.ProtuStrankaListFormatedWithAdressOIB_1">
      <item>LAURUS DAN d.o.o., OIB 81359645586, Ulica Otona Kučere 58, 10000 Zagreb zastupanog po punomoćniku Dean Perenčević</item>
    </derivirana_varijabla>
  </DomainObject.Predmet.ProtuStrankaListFormatedWithAdressOIB>
  <DomainObject.Predmet.ProtuStrankaListNazivFormated>
    <izvorni_sadrzaj>
      <item>LAURUS DAN d.o.o.</item>
    </izvorni_sadrzaj>
    <derivirana_varijabla naziv="DomainObject.Predmet.ProtuStrankaListNazivFormated_1">
      <item>LAURUS DAN d.o.o.</item>
    </derivirana_varijabla>
  </DomainObject.Predmet.ProtuStrankaListNazivFormated>
  <DomainObject.Predmet.ProtuStrankaListNazivFormatedOIB>
    <izvorni_sadrzaj>
      <item>LAURUS DAN d.o.o., OIB 81359645586</item>
    </izvorni_sadrzaj>
    <derivirana_varijabla naziv="DomainObject.Predmet.ProtuStrankaListNazivFormatedOIB_1">
      <item>LAURUS DAN d.o.o., OIB 81359645586</item>
    </derivirana_varijabla>
  </DomainObject.Predmet.ProtuStrankaListNazivFormatedOIB>
  <DomainObject.Predmet.OstaliListFormated>
    <izvorni_sadrzaj>
      <item>Dean Perenčević punomoćnik sudionika u postupku LAURUS DAN d.o.o.</item>
    </izvorni_sadrzaj>
    <derivirana_varijabla naziv="DomainObject.Predmet.OstaliListFormated_1">
      <item>Dean Perenčević punomoćnik sudionika u postupku LAURUS DAN d.o.o.</item>
    </derivirana_varijabla>
  </DomainObject.Predmet.OstaliListFormated>
  <DomainObject.Predmet.OstaliListFormatedOIB>
    <izvorni_sadrzaj>
      <item>Dean Perenčević, OIB 52332518892 punomoćnik sudionika u postupku LAURUS DAN d.o.o.</item>
    </izvorni_sadrzaj>
    <derivirana_varijabla naziv="DomainObject.Predmet.OstaliListFormatedOIB_1">
      <item>Dean Perenčević, OIB 52332518892 punomoćnik sudionika u postupku LAURUS DAN d.o.o.</item>
    </derivirana_varijabla>
  </DomainObject.Predmet.OstaliListFormatedOIB>
  <DomainObject.Predmet.OstaliListFormatedWithAdress>
    <izvorni_sadrzaj>
      <item>Dean Perenčević, Žarka Zrenjanina 45, Pančevo punomoćnik sudionika u postupku LAURUS DAN d.o.o.</item>
    </izvorni_sadrzaj>
    <derivirana_varijabla naziv="DomainObject.Predmet.OstaliListFormatedWithAdress_1">
      <item>Dean Perenčević, Žarka Zrenjanina 45, Pančevo punomoćnik sudionika u postupku LAURUS DAN d.o.o.</item>
    </derivirana_varijabla>
  </DomainObject.Predmet.OstaliListFormatedWithAdress>
  <DomainObject.Predmet.OstaliListFormatedWithAdressOIB>
    <izvorni_sadrzaj>
      <item>Dean Perenčević, OIB 52332518892, Žarka Zrenjanina 45, Pančevo punomoćnik sudionika u postupku LAURUS DAN d.o.o.</item>
    </izvorni_sadrzaj>
    <derivirana_varijabla naziv="DomainObject.Predmet.OstaliListFormatedWithAdressOIB_1">
      <item>Dean Perenčević, OIB 52332518892, Žarka Zrenjanina 45, Pančevo punomoćnik sudionika u postupku LAURUS DAN d.o.o.</item>
    </derivirana_varijabla>
  </DomainObject.Predmet.OstaliListFormatedWithAdressOIB>
  <DomainObject.Predmet.OstaliListNazivFormated>
    <izvorni_sadrzaj>
      <item>Dean Perenčević</item>
    </izvorni_sadrzaj>
    <derivirana_varijabla naziv="DomainObject.Predmet.OstaliListNazivFormated_1">
      <item>Dean Perenčević</item>
    </derivirana_varijabla>
  </DomainObject.Predmet.OstaliListNazivFormated>
  <DomainObject.Predmet.OstaliListNazivFormatedOIB>
    <izvorni_sadrzaj>
      <item>Dean Perenčević, OIB 52332518892</item>
    </izvorni_sadrzaj>
    <derivirana_varijabla naziv="DomainObject.Predmet.OstaliListNazivFormatedOIB_1">
      <item>Dean Perenčević, OIB 52332518892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DAN d.o.o.</izvorni_sadrzaj>
    <derivirana_varijabla naziv="DomainObject.Predmet.ProtustrankaIDrugi_1">LAURUS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LAURUS DAN d.o.o., OIB 81359645586, Ulica Otona Kučere 58, 10000 Zagreb</izvorni_sadrzaj>
    <derivirana_varijabla naziv="DomainObject.Predmet.ProtustrankaIDrugiAdressOIB_1">LAURUS DAN d.o.o., OIB 81359645586, Ulica Otona Kučere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LAURUS DAN d.o.o.</item>
      <item>Dean Perenčević</item>
    </izvorni_sadrzaj>
    <derivirana_varijabla naziv="DomainObject.Predmet.SudioniciListNaziv_1">
      <item>FINA Regionalni centar Zagreb</item>
      <item>LAURUS DAN d.o.o.</item>
      <item>Dean Perenčević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LAURUS DAN d.o.o., OIB 81359645586, Ulica Otona Kučere 58,10000 Zagreb</item>
      <item>Dean Perenčević, OIB 52332518892, Žarka Zrenjanina 45,Pančevo</item>
    </izvorni_sadrzaj>
    <derivirana_varijabla naziv="DomainObject.Predmet.SudioniciListAdressOIB_1">
      <item>FINA Regionalni centar Zagreb, OIB 85821130368, Trg svibanjskih žrtava 1995. 1,10000 Zagreb</item>
      <item>LAURUS DAN d.o.o., OIB 81359645586, Ulica Otona Kučere 58,10000 Zagreb</item>
      <item>Dean Perenčević, OIB 52332518892, Žarka Zrenjanina 45,Pančevo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81359645586</item>
      <item>, OIB 52332518892</item>
    </izvorni_sadrzaj>
    <derivirana_varijabla naziv="DomainObject.Predmet.SudioniciListNazivOIB_1">
      <item>, OIB 85821130368</item>
      <item>, OIB 81359645586</item>
      <item>, OIB 52332518892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1821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2019-03-19T09:46:00Z</dcterms:created>
  <dc:creator>Rebecca Boričević</dc:creator>
  <cp:lastModifiedBy>Rebecca Boričević</cp:lastModifiedBy>
  <cp:lastPrinted>2019-05-21T06:48:00Z</cp:lastPrinted>
  <dcterms:modified xmlns:xsi="http://www.w3.org/2001/XMLSchema-instance" xsi:type="dcterms:W3CDTF">2019-05-21T06:48:00Z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(408-19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