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dea9" w14:paraId="5a6dea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73521">
        <w:t>dužnikom T.M. SMILOVIĆ j.d.o.o. Roč, Gornja Nugla, Nemarniki 39 B, OIB: 39358765141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673521">
        <w:t>T.M. SMILOVIĆ j.d.o.o. Roč, Gornja Nugla, Nemarniki 39 B, OIB: 39358765141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AC15FC" w:rsidR="005D6592">
      <w:pPr>
        <w:ind w:firstLine="720"/>
        <w:jc w:val="both"/>
      </w:pPr>
      <w:r w:rsidRPr="00A61AA0">
        <w:t xml:space="preserve">II. Za stečajnog upravitelja imenuje </w:t>
      </w:r>
      <w:r w:rsidRPr="004C2F44">
        <w:t xml:space="preserve">se </w:t>
      </w:r>
      <w:r w:rsidR="00EE2EB8">
        <w:t>Ivan Gjurašić, Zagreb, Petrinjska 28, OIB: 66025260916.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1C446C">
        <w:t>020</w:t>
      </w:r>
      <w:r w:rsidRPr="001C446C">
        <w:t>-</w:t>
      </w:r>
      <w:r w:rsidR="000720EC" w:rsidRPr="001C446C">
        <w:t>79</w:t>
      </w:r>
      <w:r w:rsidR="00F84138" w:rsidRPr="001C446C">
        <w:t>4</w:t>
      </w:r>
      <w:r w:rsidR="0035312C" w:rsidRPr="001C446C">
        <w:t>-1</w:t>
      </w:r>
      <w:r w:rsidR="00323814" w:rsidRPr="001C446C">
        <w:t>6</w:t>
      </w:r>
      <w:r w:rsidRPr="001C446C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287BCA">
        <w:t>79</w:t>
      </w:r>
      <w:r w:rsidR="00F84138">
        <w:t>4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F84138">
        <w:t>13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="001C446C">
        <w:t xml:space="preserve">. godine, odnosno po ispravljenom rješenju posl. br. St-794-16-10 od 14. prosinca 2016. 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673521">
        <w:t>T.M. SMILOVIĆ j.d.o.o. Roč, Gornja Nugla, Nemarniki 39 B, OIB: 39358765141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287BCA">
        <w:t>79</w:t>
      </w:r>
      <w:r w:rsidR="00F84138">
        <w:t>4</w:t>
      </w:r>
      <w:r w:rsidR="00EC0EC5">
        <w:t xml:space="preserve">/16-4 </w:t>
      </w:r>
      <w:r w:rsidRPr="001B1D09">
        <w:t xml:space="preserve">od </w:t>
      </w:r>
      <w:r w:rsidR="00287BCA">
        <w:t>1</w:t>
      </w:r>
      <w:r w:rsidR="00F84138">
        <w:t>3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287BCA">
        <w:t>1</w:t>
      </w:r>
      <w:r w:rsidR="00F84138">
        <w:t>3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87BCA">
        <w:t>79</w:t>
      </w:r>
      <w:r w:rsidR="00F84138">
        <w:t>4</w:t>
      </w:r>
      <w:r w:rsidR="0035312C">
        <w:t>/1</w:t>
      </w:r>
      <w:r w:rsidR="00EC0EC5">
        <w:t>6</w:t>
      </w:r>
      <w:r w:rsidR="0035312C">
        <w:t>-</w:t>
      </w:r>
      <w:r w:rsidR="00287BCA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1C446C">
        <w:t>26</w:t>
      </w:r>
      <w:r w:rsidR="00621F87">
        <w:t xml:space="preserve">. </w:t>
      </w:r>
      <w:r w:rsidR="001C446C">
        <w:t>lipnja</w:t>
      </w:r>
      <w:r w:rsidR="00255AFF">
        <w:t xml:space="preserve"> </w:t>
      </w:r>
      <w:r w:rsidR="001C446C">
        <w:t>2017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  <w:r w:rsidR="00AC3B7C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673521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673521">
        <w:t>T.M. SMILOVIĆ j.d.o.o. Roč, Gornja Nugla, Nemarniki 39 B,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</w:t>
      </w:r>
      <w:r w:rsidR="001C446C">
        <w:t>–</w:t>
      </w:r>
      <w:r w:rsidR="00621F87" w:rsidRPr="008119E9">
        <w:t xml:space="preserve"> </w:t>
      </w:r>
      <w:r w:rsidR="001C446C">
        <w:t>RC Rijeka, F. Kurelca 8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EE2EB8">
        <w:t>Ivan Gjurašić, Zagreb, Petrinjska 28,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</w:t>
      </w:r>
      <w:r w:rsidR="001C446C">
        <w:t>Rovinjska 2a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 xml:space="preserve">- sudskom registru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9F1" w:rsidR="007F79F1">
      <w:r>
        <w:separator/>
      </w:r>
    </w:p>
  </w:endnote>
  <w:endnote w:id="0" w:type="continuationSeparator">
    <w:p w:rsidRDefault="007F79F1" w:rsidR="007F7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9F1" w:rsidR="007F79F1">
      <w:r>
        <w:separator/>
      </w:r>
    </w:p>
  </w:footnote>
  <w:footnote w:id="0" w:type="continuationSeparator">
    <w:p w:rsidRDefault="007F79F1" w:rsidR="007F7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B7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73521">
      <w:rPr>
        <w:sz w:val="23"/>
        <w:szCs w:val="23"/>
      </w:rPr>
      <w:t>794</w:t>
    </w:r>
    <w:r w:rsidR="001C446C">
      <w:rPr>
        <w:sz w:val="23"/>
        <w:szCs w:val="23"/>
      </w:rPr>
      <w:t>/16-15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720EC">
      <w:rPr>
        <w:sz w:val="23"/>
        <w:szCs w:val="23"/>
      </w:rPr>
      <w:t>79</w:t>
    </w:r>
    <w:r w:rsidR="00673521">
      <w:rPr>
        <w:sz w:val="23"/>
        <w:szCs w:val="23"/>
      </w:rPr>
      <w:t>4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1C446C">
      <w:rPr>
        <w:sz w:val="23"/>
        <w:szCs w:val="23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720EC"/>
    <w:rsid w:val="00082E06"/>
    <w:rsid w:val="00095A02"/>
    <w:rsid w:val="000E0BBA"/>
    <w:rsid w:val="0012578E"/>
    <w:rsid w:val="00137E31"/>
    <w:rsid w:val="00140F86"/>
    <w:rsid w:val="001850D2"/>
    <w:rsid w:val="001C346E"/>
    <w:rsid w:val="001C446C"/>
    <w:rsid w:val="001D01C0"/>
    <w:rsid w:val="001F62F2"/>
    <w:rsid w:val="00237525"/>
    <w:rsid w:val="00255AFF"/>
    <w:rsid w:val="002704AA"/>
    <w:rsid w:val="00287BCA"/>
    <w:rsid w:val="002966C3"/>
    <w:rsid w:val="002A42D9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F1AA1"/>
    <w:rsid w:val="00621F87"/>
    <w:rsid w:val="006600BD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7F79F1"/>
    <w:rsid w:val="008119E9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A56A06"/>
    <w:rsid w:val="00A61AA0"/>
    <w:rsid w:val="00A64FDE"/>
    <w:rsid w:val="00A75990"/>
    <w:rsid w:val="00A916A7"/>
    <w:rsid w:val="00AC0E6E"/>
    <w:rsid w:val="00AC15FC"/>
    <w:rsid w:val="00AC3B7C"/>
    <w:rsid w:val="00AC4CE1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6590"/>
    <w:rsid w:val="00D64F74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0892"/>
    <w:rsid w:val="00EE2EB8"/>
    <w:rsid w:val="00F341F9"/>
    <w:rsid w:val="00F40213"/>
    <w:rsid w:val="00F52791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B7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B7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7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7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B7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B7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7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7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T.M. SMILOVIĆ  j.d.o.o. ROČ</izvorni_sadrzaj>
    <derivirana_varijabla naziv="DomainObject.Predmet.ProtustrankaFormated_1">  T.M. SMILOVIĆ  j.d.o.o. ROČ</derivirana_varijabla>
  </DomainObject.Predmet.ProtustrankaFormated>
  <DomainObject.Predmet.ProtustrankaFormatedOIB>
    <izvorni_sadrzaj>  T.M. SMILOVIĆ  j.d.o.o. ROČ, OIB 39358765141</izvorni_sadrzaj>
    <derivirana_varijabla naziv="DomainObject.Predmet.ProtustrankaFormatedOIB_1">  T.M. SMILOVIĆ  j.d.o.o. ROČ, OIB 39358765141</derivirana_varijabla>
  </DomainObject.Predmet.ProtustrankaFormatedOIB>
  <DomainObject.Predmet.ProtustrankaFormatedWithAdress>
    <izvorni_sadrzaj> T.M. SMILOVIĆ  j.d.o.o. ROČ, Gornja Nugla, Nemarniki 39 B, 52425 Roč</izvorni_sadrzaj>
    <derivirana_varijabla naziv="DomainObject.Predmet.ProtustrankaFormatedWithAdress_1"> T.M. SMILOVIĆ  j.d.o.o. ROČ, Gornja Nugla, Nemarniki 39 B, 52425 Roč</derivirana_varijabla>
  </DomainObject.Predmet.ProtustrankaFormatedWithAdress>
  <DomainObject.Predmet.ProtustrankaFormatedWithAdressOIB>
    <izvorni_sadrzaj> T.M. SMILOVIĆ  j.d.o.o. ROČ, OIB 39358765141, Gornja Nugla, Nemarniki 39 B, 52425 Roč</izvorni_sadrzaj>
    <derivirana_varijabla naziv="DomainObject.Predmet.ProtustrankaFormatedWithAdressOIB_1"> T.M. SMILOVIĆ  j.d.o.o. ROČ, OIB 39358765141, Gornja Nugla, Nemarniki 39 B, 52425 Roč</derivirana_varijabla>
  </DomainObject.Predmet.ProtustrankaFormatedWithAdressOIB>
  <DomainObject.Predmet.ProtustrankaWithAdress>
    <izvorni_sadrzaj>T.M. SMILOVIĆ  j.d.o.o. ROČ Gornja Nugla, Nemarniki 39 B, 52425 Roč</izvorni_sadrzaj>
    <derivirana_varijabla naziv="DomainObject.Predmet.ProtustrankaWithAdress_1">T.M. SMILOVIĆ  j.d.o.o. ROČ Gornja Nugla, Nemarniki 39 B, 52425 Roč</derivirana_varijabla>
  </DomainObject.Predmet.ProtustrankaWithAdress>
  <DomainObject.Predmet.ProtustrankaWithAdressOIB>
    <izvorni_sadrzaj>T.M. SMILOVIĆ  j.d.o.o. ROČ, OIB 39358765141, Gornja Nugla, Nemarniki 39 B, 52425 Roč</izvorni_sadrzaj>
    <derivirana_varijabla naziv="DomainObject.Predmet.ProtustrankaWithAdressOIB_1">T.M. SMILOVIĆ  j.d.o.o. ROČ, OIB 39358765141, Gornja Nugla, Nemarniki 39 B, 52425 Roč</derivirana_varijabla>
  </DomainObject.Predmet.ProtustrankaWithAdressOIB>
  <DomainObject.Predmet.ProtustrankaNazivFormated>
    <izvorni_sadrzaj>T.M. SMILOVIĆ  j.d.o.o. ROČ</izvorni_sadrzaj>
    <derivirana_varijabla naziv="DomainObject.Predmet.ProtustrankaNazivFormated_1">T.M. SMILOVIĆ  j.d.o.o. ROČ</derivirana_varijabla>
  </DomainObject.Predmet.ProtustrankaNazivFormated>
  <DomainObject.Predmet.ProtustrankaNazivFormatedOIB>
    <izvorni_sadrzaj>T.M. SMILOVIĆ  j.d.o.o. ROČ, OIB 39358765141</izvorni_sadrzaj>
    <derivirana_varijabla naziv="DomainObject.Predmet.ProtustrankaNazivFormatedOIB_1">T.M. SMILOVIĆ  j.d.o.o. ROČ, OIB 39358765141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3174.05</izvorni_sadrzaj>
    <derivirana_varijabla naziv="DomainObject.Predmet.TrenutnaVrijednost_1">3174.05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T.M. SMILOVIĆ  j.d.o.o. ROČ</item>
    </izvorni_sadrzaj>
    <derivirana_varijabla naziv="DomainObject.Predmet.ProtuStrankaListFormated_1">
      <item>T.M. SMILOVIĆ  j.d.o.o. ROČ</item>
    </derivirana_varijabla>
  </DomainObject.Predmet.ProtuStrankaListFormated>
  <DomainObject.Predmet.ProtuStrankaListFormatedOIB>
    <izvorni_sadrzaj>
      <item>T.M. SMILOVIĆ  j.d.o.o. ROČ, OIB 39358765141</item>
    </izvorni_sadrzaj>
    <derivirana_varijabla naziv="DomainObject.Predmet.ProtuStrankaListFormatedOIB_1">
      <item>T.M. SMILOVIĆ  j.d.o.o. ROČ, OIB 39358765141</item>
    </derivirana_varijabla>
  </DomainObject.Predmet.ProtuStrankaListFormatedOIB>
  <DomainObject.Predmet.ProtuStrankaListFormatedWithAdress>
    <izvorni_sadrzaj>
      <item>T.M. SMILOVIĆ  j.d.o.o. ROČ, Gornja Nugla, Nemarniki 39 B, 52425 Roč</item>
    </izvorni_sadrzaj>
    <derivirana_varijabla naziv="DomainObject.Predmet.ProtuStrankaListFormatedWithAdress_1">
      <item>T.M. SMILOVIĆ  j.d.o.o. ROČ, Gornja Nugla, Nemarniki 39 B, 52425 Roč</item>
    </derivirana_varijabla>
  </DomainObject.Predmet.ProtuStrankaListFormatedWithAdress>
  <DomainObject.Predmet.ProtuStrankaListFormatedWithAdressOIB>
    <izvorni_sadrzaj>
      <item>T.M. SMILOVIĆ  j.d.o.o. ROČ, OIB 39358765141, Gornja Nugla, Nemarniki 39 B, 52425 Roč</item>
    </izvorni_sadrzaj>
    <derivirana_varijabla naziv="DomainObject.Predmet.ProtuStrankaListFormatedWithAdressOIB_1">
      <item>T.M. SMILOVIĆ  j.d.o.o. ROČ, OIB 39358765141, Gornja Nugla, Nemarniki 39 B, 52425 Roč</item>
    </derivirana_varijabla>
  </DomainObject.Predmet.ProtuStrankaListFormatedWithAdressOIB>
  <DomainObject.Predmet.ProtuStrankaListNazivFormated>
    <izvorni_sadrzaj>
      <item>T.M. SMILOVIĆ  j.d.o.o. ROČ</item>
    </izvorni_sadrzaj>
    <derivirana_varijabla naziv="DomainObject.Predmet.ProtuStrankaListNazivFormated_1">
      <item>T.M. SMILOVIĆ  j.d.o.o. ROČ</item>
    </derivirana_varijabla>
  </DomainObject.Predmet.ProtuStrankaListNazivFormated>
  <DomainObject.Predmet.ProtuStrankaListNazivFormatedOIB>
    <izvorni_sadrzaj>
      <item>T.M. SMILOVIĆ  j.d.o.o. ROČ, OIB 39358765141</item>
    </izvorni_sadrzaj>
    <derivirana_varijabla naziv="DomainObject.Predmet.ProtuStrankaListNazivFormatedOIB_1">
      <item>T.M. SMILOVIĆ  j.d.o.o. ROČ, OIB 39358765141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T.M. SMILOVIĆ  j.d.o.o. ROČ</izvorni_sadrzaj>
    <derivirana_varijabla naziv="DomainObject.Predmet.ProtustrankaIDrugi_1">T.M. SMILOVIĆ  j.d.o.o. ROČ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T.M. SMILOVIĆ  j.d.o.o. ROČ, OIB 39358765141, Gornja Nugla, Nemarniki 39 B, 52425 Roč</izvorni_sadrzaj>
    <derivirana_varijabla naziv="DomainObject.Predmet.ProtustrankaIDrugiAdressOIB_1">T.M. SMILOVIĆ  j.d.o.o. ROČ, OIB 39358765141, Gornja Nugla, Nemarniki 39 B,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T.M. SMILOVIĆ  j.d.o.o. ROČ</item>
    </izvorni_sadrzaj>
    <derivirana_varijabla naziv="DomainObject.Predmet.SudioniciListNaziv_1">
      <item>FINANCIJSKA AGENCIJA, RC RIJEKA, PODRUŽNICA PULA, PULA</item>
      <item>T.M. SMILOVIĆ  j.d.o.o. ROČ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T.M. SMILOVIĆ  j.d.o.o. ROČ, OIB 39358765141, Gornja Nugla, Nemarniki 39 B,52425 Roč</item>
    </izvorni_sadrzaj>
    <derivirana_varijabla naziv="DomainObject.Predmet.SudioniciListAdressOIB_1">
      <item>FINANCIJSKA AGENCIJA, RC RIJEKA, PODRUŽNICA PULA, PULA, OIB 85821130368, Giardini 5,52100 Pula</item>
      <item>T.M. SMILOVIĆ  j.d.o.o. ROČ, OIB 39358765141, Gornja Nugla, Nemarniki 39 B,52425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39358765141</item>
    </izvorni_sadrzaj>
    <derivirana_varijabla naziv="DomainObject.Predmet.SudioniciListNazivOIB_1">
      <item>, OIB 85821130368</item>
      <item>, OIB 39358765141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247F3-D8FB-49A8-ABE6-1A1A45290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642</properties:Words>
  <properties:Characters>3423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2017-06-26T07:24:00Z</dcterms:created>
  <dc:creator>Damir Rabar</dc:creator>
  <cp:lastModifiedBy>wsadmin</cp:lastModifiedBy>
  <cp:lastPrinted>2017-06-26T07:34:00Z</cp:lastPrinted>
  <dcterms:modified xmlns:xsi="http://www.w3.org/2001/XMLSchema-instance" xsi:type="dcterms:W3CDTF">2017-06-26T07:35:00Z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