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fb51" w14:paraId="688fb5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59FA">
        <w:t>46</w:t>
      </w:r>
      <w:r w:rsidR="00F9739E">
        <w:t>8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9739E">
        <w:t>I-PAK d.o.o., Pakovo Selo, Oštarije 8, Pakovo Selo, OIB: 63736762704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9739E">
        <w:t>I-PAK d.o.o., Pakovo Selo, Oštarije 8, Pakovo Selo, OIB: 63736762704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A12700" w:rsidP="00A70A5D" w:rsidR="00A70A5D">
      <w:pPr>
        <w:jc w:val="center"/>
      </w:pPr>
      <w:r>
        <w:t>1</w:t>
      </w:r>
      <w:r w:rsidR="00CE1BA0">
        <w:t>8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24712">
        <w:t>10</w:t>
      </w:r>
      <w:r w:rsidR="00A70A5D">
        <w:t>,</w:t>
      </w:r>
      <w:r w:rsidR="00F9739E">
        <w:t>30</w:t>
      </w:r>
      <w:r w:rsidR="00A70A5D" w:rsidRPr="00F60CD9">
        <w:t xml:space="preserve"> sati </w:t>
      </w:r>
      <w:r w:rsidR="00DD4B50" w:rsidRPr="00F60CD9">
        <w:t xml:space="preserve">kod </w:t>
      </w:r>
      <w:r w:rsidR="00DD4B50">
        <w:t>Trgovačkog</w:t>
      </w:r>
      <w:r w:rsidR="00DD4B50" w:rsidRPr="00F60CD9">
        <w:t xml:space="preserve"> suda</w:t>
      </w:r>
      <w:r w:rsidR="00DD4B50">
        <w:t xml:space="preserve"> u Zadru, Stalna služba u Šibeniku</w:t>
      </w:r>
      <w:r w:rsidR="00DD4B50" w:rsidRPr="00F60CD9">
        <w:t xml:space="preserve">, </w:t>
      </w:r>
      <w:r w:rsidR="00DD4B50">
        <w:t>Stjepana Radića 81/II</w:t>
      </w:r>
      <w:r w:rsidR="00DD4B50" w:rsidRPr="00F60CD9">
        <w:t>,</w:t>
      </w:r>
      <w:r w:rsidR="00DD4B50">
        <w:t xml:space="preserve"> Šibenik,</w:t>
      </w:r>
      <w:r w:rsidR="00DD4B50" w:rsidRPr="00F60CD9">
        <w:t xml:space="preserve"> sudnica br, </w:t>
      </w:r>
      <w:r w:rsidR="00DD4B50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</w:t>
      </w:r>
      <w:r w:rsidR="00CE1BA0">
        <w:t>8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24712">
        <w:t>10</w:t>
      </w:r>
      <w:r w:rsidR="00F92198">
        <w:t>,</w:t>
      </w:r>
      <w:r w:rsidR="00F9739E">
        <w:t>32</w:t>
      </w:r>
      <w:r w:rsidR="00631438" w:rsidRPr="00F60CD9">
        <w:t xml:space="preserve"> </w:t>
      </w:r>
      <w:r w:rsidR="00A70A5D" w:rsidRPr="00F60CD9">
        <w:t xml:space="preserve">sati </w:t>
      </w:r>
      <w:r w:rsidR="00DD4B50" w:rsidRPr="00F60CD9">
        <w:t xml:space="preserve">kod </w:t>
      </w:r>
      <w:r w:rsidR="00DD4B50">
        <w:t>Trgovačkog</w:t>
      </w:r>
      <w:r w:rsidR="00DD4B50" w:rsidRPr="00F60CD9">
        <w:t xml:space="preserve"> suda</w:t>
      </w:r>
      <w:r w:rsidR="00DD4B50">
        <w:t xml:space="preserve"> u Zadru, Stalna služba u Šibeniku</w:t>
      </w:r>
      <w:r w:rsidR="00DD4B50" w:rsidRPr="00F60CD9">
        <w:t xml:space="preserve">, </w:t>
      </w:r>
      <w:r w:rsidR="00DD4B50">
        <w:t>Stjepana Radića 81/II</w:t>
      </w:r>
      <w:r w:rsidR="00DD4B50" w:rsidRPr="00F60CD9">
        <w:t>,</w:t>
      </w:r>
      <w:r w:rsidR="00DD4B50">
        <w:t xml:space="preserve"> Šibenik,</w:t>
      </w:r>
      <w:r w:rsidR="00DD4B50" w:rsidRPr="00F60CD9">
        <w:t xml:space="preserve"> sudnica br, </w:t>
      </w:r>
      <w:r w:rsidR="00DD4B50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9739E">
        <w:t>I-PAK d.o.o., Pakovo Selo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F9739E">
        <w:t>518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9739E">
        <w:t>258.285,76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</w:t>
      </w:r>
      <w:r w:rsidR="00CE1BA0">
        <w:t>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9739E">
        <w:t>I-PAK d.o.o., Pakovo Selo</w:t>
      </w:r>
      <w:r w:rsidR="00F9739E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F9739E" w:rsidP="000859FA" w:rsidR="000859FA" w:rsidRPr="000859F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IVAN PETROVIĆ iz Šibenika, Braće Polić 39 </w:t>
      </w:r>
      <w:r w:rsidR="000859FA">
        <w:rPr>
          <w:szCs w:val="24"/>
        </w:rPr>
        <w:t xml:space="preserve">- </w:t>
      </w:r>
      <w:r w:rsidR="000859FA">
        <w:t>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D377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9739E">
      <w:t>468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377F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4B50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39E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3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3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I-PAK d.o.o. za trgovinu i proizvodnju</izvorni_sadrzaj>
    <derivirana_varijabla naziv="DomainObject.Predmet.ProtustrankaFormated_1">  I-PAK d.o.o. za trgovinu i proizvodnju</derivirana_varijabla>
  </DomainObject.Predmet.ProtustrankaFormated>
  <DomainObject.Predmet.ProtustrankaFormatedOIB>
    <izvorni_sadrzaj>  I-PAK d.o.o. za trgovinu i proizvodnju, OIB 63736762704</izvorni_sadrzaj>
    <derivirana_varijabla naziv="DomainObject.Predmet.ProtustrankaFormatedOIB_1">  I-PAK d.o.o. za trgovinu i proizvodnju, OIB 63736762704</derivirana_varijabla>
  </DomainObject.Predmet.ProtustrankaFormatedOIB>
  <DomainObject.Predmet.ProtustrankaFormatedWithAdress>
    <izvorni_sadrzaj> I-PAK d.o.o. za trgovinu i proizvodnju, Oštarije 8, 22320 Pakovo Selo</izvorni_sadrzaj>
    <derivirana_varijabla naziv="DomainObject.Predmet.ProtustrankaFormatedWithAdress_1"> I-PAK d.o.o. za trgovinu i proizvodnju, Oštarije 8, 22320 Pakovo Selo</derivirana_varijabla>
  </DomainObject.Predmet.ProtustrankaFormatedWithAdress>
  <DomainObject.Predmet.ProtustrankaFormatedWithAdressOIB>
    <izvorni_sadrzaj> I-PAK d.o.o. za trgovinu i proizvodnju, OIB 63736762704, Oštarije 8, 22320 Pakovo Selo</izvorni_sadrzaj>
    <derivirana_varijabla naziv="DomainObject.Predmet.ProtustrankaFormatedWithAdressOIB_1"> I-PAK d.o.o. za trgovinu i proizvodnju, OIB 63736762704, Oštarije 8, 22320 Pakovo Selo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I-PAK d.o.o. za trgovinu i proizvodnju</item>
    </izvorni_sadrzaj>
    <derivirana_varijabla naziv="DomainObject.Predmet.ProtuStrankaListFormated_1">
      <item>I-PAK d.o.o. za trgovinu i proizvodnju</item>
    </derivirana_varijabla>
  </DomainObject.Predmet.ProtuStrankaListFormated>
  <DomainObject.Predmet.ProtuStrankaListFormatedOIB>
    <izvorni_sadrzaj>
      <item>I-PAK d.o.o. za trgovinu i proizvodnju, OIB 63736762704</item>
    </izvorni_sadrzaj>
    <derivirana_varijabla naziv="DomainObject.Predmet.ProtuStrankaListFormatedOIB_1">
      <item>I-PAK d.o.o. za trgovinu i proizvodnju, OIB 63736762704</item>
    </derivirana_varijabla>
  </DomainObject.Predmet.ProtuStrankaListFormatedOIB>
  <DomainObject.Predmet.ProtuStrankaListFormatedWithAdress>
    <izvorni_sadrzaj>
      <item>I-PAK d.o.o. za trgovinu i proizvodnju, Oštarije 8, 22320 Pakovo Selo</item>
    </izvorni_sadrzaj>
    <derivirana_varijabla naziv="DomainObject.Predmet.ProtuStrankaListFormatedWithAdress_1">
      <item>I-PAK d.o.o. za trgovinu i proizvodnju, Oštarije 8, 22320 Pakovo Selo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</item>
    </izvorni_sadrzaj>
    <derivirana_varijabla naziv="DomainObject.Predmet.ProtuStrankaListFormatedWithAdressOIB_1">
      <item>I-PAK d.o.o. za trgovinu i proizvodnju, OIB 63736762704, Oštarije 8, 22320 Pakovo Selo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Ivan Petrović</item>
    </izvorni_sadrzaj>
    <derivirana_varijabla naziv="DomainObject.Predmet.OstaliListFormated_1">
      <item>Ivan Petrović</item>
    </derivirana_varijabla>
  </DomainObject.Predmet.OstaliListFormated>
  <DomainObject.Predmet.OstaliListFormatedOIB>
    <izvorni_sadrzaj>
      <item>Ivan Petrović, OIB 40203108109</item>
    </izvorni_sadrzaj>
    <derivirana_varijabla naziv="DomainObject.Predmet.OstaliListFormatedOIB_1">
      <item>Ivan Petrović, OIB 40203108109</item>
    </derivirana_varijabla>
  </DomainObject.Predmet.OstaliListFormatedOIB>
  <DomainObject.Predmet.OstaliListFormatedWithAdress>
    <izvorni_sadrzaj>
      <item>Ivan Petrović</item>
    </izvorni_sadrzaj>
    <derivirana_varijabla naziv="DomainObject.Predmet.OstaliListFormatedWithAdress_1">
      <item>Ivan Petrović</item>
    </derivirana_varijabla>
  </DomainObject.Predmet.OstaliListFormatedWithAdress>
  <DomainObject.Predmet.OstaliListFormatedWithAdressOIB>
    <izvorni_sadrzaj>
      <item>Ivan Petrović, OIB 40203108109</item>
    </izvorni_sadrzaj>
    <derivirana_varijabla naziv="DomainObject.Predmet.OstaliListFormatedWithAdressOIB_1">
      <item>Ivan Petrović, OIB 40203108109</item>
    </derivirana_varijabla>
  </DomainObject.Predmet.OstaliListFormatedWithAdressOIB>
  <DomainObject.Predmet.OstaliListNazivFormated>
    <izvorni_sadrzaj>
      <item>Ivan Petrović</item>
    </izvorni_sadrzaj>
    <derivirana_varijabla naziv="DomainObject.Predmet.OstaliListNazivFormated_1">
      <item>Ivan Petrović</item>
    </derivirana_varijabla>
  </DomainObject.Predmet.OstaliListNazivFormated>
  <DomainObject.Predmet.OstaliListNazivFormatedOIB>
    <izvorni_sadrzaj>
      <item>Ivan Petrović, OIB 40203108109</item>
    </izvorni_sadrzaj>
    <derivirana_varijabla naziv="DomainObject.Predmet.OstaliListNazivFormatedOIB_1">
      <item>Ivan Petrović, OIB 40203108109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I-PAK d.o.o. za trgovinu i proizvodnju</item>
      <item>Ivan Petrović</item>
    </izvorni_sadrzaj>
    <derivirana_varijabla naziv="DomainObject.Predmet.SudioniciListNaziv_1">
      <item>FINA - Podružnica Šibenik</item>
      <item>I-PAK d.o.o. za trgovinu i proizvodnju</item>
      <item>Ivan Petrović</item>
    </derivirana_varijabla>
  </DomainObject.Predmet.SudioniciListNaziv>
  <DomainObject.Predmet.SudioniciListAdressOIB>
    <izvorni_sadrzaj>
      <item>FINA - Podružnica Šibenik, OIB 85821130368, Perivoj L. Marune 1,22000 Šibenik</item>
      <item>I-PAK d.o.o. za trgovinu i proizvodnju, OIB 63736762704, Oštarije 8,22320 Pakovo Selo</item>
      <item>Ivan Petrović, OIB 40203108109</item>
    </izvorni_sadrzaj>
    <derivirana_varijabla naziv="DomainObject.Predmet.SudioniciListAdressOIB_1">
      <item>FINA - Podružnica Šibenik, OIB 85821130368, Perivoj L. Marune 1,22000 Šibenik</item>
      <item>I-PAK d.o.o. za trgovinu i proizvodnju, OIB 63736762704, Oštarije 8,22320 Pakovo Selo</item>
      <item>Ivan Petrović, OIB 40203108109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63736762704</item>
      <item>, OIB 40203108109</item>
    </izvorni_sadrzaj>
    <derivirana_varijabla naziv="DomainObject.Predmet.SudioniciListNazivOIB_1">
      <item>, OIB 85821130368</item>
      <item>, OIB 63736762704</item>
      <item>, OIB 40203108109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8EC7C-8048-40C8-9366-05CB28486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1960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2016-03-31T06:21:00Z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