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38ed" w14:paraId="6cb38ed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5D00F0">
        <w:t>707/12-123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106DEF" w:rsidR="00225A28">
      <w:pPr>
        <w:ind w:firstLine="708"/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524B55" w:rsidRPr="00B25E3B">
        <w:t xml:space="preserve">ENERGO </w:t>
      </w:r>
      <w:r w:rsidR="00524B55">
        <w:t>MONT</w:t>
      </w:r>
      <w:r w:rsidR="00524B55" w:rsidRPr="00B25E3B">
        <w:t xml:space="preserve"> d.o.o.</w:t>
      </w:r>
      <w:r w:rsidR="00524B55">
        <w:t>- u stečaju,</w:t>
      </w:r>
      <w:r w:rsidR="00524B55" w:rsidRPr="00B25E3B">
        <w:t xml:space="preserve"> Zagreb, Lanište 1g MBS: 080449527, OIB:34674435961</w:t>
      </w:r>
      <w:r w:rsidR="00524B55">
        <w:t xml:space="preserve"> </w:t>
      </w:r>
      <w:r w:rsidR="00CF1132" w:rsidRPr="004772E4">
        <w:t xml:space="preserve">dana </w:t>
      </w:r>
      <w:r w:rsidR="005D00F0">
        <w:t>5</w:t>
      </w:r>
      <w:r w:rsidR="00DA3670">
        <w:t xml:space="preserve">. srpnja </w:t>
      </w:r>
      <w:r w:rsidR="00106DEF">
        <w:t xml:space="preserve"> 2017.</w:t>
      </w:r>
      <w:r w:rsidR="001852BE">
        <w:t xml:space="preserve">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524B55" w:rsidRPr="00B25E3B">
        <w:t xml:space="preserve">ENERGO </w:t>
      </w:r>
      <w:r w:rsidR="00524B55">
        <w:t>MONT</w:t>
      </w:r>
      <w:r w:rsidR="00524B55" w:rsidRPr="00B25E3B">
        <w:t xml:space="preserve"> d.o.o.</w:t>
      </w:r>
      <w:r w:rsidR="00524B55">
        <w:t>- u stečaju,</w:t>
      </w:r>
      <w:r w:rsidR="00524B55" w:rsidRPr="00B25E3B">
        <w:t xml:space="preserve"> Zagreb, Lanište 1g MBS: 080449527, OIB:34674435961</w:t>
      </w:r>
      <w:r w:rsidR="00BA5D62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524B55">
        <w:t>4. listopada 2012.</w:t>
      </w:r>
      <w:r w:rsidR="00BA5D62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524B55" w:rsidRPr="00B25E3B">
        <w:t xml:space="preserve">ENERGO </w:t>
      </w:r>
      <w:r w:rsidR="00524B55">
        <w:t>MONT</w:t>
      </w:r>
      <w:r w:rsidR="00524B55" w:rsidRPr="00B25E3B">
        <w:t xml:space="preserve"> d.o.o</w:t>
      </w:r>
      <w:r w:rsidR="00524B55">
        <w:t xml:space="preserve">. </w:t>
      </w:r>
      <w:r w:rsidR="00524B55" w:rsidRPr="00B25E3B">
        <w:t xml:space="preserve"> Zagreb, Lanište 1g MBS: 080449527, OIB:34674435961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524B55">
        <w:rPr>
          <w:bCs/>
        </w:rPr>
        <w:t>8</w:t>
      </w:r>
      <w:r w:rsidR="00DA3670">
        <w:rPr>
          <w:bCs/>
        </w:rPr>
        <w:t>. lipnja</w:t>
      </w:r>
      <w:r w:rsidR="00106DEF">
        <w:rPr>
          <w:bCs/>
        </w:rPr>
        <w:t xml:space="preserve"> 2017.</w:t>
      </w:r>
      <w:r w:rsidR="0000456E">
        <w:rPr>
          <w:bCs/>
        </w:rPr>
        <w:t xml:space="preserve"> </w:t>
      </w:r>
      <w:r w:rsid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BA5D62">
        <w:t>stečajni</w:t>
      </w:r>
      <w:r w:rsidR="00772E78">
        <w:t xml:space="preserve"> </w:t>
      </w:r>
      <w:r w:rsidR="005818B3" w:rsidRPr="004772E4">
        <w:t>upravitelj</w:t>
      </w:r>
      <w:r w:rsidR="00BA5D62">
        <w:t xml:space="preserve"> je podnio</w:t>
      </w:r>
      <w:r w:rsidR="00225A28" w:rsidRPr="004772E4">
        <w:t xml:space="preserve"> </w:t>
      </w:r>
      <w:r w:rsidR="00405178">
        <w:t>izvješće</w:t>
      </w:r>
      <w:r w:rsidR="00772E78">
        <w:t xml:space="preserve"> u kojem je</w:t>
      </w:r>
      <w:r w:rsidR="00BA5D62">
        <w:t xml:space="preserve"> naveo</w:t>
      </w:r>
      <w:r w:rsidR="00772E78">
        <w:t xml:space="preserve"> </w:t>
      </w:r>
      <w:r w:rsidR="00524B55">
        <w:t>da je tijekom stečajnog postupka unovčena jedina imovina stečajnog dužnika – nekretnina iz koje je namiren razlučni vjerovnik te troškovi stečajnog postupka u iznosu od 147.505,86 kuna. Za namirenje svih troškova stečajnog postupka nedostaje iznos od 24.500,00 kuna, a kako stečajni dužnik nema nikakve druge imovine za unovčenje predlaže da se stečajni postupak obustavi i zaključi temeljem čl. 203 Stečajnog zakona.</w:t>
      </w:r>
    </w:p>
    <w:p w:rsidRDefault="00524B55" w:rsidP="00AE58F9" w:rsidR="002530C8">
      <w:pPr>
        <w:ind w:firstLine="708"/>
      </w:pPr>
      <w:r>
        <w:t>Prisutni punomoćnici stečajnih vjerovnika izjavili je da su</w:t>
      </w:r>
      <w:r w:rsidR="002530C8">
        <w:t xml:space="preserve"> suglas</w:t>
      </w:r>
      <w:r>
        <w:t>ni</w:t>
      </w:r>
      <w:r w:rsidR="002530C8">
        <w:t xml:space="preserve"> sa prijedlogom stečajnog upravitelja da se stečajni postupak obustavi i zaključi temeljem čl. 203 Stečajnog zakona. </w:t>
      </w:r>
    </w:p>
    <w:p w:rsidRDefault="00E11160" w:rsidP="00524B55" w:rsidR="00FE69CD" w:rsidRPr="004772E4">
      <w:pPr>
        <w:ind w:firstLine="708"/>
        <w:jc w:val="both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5D00F0">
        <w:t>5</w:t>
      </w:r>
      <w:r w:rsidR="00DA3670">
        <w:t>. srpnja</w:t>
      </w:r>
      <w:r w:rsidR="00106DEF">
        <w:t xml:space="preserve"> 2017.</w:t>
      </w:r>
      <w:r w:rsidR="001852BE">
        <w:t xml:space="preserve">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DA3670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9F749A">
        <w:t>Nada Kraljić</w:t>
      </w:r>
      <w:r w:rsidR="00BC0C65">
        <w:t>,v.r.</w:t>
      </w:r>
    </w:p>
    <w:p w:rsidRDefault="009F749A" w:rsidP="00AA6F8D" w:rsidR="009F749A"/>
    <w:p w:rsidRDefault="009F749A" w:rsidP="00AA6F8D" w:rsidR="009F749A"/>
    <w:p w:rsidRDefault="009F749A" w:rsidP="00AA6F8D" w:rsidR="009F749A"/>
    <w:p w:rsidRDefault="00AA6F8D" w:rsidP="00AA6F8D" w:rsidR="00AA6F8D" w:rsidRPr="004772E4">
      <w:r w:rsidRPr="004772E4">
        <w:lastRenderedPageBreak/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773D0B">
        <w:t>na e-oglasnoj ploči suda.</w:t>
      </w:r>
    </w:p>
    <w:p w:rsidRDefault="00863798" w:rsidP="00AA6F8D" w:rsidR="00863798" w:rsidRPr="004772E4"/>
    <w:p w:rsidRDefault="00BC0C65" w:rsidR="00BC0C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C0C65" w:rsidP="00BC0C65" w:rsidR="00BC0C65">
      <w:pPr>
        <w:ind w:firstLine="708" w:left="6372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DA3670" w:rsidR="0090768A" w:rsidRPr="004772E4">
      <w:headerReference w:type="even" r:id="rId11"/>
      <w:headerReference w:type="default" r:id="rId12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C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5D00F0">
      <w:t>707/12-123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56E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6DEF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34E60"/>
    <w:rsid w:val="00240CB7"/>
    <w:rsid w:val="002412CA"/>
    <w:rsid w:val="00241746"/>
    <w:rsid w:val="00244A1F"/>
    <w:rsid w:val="002454E0"/>
    <w:rsid w:val="00245B50"/>
    <w:rsid w:val="002462F8"/>
    <w:rsid w:val="002530C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95EC2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1284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24B55"/>
    <w:rsid w:val="005317C9"/>
    <w:rsid w:val="00532660"/>
    <w:rsid w:val="00532CC6"/>
    <w:rsid w:val="005341E2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00F0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526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5E59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D0B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9A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372D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5D62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0C65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490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089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3670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028E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69CD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0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C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0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C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St-707/2012</izvorni_sadrzaj>
    <derivirana_varijabla naziv="DomainObject.Predmet.OznakaBroj_1">St-707/2012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MONT d.o.o.</izvorni_sadrzaj>
    <derivirana_varijabla naziv="DomainObject.Predmet.ProtustrankaFormated_1">  ENERGO MONT d.o.o.</derivirana_varijabla>
  </DomainObject.Predmet.ProtustrankaFormated>
  <DomainObject.Predmet.ProtustrankaFormatedOIB>
    <izvorni_sadrzaj>  ENERGO MONT d.o.o., OIB 34674435961</izvorni_sadrzaj>
    <derivirana_varijabla naziv="DomainObject.Predmet.ProtustrankaFormatedOIB_1">  ENERGO MONT d.o.o., OIB 34674435961</derivirana_varijabla>
  </DomainObject.Predmet.ProtustrankaFormatedOIB>
  <DomainObject.Predmet.ProtustrankaFormatedWithAdress>
    <izvorni_sadrzaj> ENERGO MONT d.o.o., LANIŠTE 1/g, 10000 Zagreb</izvorni_sadrzaj>
    <derivirana_varijabla naziv="DomainObject.Predmet.ProtustrankaFormatedWithAdress_1"> ENERGO MONT d.o.o., LANIŠTE 1/g, 10000 Zagreb</derivirana_varijabla>
  </DomainObject.Predmet.ProtustrankaFormatedWithAdress>
  <DomainObject.Predmet.ProtustrankaFormatedWithAdressOIB>
    <izvorni_sadrzaj> ENERGO MONT d.o.o., OIB 34674435961, LANIŠTE 1/g, 10000 Zagreb</izvorni_sadrzaj>
    <derivirana_varijabla naziv="DomainObject.Predmet.ProtustrankaFormatedWithAdressOIB_1"> ENERGO MONT d.o.o., OIB 34674435961, LANIŠTE 1/g, 10000 Zagreb</derivirana_varijabla>
  </DomainObject.Predmet.ProtustrankaFormatedWithAdressOIB>
  <DomainObject.Predmet.ProtustrankaWithAdress>
    <izvorni_sadrzaj>ENERGO MONT d.o.o. LANIŠTE 1/g, 10000 Zagreb</izvorni_sadrzaj>
    <derivirana_varijabla naziv="DomainObject.Predmet.ProtustrankaWithAdress_1">ENERGO MONT d.o.o. LANIŠTE 1/g, 10000 Zagreb</derivirana_varijabla>
  </DomainObject.Predmet.ProtustrankaWithAdress>
  <DomainObject.Predmet.ProtustrankaWithAdressOIB>
    <izvorni_sadrzaj>ENERGO MONT d.o.o., OIB 34674435961, LANIŠTE 1/g, 10000 Zagreb</izvorni_sadrzaj>
    <derivirana_varijabla naziv="DomainObject.Predmet.ProtustrankaWithAdressOIB_1">ENERGO MONT d.o.o., OIB 34674435961, LANIŠTE 1/g, 10000 Zagreb</derivirana_varijabla>
  </DomainObject.Predmet.ProtustrankaWithAdressOIB>
  <DomainObject.Predmet.ProtustrankaNazivFormated>
    <izvorni_sadrzaj>ENERGO MONT d.o.o.</izvorni_sadrzaj>
    <derivirana_varijabla naziv="DomainObject.Predmet.ProtustrankaNazivFormated_1">ENERGO MONT d.o.o.</derivirana_varijabla>
  </DomainObject.Predmet.ProtustrankaNazivFormated>
  <DomainObject.Predmet.ProtustrankaNazivFormatedOIB>
    <izvorni_sadrzaj>ENERGO MONT d.o.o., OIB 34674435961</izvorni_sadrzaj>
    <derivirana_varijabla naziv="DomainObject.Predmet.ProtustrankaNazivFormatedOIB_1">ENERGO MONT d.o.o., OIB 34674435961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JANJEČIĆ; VJEROVNICI; ANDREA KANCIJANIĆ; MATE MADŽAR; ALJOSA SORLI; SIMONA MOLEK</izvorni_sadrzaj>
    <derivirana_varijabla naziv="DomainObject.Predmet.StrankaFormated_1">  DAVOR JANJEČIĆ; VJEROVNICI; ANDREA KANCIJANIĆ; MATE MADŽAR; ALJOSA SORLI; SIMONA MOLEK</derivirana_varijabla>
  </DomainObject.Predmet.StrankaFormated>
  <DomainObject.Predmet.StrankaFormatedOIB>
    <izvorni_sadrzaj>  DAVOR JANJEČIĆ; VJEROVNICI; ANDREA KANCIJANIĆ; MATE MADŽAR; ALJOSA SORLI; SIMONA MOLEK, OIB 47312073575</izvorni_sadrzaj>
    <derivirana_varijabla naziv="DomainObject.Predmet.StrankaFormatedOIB_1">  DAVOR JANJEČIĆ; VJEROVNICI; ANDREA KANCIJANIĆ; MATE MADŽAR; ALJOSA SORLI; SIMONA MOLEK, OIB 47312073575</derivirana_varijabla>
  </DomainObject.Predmet.StrankaFormatedOIB>
  <DomainObject.Predmet.StrankaFormatedWithAdress>
    <izvorni_sadrzaj> DAVOR JANJEČIĆ, HORVAĆANSKA CESTA 23A, 10000 Zagreb; VJEROVNICI; ANDREA KANCIJANIĆ, D. ŠTITARA 3, 51000 Rijeka; MATE MADŽAR, STIPANOVIĆEVA 21, 10000 Zagreb; ALJOSA SORLI, UL. V. PILONA 058, AJDOVŠČINA; SIMONA MOLEK, PRUŠNIKOVA UL. 2, LJUBLJANA</izvorni_sadrzaj>
    <derivirana_varijabla naziv="DomainObject.Predmet.StrankaFormatedWithAdress_1"> DAVOR JANJEČIĆ, HORVAĆANSKA CESTA 23A, 10000 Zagreb; VJEROVNICI; ANDREA KANCIJANIĆ, D. ŠTITARA 3, 51000 Rijeka; MATE MADŽAR, STIPANOVIĆEVA 21, 10000 Zagreb; ALJOSA SORLI, UL. V. PILONA 058, AJDOVŠČINA; SIMONA MOLEK, PRUŠNIKOVA UL. 2, LJUBLJANA</derivirana_varijabla>
  </DomainObject.Predmet.StrankaFormatedWithAdress>
  <DomainObject.Predmet.StrankaFormatedWithAdressOIB>
    <izvorni_sadrzaj> DAVOR JANJEČIĆ, HORVAĆANSKA CESTA 23A, 10000 Zagreb; VJEROVNICI; ANDREA KANCIJANIĆ, D. ŠTITARA 3, 51000 Rijeka; MATE MADŽAR, STIPANOVIĆEVA 21, 10000 Zagreb; ALJOSA SORLI, UL. V. PILONA 058, AJDOVŠČINA; SIMONA MOLEK, OIB 47312073575, PRUŠNIKOVA UL. 2, LJUBLJANA</izvorni_sadrzaj>
    <derivirana_varijabla naziv="DomainObject.Predmet.StrankaFormatedWithAdressOIB_1"> DAVOR JANJEČIĆ, HORVAĆANSKA CESTA 23A, 10000 Zagreb; VJEROVNICI; ANDREA KANCIJANIĆ, D. ŠTITARA 3, 51000 Rijeka; MATE MADŽAR, STIPANOVIĆEVA 21, 10000 Zagreb; ALJOSA SORLI, UL. V. PILONA 058, AJDOVŠČINA; SIMONA MOLEK, OIB 47312073575, PRUŠNIKOVA UL. 2, LJUBLJANA</derivirana_varijabla>
  </DomainObject.Predmet.StrankaFormatedWithAdressOIB>
  <DomainObject.Predmet.StrankaWithAdress>
    <izvorni_sadrzaj>DAVOR JANJEČIĆ HORVAĆANSKA CESTA 23A,10000 Zagreb,VJEROVNICI ,ANDREA KANCIJANIĆ D. ŠTITARA 3,51000 Rijeka,MATE MADŽAR STIPANOVIĆEVA 21,10000 Zagreb,ALJOSA SORLI UL. V. PILONA 058,AJDOVŠČINA,SIMONA MOLEK PRUŠNIKOVA UL. 2,LJUBLJANA</izvorni_sadrzaj>
    <derivirana_varijabla naziv="DomainObject.Predmet.StrankaWithAdress_1">DAVOR JANJEČIĆ HORVAĆANSKA CESTA 23A,10000 Zagreb,VJEROVNICI ,ANDREA KANCIJANIĆ D. ŠTITARA 3,51000 Rijeka,MATE MADŽAR STIPANOVIĆEVA 21,10000 Zagreb,ALJOSA SORLI UL. V. PILONA 058,AJDOVŠČINA,SIMONA MOLEK PRUŠNIKOVA UL. 2,LJUBLJANA</derivirana_varijabla>
  </DomainObject.Predmet.StrankaWithAdress>
  <DomainObject.Predmet.StrankaWithAdressOIB>
    <izvorni_sadrzaj>DAVOR JANJEČIĆ, HORVAĆANSKA CESTA 23A,10000 Zagreb,VJEROVNICI,ANDREA KANCIJANIĆ, D. ŠTITARA 3,51000 Rijeka,MATE MADŽAR, STIPANOVIĆEVA 21,10000 Zagreb,ALJOSA SORLI, UL. V. PILONA 058,AJDOVŠČINA,SIMONA MOLEK, OIB 47312073575, PRUŠNIKOVA UL. 2,LJUBLJANA</izvorni_sadrzaj>
    <derivirana_varijabla naziv="DomainObject.Predmet.StrankaWithAdressOIB_1">DAVOR JANJEČIĆ, HORVAĆANSKA CESTA 23A,10000 Zagreb,VJEROVNICI,ANDREA KANCIJANIĆ, D. ŠTITARA 3,51000 Rijeka,MATE MADŽAR, STIPANOVIĆEVA 21,10000 Zagreb,ALJOSA SORLI, UL. V. PILONA 058,AJDOVŠČINA,SIMONA MOLEK, OIB 47312073575, PRUŠNIKOVA UL. 2,LJUBLJANA</derivirana_varijabla>
  </DomainObject.Predmet.StrankaWithAdressOIB>
  <DomainObject.Predmet.StrankaNazivFormated>
    <izvorni_sadrzaj>DAVOR JANJEČIĆ,VJEROVNICI,ANDREA KANCIJANIĆ,MATE MADŽAR,ALJOSA SORLI,SIMONA MOLEK</izvorni_sadrzaj>
    <derivirana_varijabla naziv="DomainObject.Predmet.StrankaNazivFormated_1">DAVOR JANJEČIĆ,VJEROVNICI,ANDREA KANCIJANIĆ,MATE MADŽAR,ALJOSA SORLI,SIMONA MOLEK</derivirana_varijabla>
  </DomainObject.Predmet.StrankaNazivFormated>
  <DomainObject.Predmet.StrankaNazivFormatedOIB>
    <izvorni_sadrzaj>DAVOR JANJEČIĆ,VJEROVNICI,ANDREA KANCIJANIĆ,MATE MADŽAR,ALJOSA SORLI,SIMONA MOLEK, OIB 47312073575</izvorni_sadrzaj>
    <derivirana_varijabla naziv="DomainObject.Predmet.StrankaNazivFormatedOIB_1">DAVOR JANJEČIĆ,VJEROVNICI,ANDREA KANCIJANIĆ,MATE MADŽAR,ALJOSA SORLI,SIMONA MOLEK, OIB 47312073575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DAVOR JANJEČIĆ</item>
      <item>VJEROVNICI</item>
      <item>ANDREA KANCIJANIĆ</item>
      <item>MATE MADŽAR</item>
      <item>ALJOSA SORLI</item>
      <item>SIMONA MOLEK</item>
    </izvorni_sadrzaj>
    <derivirana_varijabla naziv="DomainObject.Predmet.StrankaListFormated_1">
      <item>DAVOR JANJEČIĆ</item>
      <item>VJEROVNICI</item>
      <item>ANDREA KANCIJANIĆ</item>
      <item>MATE MADŽAR</item>
      <item>ALJOSA SORLI</item>
      <item>SIMONA MOLEK</item>
    </derivirana_varijabla>
  </DomainObject.Predmet.StrankaListFormated>
  <DomainObject.Predmet.StrankaListFormatedOIB>
    <izvorni_sadrzaj>
      <item>DAVOR JANJEČIĆ</item>
      <item>VJEROVNICI</item>
      <item>ANDREA KANCIJANIĆ</item>
      <item>MATE MADŽAR</item>
      <item>ALJOSA SORLI</item>
      <item>SIMONA MOLEK, OIB 47312073575</item>
    </izvorni_sadrzaj>
    <derivirana_varijabla naziv="DomainObject.Predmet.StrankaListFormatedOIB_1">
      <item>DAVOR JANJEČIĆ</item>
      <item>VJEROVNICI</item>
      <item>ANDREA KANCIJANIĆ</item>
      <item>MATE MADŽAR</item>
      <item>ALJOSA SORLI</item>
      <item>SIMONA MOLEK, OIB 47312073575</item>
    </derivirana_varijabla>
  </DomainObject.Predmet.StrankaListFormatedOIB>
  <DomainObject.Predmet.StrankaListFormatedWithAdress>
    <izvorni_sadrzaj>
      <item>DAVOR JANJEČIĆ, HORVAĆANSKA CESTA 23A, 10000 Zagreb</item>
      <item>VJEROVNICI</item>
      <item>ANDREA KANCIJANIĆ, D. ŠTITARA 3, 51000 Rijeka</item>
      <item>MATE MADŽAR, STIPANOVIĆEVA 21, 10000 Zagreb</item>
      <item>ALJOSA SORLI, UL. V. PILONA 058, AJDOVŠČINA</item>
      <item>SIMONA MOLEK, PRUŠNIKOVA UL. 2, LJUBLJANA</item>
    </izvorni_sadrzaj>
    <derivirana_varijabla naziv="DomainObject.Predmet.StrankaListFormatedWithAdress_1">
      <item>DAVOR JANJEČIĆ, HORVAĆANSKA CESTA 23A, 10000 Zagreb</item>
      <item>VJEROVNICI</item>
      <item>ANDREA KANCIJANIĆ, D. ŠTITARA 3, 51000 Rijeka</item>
      <item>MATE MADŽAR, STIPANOVIĆEVA 21, 10000 Zagreb</item>
      <item>ALJOSA SORLI, UL. V. PILONA 058, AJDOVŠČINA</item>
      <item>SIMONA MOLEK, PRUŠNIKOVA UL. 2, LJUBLJANA</item>
    </derivirana_varijabla>
  </DomainObject.Predmet.StrankaListFormatedWithAdress>
  <DomainObject.Predmet.StrankaListFormatedWithAdressOIB>
    <izvorni_sadrzaj>
      <item>DAVOR JANJEČIĆ, HORVAĆANSKA CESTA 23A, 10000 Zagreb</item>
      <item>VJEROVNICI</item>
      <item>ANDREA KANCIJANIĆ, D. ŠTITARA 3, 51000 Rijeka</item>
      <item>MATE MADŽAR, STIPANOVIĆEVA 21, 10000 Zagreb</item>
      <item>ALJOSA SORLI, UL. V. PILONA 058, AJDOVŠČINA</item>
      <item>SIMONA MOLEK, OIB 47312073575, PRUŠNIKOVA UL. 2, LJUBLJANA</item>
    </izvorni_sadrzaj>
    <derivirana_varijabla naziv="DomainObject.Predmet.StrankaListFormatedWithAdressOIB_1">
      <item>DAVOR JANJEČIĆ, HORVAĆANSKA CESTA 23A, 10000 Zagreb</item>
      <item>VJEROVNICI</item>
      <item>ANDREA KANCIJANIĆ, D. ŠTITARA 3, 51000 Rijeka</item>
      <item>MATE MADŽAR, STIPANOVIĆEVA 21, 10000 Zagreb</item>
      <item>ALJOSA SORLI, UL. V. PILONA 058, AJDOVŠČINA</item>
      <item>SIMONA MOLEK, OIB 47312073575, PRUŠNIKOVA UL. 2, LJUBLJANA</item>
    </derivirana_varijabla>
  </DomainObject.Predmet.StrankaListFormatedWithAdressOIB>
  <DomainObject.Predmet.StrankaListNazivFormated>
    <izvorni_sadrzaj>
      <item>DAVOR JANJEČIĆ</item>
      <item>VJEROVNICI</item>
      <item>ANDREA KANCIJANIĆ</item>
      <item>MATE MADŽAR</item>
      <item>ALJOSA SORLI</item>
      <item>SIMONA MOLEK</item>
    </izvorni_sadrzaj>
    <derivirana_varijabla naziv="DomainObject.Predmet.StrankaListNazivFormated_1">
      <item>DAVOR JANJEČIĆ</item>
      <item>VJEROVNICI</item>
      <item>ANDREA KANCIJANIĆ</item>
      <item>MATE MADŽAR</item>
      <item>ALJOSA SORLI</item>
      <item>SIMONA MOLEK</item>
    </derivirana_varijabla>
  </DomainObject.Predmet.StrankaListNazivFormated>
  <DomainObject.Predmet.StrankaListNazivFormatedOIB>
    <izvorni_sadrzaj>
      <item>DAVOR JANJEČIĆ</item>
      <item>VJEROVNICI</item>
      <item>ANDREA KANCIJANIĆ</item>
      <item>MATE MADŽAR</item>
      <item>ALJOSA SORLI</item>
      <item>SIMONA MOLEK, OIB 47312073575</item>
    </izvorni_sadrzaj>
    <derivirana_varijabla naziv="DomainObject.Predmet.StrankaListNazivFormatedOIB_1">
      <item>DAVOR JANJEČIĆ</item>
      <item>VJEROVNICI</item>
      <item>ANDREA KANCIJANIĆ</item>
      <item>MATE MADŽAR</item>
      <item>ALJOSA SORLI</item>
      <item>SIMONA MOLEK, OIB 47312073575</item>
    </derivirana_varijabla>
  </DomainObject.Predmet.StrankaListNazivFormatedOIB>
  <DomainObject.Predmet.ProtuStrankaListFormated>
    <izvorni_sadrzaj>
      <item>ENERGO MONT d.o.o.</item>
    </izvorni_sadrzaj>
    <derivirana_varijabla naziv="DomainObject.Predmet.ProtuStrankaListFormated_1">
      <item>ENERGO MONT d.o.o.</item>
    </derivirana_varijabla>
  </DomainObject.Predmet.ProtuStrankaListFormated>
  <DomainObject.Predmet.ProtuStrankaListFormatedOIB>
    <izvorni_sadrzaj>
      <item>ENERGO MONT d.o.o., OIB 34674435961</item>
    </izvorni_sadrzaj>
    <derivirana_varijabla naziv="DomainObject.Predmet.ProtuStrankaListFormatedOIB_1">
      <item>ENERGO MONT d.o.o., OIB 34674435961</item>
    </derivirana_varijabla>
  </DomainObject.Predmet.ProtuStrankaListFormatedOIB>
  <DomainObject.Predmet.ProtuStrankaListFormatedWithAdress>
    <izvorni_sadrzaj>
      <item>ENERGO MONT d.o.o., LANIŠTE 1/g, 10000 Zagreb</item>
    </izvorni_sadrzaj>
    <derivirana_varijabla naziv="DomainObject.Predmet.ProtuStrankaListFormatedWithAdress_1">
      <item>ENERGO MONT d.o.o., LANIŠTE 1/g, 10000 Zagreb</item>
    </derivirana_varijabla>
  </DomainObject.Predmet.ProtuStrankaListFormatedWithAdress>
  <DomainObject.Predmet.ProtuStrankaListFormatedWithAdressOIB>
    <izvorni_sadrzaj>
      <item>ENERGO MONT d.o.o., OIB 34674435961, LANIŠTE 1/g, 10000 Zagreb</item>
    </izvorni_sadrzaj>
    <derivirana_varijabla naziv="DomainObject.Predmet.ProtuStrankaListFormatedWithAdressOIB_1">
      <item>ENERGO MONT d.o.o., OIB 34674435961, LANIŠTE 1/g, 10000 Zagreb</item>
    </derivirana_varijabla>
  </DomainObject.Predmet.ProtuStrankaListFormatedWithAdressOIB>
  <DomainObject.Predmet.ProtuStrankaListNazivFormated>
    <izvorni_sadrzaj>
      <item>ENERGO MONT d.o.o.</item>
    </izvorni_sadrzaj>
    <derivirana_varijabla naziv="DomainObject.Predmet.ProtuStrankaListNazivFormated_1">
      <item>ENERGO MONT d.o.o.</item>
    </derivirana_varijabla>
  </DomainObject.Predmet.ProtuStrankaListNazivFormated>
  <DomainObject.Predmet.ProtuStrankaListNazivFormatedOIB>
    <izvorni_sadrzaj>
      <item>ENERGO MONT d.o.o., OIB 34674435961</item>
    </izvorni_sadrzaj>
    <derivirana_varijabla naziv="DomainObject.Predmet.ProtuStrankaListNazivFormatedOIB_1">
      <item>ENERGO MONT d.o.o., OIB 34674435961</item>
    </derivirana_varijabla>
  </DomainObject.Predmet.ProtuStrankaListNazivFormatedOIB>
  <DomainObject.Predmet.OstaliListFormated>
    <izvorni_sadrzaj>
      <item>Mirjana Zuzija</item>
      <item>VJEROVNICI</item>
      <item>ZAGREBAČKA BANKA d.d.</item>
    </izvorni_sadrzaj>
    <derivirana_varijabla naziv="DomainObject.Predmet.OstaliListFormated_1">
      <item>Mirjana Zuzija</item>
      <item>VJEROVNICI</item>
      <item>ZAGREBAČKA BANKA d.d.</item>
    </derivirana_varijabla>
  </DomainObject.Predmet.OstaliListFormated>
  <DomainObject.Predmet.OstaliListFormatedOIB>
    <izvorni_sadrzaj>
      <item>Mirjana Zuzija, OIB 26497768352</item>
      <item>VJEROVNICI</item>
      <item>ZAGREBAČKA BANKA d.d.</item>
    </izvorni_sadrzaj>
    <derivirana_varijabla naziv="DomainObject.Predmet.OstaliListFormatedOIB_1">
      <item>Mirjana Zuzija, OIB 26497768352</item>
      <item>VJEROVNICI</item>
      <item>ZAGREBAČKA BANKA d.d.</item>
    </derivirana_varijabla>
  </DomainObject.Predmet.OstaliListFormatedOIB>
  <DomainObject.Predmet.OstaliListFormatedWithAdress>
    <izvorni_sadrzaj>
      <item>Mirjana Zuzija, SLAVKA KOLARA 25, 10410 Velika Gorica</item>
      <item>VJEROVNICI</item>
      <item>ZAGREBAČKA BANKA d.d., PAROMLINSKA 2, 10000 Zagreb</item>
    </izvorni_sadrzaj>
    <derivirana_varijabla naziv="DomainObject.Predmet.OstaliListFormatedWithAdress_1">
      <item>Mirjana Zuzija, SLAVKA KOLARA 25, 10410 Velika Gorica</item>
      <item>VJEROVNICI</item>
      <item>ZAGREBAČKA BANKA d.d., PAROMLINSKA 2,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VJEROVNICI</item>
      <item>ZAGREBAČKA BANKA d.d., PAROMLINSKA 2, 10000 Zagreb</item>
    </izvorni_sadrzaj>
    <derivirana_varijabla naziv="DomainObject.Predmet.OstaliListFormatedWithAdressOIB_1">
      <item>Mirjana Zuzija, OIB 26497768352, SLAVKA KOLARA 25, 10410 Velika Gorica</item>
      <item>VJEROVNICI</item>
      <item>ZAGREBAČKA BANKA d.d., PAROMLINSKA 2, 10000 Zagreb</item>
    </derivirana_varijabla>
  </DomainObject.Predmet.OstaliListFormatedWithAdressOIB>
  <DomainObject.Predmet.OstaliListNazivFormated>
    <izvorni_sadrzaj>
      <item>Mirjana Zuzija</item>
      <item>VJEROVNICI</item>
      <item>ZAGREBAČKA BANKA d.d.</item>
    </izvorni_sadrzaj>
    <derivirana_varijabla naziv="DomainObject.Predmet.OstaliListNazivFormated_1">
      <item>Mirjana Zuzija</item>
      <item>VJEROVNICI</item>
      <item>ZAGREBAČKA BANKA d.d.</item>
    </derivirana_varijabla>
  </DomainObject.Predmet.OstaliListNazivFormated>
  <DomainObject.Predmet.OstaliListNazivFormatedOIB>
    <izvorni_sadrzaj>
      <item>Mirjana Zuzija, OIB 26497768352</item>
      <item>VJEROVNICI</item>
      <item>ZAGREBAČKA BANKA d.d.</item>
    </izvorni_sadrzaj>
    <derivirana_varijabla naziv="DomainObject.Predmet.OstaliListNazivFormatedOIB_1">
      <item>Mirjana Zuzija, OIB 26497768352</item>
      <item>VJEROVNICI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JANJEČIĆ i dr.</izvorni_sadrzaj>
    <derivirana_varijabla naziv="DomainObject.Predmet.StrankaIDrugi_1">DAVOR JANJEČIĆ i dr.</derivirana_varijabla>
  </DomainObject.Predmet.StrankaIDrugi>
  <DomainObject.Predmet.ProtustrankaIDrugi>
    <izvorni_sadrzaj>ENERGO MONT d.o.o.</izvorni_sadrzaj>
    <derivirana_varijabla naziv="DomainObject.Predmet.ProtustrankaIDrugi_1">ENERGO MONT d.o.o.</derivirana_varijabla>
  </DomainObject.Predmet.ProtustrankaIDrugi>
  <DomainObject.Predmet.StrankaIDrugiAdressOIB>
    <izvorni_sadrzaj>DAVOR JANJEČIĆ, HORVAĆANSKA CESTA 23A, 10000 Zagreb i dr.</izvorni_sadrzaj>
    <derivirana_varijabla naziv="DomainObject.Predmet.StrankaIDrugiAdressOIB_1">DAVOR JANJEČIĆ, HORVAĆANSKA CESTA 23A, 10000 Zagreb i dr.</derivirana_varijabla>
  </DomainObject.Predmet.StrankaIDrugiAdressOIB>
  <DomainObject.Predmet.ProtustrankaIDrugiAdressOIB>
    <izvorni_sadrzaj>ENERGO MONT d.o.o., OIB 34674435961, LANIŠTE 1/g, 10000 Zagreb</izvorni_sadrzaj>
    <derivirana_varijabla naziv="DomainObject.Predmet.ProtustrankaIDrugiAdressOIB_1">ENERGO MONT d.o.o., OIB 34674435961, LANIŠTE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JANJEČIĆ</item>
      <item>ENERGO MONT d.o.o.</item>
      <item>Mirjana Zuzija</item>
      <item>VJEROVNICI</item>
      <item>VJEROVNICI</item>
      <item>ZAGREBAČKA BANKA d.d.</item>
      <item>ANDREA KANCIJANIĆ</item>
      <item>MATE MADŽAR</item>
      <item>ALJOSA SORLI</item>
      <item>SIMONA MOLEK</item>
    </izvorni_sadrzaj>
    <derivirana_varijabla naziv="DomainObject.Predmet.SudioniciListNaziv_1">
      <item>DAVOR JANJEČIĆ</item>
      <item>ENERGO MONT d.o.o.</item>
      <item>Mirjana Zuzija</item>
      <item>VJEROVNICI</item>
      <item>VJEROVNICI</item>
      <item>ZAGREBAČKA BANKA d.d.</item>
      <item>ANDREA KANCIJANIĆ</item>
      <item>MATE MADŽAR</item>
      <item>ALJOSA SORLI</item>
      <item>SIMONA MOLEK</item>
    </derivirana_varijabla>
  </DomainObject.Predmet.SudioniciListNaziv>
  <DomainObject.Predmet.SudioniciListAdressOIB>
    <izvorni_sadrzaj>
      <item>DAVOR JANJEČIĆ, HORVAĆANSKA CESTA 23A,10000 Zagreb</item>
      <item>ENERGO MONT d.o.o., OIB 34674435961, LANIŠTE 1/g,10000 Zagreb</item>
      <item>Mirjana Zuzija, OIB 26497768352, SLAVKA KOLARA 25,10410 Velika Gorica</item>
      <item>VJEROVNICI</item>
      <item>VJEROVNICI</item>
      <item>ZAGREBAČKA BANKA d.d., PAROMLINSKA 2,10000 Zagreb</item>
      <item>ANDREA KANCIJANIĆ, D. ŠTITARA 3,51000 Rijeka</item>
      <item>MATE MADŽAR, STIPANOVIĆEVA 21,10000 Zagreb</item>
      <item>ALJOSA SORLI, UL. V. PILONA 058,AJDOVŠČINA</item>
      <item>SIMONA MOLEK, OIB 47312073575, PRUŠNIKOVA UL. 2,LJUBLJANA</item>
    </izvorni_sadrzaj>
    <derivirana_varijabla naziv="DomainObject.Predmet.SudioniciListAdressOIB_1">
      <item>DAVOR JANJEČIĆ, HORVAĆANSKA CESTA 23A,10000 Zagreb</item>
      <item>ENERGO MONT d.o.o., OIB 34674435961, LANIŠTE 1/g,10000 Zagreb</item>
      <item>Mirjana Zuzija, OIB 26497768352, SLAVKA KOLARA 25,10410 Velika Gorica</item>
      <item>VJEROVNICI</item>
      <item>VJEROVNICI</item>
      <item>ZAGREBAČKA BANKA d.d., PAROMLINSKA 2,10000 Zagreb</item>
      <item>ANDREA KANCIJANIĆ, D. ŠTITARA 3,51000 Rijeka</item>
      <item>MATE MADŽAR, STIPANOVIĆEVA 21,10000 Zagreb</item>
      <item>ALJOSA SORLI, UL. V. PILONA 058,AJDOVŠČINA</item>
      <item>SIMONA MOLEK, OIB 47312073575, PRUŠNIKOVA UL. 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34674435961</item>
      <item>, OIB 26497768352</item>
      <item>, OIB null</item>
      <item>, OIB null</item>
      <item>, OIB null</item>
      <item>, OIB null</item>
      <item>, OIB null</item>
      <item>, OIB null</item>
      <item>, OIB 47312073575</item>
    </izvorni_sadrzaj>
    <derivirana_varijabla naziv="DomainObject.Predmet.SudioniciListNazivOIB_1">
      <item>, OIB null</item>
      <item>, OIB 34674435961</item>
      <item>, OIB 26497768352</item>
      <item>, OIB null</item>
      <item>, OIB null</item>
      <item>, OIB null</item>
      <item>, OIB null</item>
      <item>, OIB null</item>
      <item>, OIB null</item>
      <item>, OIB 47312073575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463F2-5A40-4CEB-A3E9-62DBDBFA9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1910</properties:Characters>
  <properties:Lines>54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2017-07-03T08:25:00Z</dcterms:created>
  <dc:creator>kraljicn</dc:creator>
  <cp:lastModifiedBy>Vinka Mihalinčić</cp:lastModifiedBy>
  <cp:lastPrinted>2017-07-03T08:22:00Z</cp:lastPrinted>
  <dcterms:modified xmlns:xsi="http://www.w3.org/2001/XMLSchema-instance" xsi:type="dcterms:W3CDTF">2017-07-05T09:09:00Z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