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4c1a1" w14:paraId="344c1a1" w:rsidRDefault="00EA2E2D" w:rsidP="00575C0A" w:rsidR="00EA2E2D">
      <w:pPr>
        <w15:collapsed w:val="false"/>
      </w:pPr>
      <w:bookmarkStart w:name="_GoBack" w:id="0"/>
      <w:bookmarkEnd w:id="0"/>
      <w:r>
        <w:t xml:space="preserve">          </w:t>
      </w:r>
      <w:r>
        <w:rPr>
          <w:noProof/>
          <w:lang w:eastAsia="hr-HR"/>
        </w:rPr>
        <w:drawing>
          <wp:inline distR="0" distL="0" distB="0" distT="0">
            <wp:extent cy="723900" cx="54276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050" cx="542128"/>
                    </a:xfrm>
                    <a:prstGeom prst="rect">
                      <a:avLst/>
                    </a:prstGeom>
                    <a:noFill/>
                    <a:ln>
                      <a:noFill/>
                    </a:ln>
                  </pic:spPr>
                </pic:pic>
              </a:graphicData>
            </a:graphic>
          </wp:inline>
        </w:drawing>
      </w:r>
    </w:p>
    <w:p w:rsidRDefault="00575C0A" w:rsidP="00C1057B" w:rsidR="00C1057B">
      <w:r>
        <w:tab/>
      </w:r>
      <w:r>
        <w:tab/>
      </w:r>
    </w:p>
    <w:p w:rsidRDefault="00C1057B" w:rsidP="00C1057B" w:rsidR="00C1057B">
      <w:r>
        <w:t>TRGOVAČKI SUD U OSIJEKU</w:t>
      </w:r>
    </w:p>
    <w:p w:rsidRDefault="00C1057B" w:rsidP="00C1057B" w:rsidR="00C1057B">
      <w:r>
        <w:t>STALNA SLUŽBA U SLAVONSKOM BRODU</w:t>
      </w:r>
    </w:p>
    <w:p w:rsidRDefault="00C1057B" w:rsidP="00C1057B" w:rsidR="00C1057B">
      <w:r>
        <w:t>Trg pobjede 13                                                                          Broj: 3 St-591/2016-</w:t>
      </w:r>
      <w:r w:rsidR="007B4282">
        <w:t>14</w:t>
      </w:r>
    </w:p>
    <w:p w:rsidRDefault="00C1057B" w:rsidP="00C1057B" w:rsidR="00C1057B">
      <w:r>
        <w:t>Slavonski Brod</w:t>
      </w:r>
    </w:p>
    <w:p w:rsidRDefault="00C1057B" w:rsidP="007B4282" w:rsidR="00C1057B"/>
    <w:p w:rsidRDefault="00C1057B" w:rsidP="007B4282" w:rsidR="00C1057B">
      <w:pPr>
        <w:jc w:val="center"/>
      </w:pPr>
      <w:r>
        <w:t>R E P U B L I K A  H R V A T S K A</w:t>
      </w:r>
    </w:p>
    <w:p w:rsidRDefault="007B4282" w:rsidP="007B4282" w:rsidR="00C1057B">
      <w:pPr>
        <w:jc w:val="center"/>
      </w:pPr>
      <w:r>
        <w:t>R J E Š E N J E</w:t>
      </w:r>
    </w:p>
    <w:p w:rsidRDefault="00C1057B" w:rsidP="007B4282" w:rsidR="00C1057B">
      <w:pPr>
        <w:ind w:firstLine="708"/>
        <w:jc w:val="both"/>
      </w:pPr>
      <w:r>
        <w:t xml:space="preserve"> TRGOVAČKI SUD U  OSIJEKU, STALNA SLUŽBA U SLAVONSKOM BRODU, po sutkinji Danijeli Martini Maoduš, u pravnoj stvari predlagatelja, FINA,  povodom prijedloga za otvaranje stečajnog postupka  po čl. 110. stavak 1 Stečajnog zakona nad dužnikom  CASTRUM DE POSEGA d.o.o., Požega, Svetog Josipa 2, OIB: 12305925708, dana </w:t>
      </w:r>
      <w:r w:rsidR="007B4282">
        <w:t>1.lipnja</w:t>
      </w:r>
      <w:r>
        <w:t xml:space="preserve"> 2016.</w:t>
      </w:r>
    </w:p>
    <w:p w:rsidRDefault="00C1057B" w:rsidP="00C1057B" w:rsidR="00C1057B">
      <w:r>
        <w:t xml:space="preserve">                                                                   r i j e š i o    j e  </w:t>
      </w:r>
    </w:p>
    <w:p w:rsidRDefault="007B4282" w:rsidP="009018A5" w:rsidR="007B4282">
      <w:pPr>
        <w:jc w:val="both"/>
      </w:pPr>
      <w:r>
        <w:t xml:space="preserve"> </w:t>
      </w:r>
      <w:r>
        <w:tab/>
        <w:t xml:space="preserve"> I - Otvara se stečajni postupak nad dužnikom CASTRUM DE POSEGA d.o.o., Požega, Svetog Josipa 2, OIB: 12305925708, dana 1. lipnja 2016. u 1</w:t>
      </w:r>
      <w:r w:rsidR="009018A5">
        <w:t>3</w:t>
      </w:r>
      <w:r>
        <w:t>,00 sati.</w:t>
      </w:r>
    </w:p>
    <w:p w:rsidRDefault="007B4282" w:rsidP="009018A5" w:rsidR="007B4282">
      <w:pPr>
        <w:ind w:firstLine="708"/>
        <w:jc w:val="both"/>
      </w:pPr>
      <w:r>
        <w:t xml:space="preserve"> II – Za stečajnog upravitelja se imenuje Ivo </w:t>
      </w:r>
      <w:proofErr w:type="spellStart"/>
      <w:r>
        <w:t>Mijoč</w:t>
      </w:r>
      <w:proofErr w:type="spellEnd"/>
      <w:r>
        <w:t xml:space="preserve"> iz Osijeka, </w:t>
      </w:r>
      <w:r w:rsidR="009018A5">
        <w:t>Andrije Hebranga 73</w:t>
      </w:r>
      <w:r>
        <w:t>, OIB: 15425129018.</w:t>
      </w:r>
    </w:p>
    <w:p w:rsidRDefault="007B4282" w:rsidP="007B4282" w:rsidR="007B4282">
      <w:pPr>
        <w:ind w:firstLine="708"/>
      </w:pPr>
      <w:r>
        <w:t>III – Istovremeno se zaključuje  stečajni postupak nad dužnikom.</w:t>
      </w:r>
    </w:p>
    <w:p w:rsidRDefault="007B4282" w:rsidP="007B4282" w:rsidR="007B4282">
      <w:pPr>
        <w:ind w:firstLine="708"/>
      </w:pPr>
      <w:r>
        <w:t xml:space="preserve">IV – Ovo rješenje se objavljuje na E oglasnoj ploči, a po pravomoćnosti dostavlja sudskom registru radi brisanja dužnika, te Fini i banci koja vodi račun dužnika radi zatvaranja računa. </w:t>
      </w:r>
    </w:p>
    <w:p w:rsidRDefault="007B4282" w:rsidP="007B4282" w:rsidR="007B4282">
      <w:pPr>
        <w:ind w:firstLine="708"/>
      </w:pPr>
      <w:r>
        <w:t xml:space="preserve">V –  Ako nastanu  troškovi, isti će se  podmiriti  iz   Fonda  za vođenje stečajnog postupka ovog suda. </w:t>
      </w:r>
    </w:p>
    <w:p w:rsidRDefault="007B4282" w:rsidP="007B4282" w:rsidR="007B4282">
      <w:pPr>
        <w:ind w:firstLine="708"/>
      </w:pPr>
      <w:r>
        <w:t xml:space="preserve">VI – Stečajni upravitelj može u svojstvu upravitelja stečajne mase nakon zaključenja stečajnog postupka u ime stečajnog dužnika, a za račun stečajne mase vršiti unovčenje imovine dužnika,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izviješće stečajnom sucu. </w:t>
      </w:r>
    </w:p>
    <w:p w:rsidRDefault="007B4282" w:rsidP="007B4282" w:rsidR="007B4282">
      <w:pPr>
        <w:ind w:firstLine="708" w:left="5664"/>
      </w:pPr>
      <w:r>
        <w:lastRenderedPageBreak/>
        <w:t xml:space="preserve"> Broj: 3 St-591/2016-14</w:t>
      </w:r>
    </w:p>
    <w:p w:rsidRDefault="007B4282" w:rsidP="007B4282" w:rsidR="007B4282">
      <w:pPr>
        <w:ind w:firstLine="708"/>
      </w:pPr>
      <w:r>
        <w:t xml:space="preserve">VII -  Nalaže se Banci, odnosno Financijskoj agenciji koja vodi račun dužnika, isti račun zatvoriti.  </w:t>
      </w:r>
    </w:p>
    <w:p w:rsidRDefault="007B4282" w:rsidP="009018A5" w:rsidR="007B4282">
      <w:pPr>
        <w:pBdr>
          <w:bottom w:space="8" w:sz="6" w:color="auto" w:val="single"/>
        </w:pBdr>
        <w:ind w:firstLine="708"/>
      </w:pPr>
      <w:r>
        <w:t xml:space="preserve">VIII - Ako se naknadno pronađe kakva imovina, iz koje bi se mogli namiriti stečajni vjerovnici, stečajni postupak će se ponovo  otvoriti, te će vjerovnici biti pozvani na prijavu tražbina, odnosno obavijest o pravima.      </w:t>
      </w:r>
    </w:p>
    <w:p w:rsidRDefault="009018A5" w:rsidP="009018A5" w:rsidR="007B4282">
      <w:pPr>
        <w:pBdr>
          <w:bottom w:space="8" w:sz="6" w:color="auto" w:val="single"/>
        </w:pBdr>
        <w:ind w:firstLine="708"/>
      </w:pPr>
      <w:r>
        <w:t xml:space="preserve">IX - </w:t>
      </w:r>
      <w:r w:rsidR="007B4282">
        <w:t>Nalaže se stečajnom upravitelju  poduzeti radnje radi otkaza i odjave zaposlenika.</w:t>
      </w:r>
    </w:p>
    <w:p w:rsidRDefault="009018A5" w:rsidP="009018A5" w:rsidR="009018A5">
      <w:pPr>
        <w:pBdr>
          <w:bottom w:space="8" w:sz="6" w:color="auto" w:val="single"/>
        </w:pBdr>
      </w:pPr>
    </w:p>
    <w:p w:rsidRDefault="009018A5" w:rsidP="009018A5" w:rsidR="009018A5">
      <w:pPr>
        <w:jc w:val="center"/>
      </w:pPr>
      <w:r>
        <w:t>Obrazloženje</w:t>
      </w:r>
    </w:p>
    <w:p w:rsidRDefault="00C1057B" w:rsidP="007B4282" w:rsidR="007B4282">
      <w:pPr>
        <w:ind w:firstLine="708"/>
        <w:jc w:val="both"/>
      </w:pPr>
      <w:r>
        <w:t xml:space="preserve">FINA je  podnijela  prijedlog za otvaranje stečajnog postupka nad dužnikom, jer </w:t>
      </w:r>
      <w:r w:rsidR="007B4282">
        <w:t>je dužnik blokiran i ima prijavljenog jednog zaposlenog radnika.</w:t>
      </w:r>
    </w:p>
    <w:p w:rsidRDefault="00C1057B" w:rsidP="007B4282" w:rsidR="00C1057B">
      <w:pPr>
        <w:jc w:val="both"/>
      </w:pPr>
      <w:r>
        <w:t xml:space="preserve">            U  prijedlogu se navodi da dužnik ima nenamirene obveze za plaćanje na računu u neprekinutom razdoblju dužem od 120 dana, u ukupnom iznosu od 155.007,58 kn, te da ima jednog zaposlenog radnika.</w:t>
      </w:r>
    </w:p>
    <w:p w:rsidRDefault="00C1057B" w:rsidP="007B4282" w:rsidR="00C1057B">
      <w:pPr>
        <w:ind w:firstLine="708"/>
        <w:jc w:val="both"/>
      </w:pPr>
      <w:r>
        <w:t>U ovoj pravnoj stvari pokrenut je postupak radi utvrđivanja uvjeta za otvaranje stečajnog postupka rješenjem ovog Suda, poslovni broj: St-591/16-3 od 17. ožujka 2016.</w:t>
      </w:r>
    </w:p>
    <w:p w:rsidRDefault="00C1057B" w:rsidP="007B4282" w:rsidR="009018A5">
      <w:pPr>
        <w:ind w:firstLine="708"/>
        <w:jc w:val="both"/>
      </w:pPr>
      <w:r>
        <w:t xml:space="preserve">Imenovan je privremeni stečajni upravitelj </w:t>
      </w:r>
      <w:r w:rsidR="009018A5">
        <w:t xml:space="preserve">u osobi Ive </w:t>
      </w:r>
      <w:proofErr w:type="spellStart"/>
      <w:r w:rsidR="009018A5">
        <w:t>Mijoča</w:t>
      </w:r>
      <w:proofErr w:type="spellEnd"/>
      <w:r w:rsidR="009018A5">
        <w:t xml:space="preserve"> iz Osijeka</w:t>
      </w:r>
      <w:r>
        <w:t>.</w:t>
      </w:r>
    </w:p>
    <w:p w:rsidRDefault="00C1057B" w:rsidP="007B4282" w:rsidR="00C1057B">
      <w:pPr>
        <w:ind w:firstLine="708"/>
        <w:jc w:val="both"/>
      </w:pPr>
      <w:r>
        <w:t xml:space="preserve"> Iz izvješća privremenog stečajnog upravitelja proizlazi da je isti potrebno poduzeo potrebne radnje radi utvrđenja financijskog gospodarskog stanja dužnika te da je pregledao bilancu sa stanjem na dan 31.12.2015., račun dobiti i gubitka za posljednje četiri godine, bruto bilancu, popis obveza prema dobavljačima, zatražio popis imovine i obveza od direktora dužnika, pribavio uvjerenje MUP-a i </w:t>
      </w:r>
      <w:proofErr w:type="spellStart"/>
      <w:r>
        <w:t>zk</w:t>
      </w:r>
      <w:proofErr w:type="spellEnd"/>
      <w:r>
        <w:t xml:space="preserve"> odjela, mjesta sjedišta dužnika, potvrdu o blokadi, očevidnik o redoslijedu plaćanja te zatražio očitovanja uprave te izvršio u inventurni popis imovine kao i potvrdu o stanju i visini poreznog duga.</w:t>
      </w:r>
    </w:p>
    <w:p w:rsidRDefault="00C1057B" w:rsidP="009018A5" w:rsidR="00C1057B">
      <w:pPr>
        <w:ind w:firstLine="708"/>
        <w:jc w:val="both"/>
      </w:pPr>
      <w:r>
        <w:t xml:space="preserve">Iz  evidencija katastra i MUP-a  proizlazi da na svom  imenu nema nekretnina i vozila, osim što je navedeno da je vlasnik jednog motora koji je u neispravnom stanju, a iz izjave direktora dane na ročištu proizlazi da se radi o vozilu koje je u neispravnom stanju i ne može se registrirati, dalje proizlazi da od imovine društva dužnik ima još police i rashladnu vitrinu, da su isti kupljeni 2000., kao rabljeni te da nemaju vrijednost, a da društvo nema potraživanja prema kupcima jer se bavilo maloprodajom, a dugovanje ima samo prema poreznoj upravi. Jedini je zaposlenik upravo direktor dužnika Marijan </w:t>
      </w:r>
      <w:proofErr w:type="spellStart"/>
      <w:r>
        <w:t>Ivanešić</w:t>
      </w:r>
      <w:proofErr w:type="spellEnd"/>
      <w:r>
        <w:t>.</w:t>
      </w:r>
    </w:p>
    <w:p w:rsidRDefault="00C1057B" w:rsidP="009018A5" w:rsidR="00C1057B">
      <w:pPr>
        <w:ind w:firstLine="708"/>
        <w:jc w:val="both"/>
      </w:pPr>
      <w:r>
        <w:t xml:space="preserve">Iz potvrde Porezne uprave proizlazi stanje duga na dan 4.4.2016. u iznosu od 241.866,39 kn, a iz očevidnika o redoslijedu plaćanja proizlazi stanje blokade u iznosu od 236.024,65 kn. </w:t>
      </w:r>
    </w:p>
    <w:p w:rsidRDefault="00C1057B" w:rsidP="00C1057B" w:rsidR="00C1057B"/>
    <w:p w:rsidRDefault="009018A5" w:rsidP="009018A5" w:rsidR="009018A5">
      <w:pPr>
        <w:ind w:firstLine="708" w:left="5664"/>
      </w:pPr>
      <w:r>
        <w:lastRenderedPageBreak/>
        <w:t>Broj: 3 St-591/2016-14</w:t>
      </w:r>
    </w:p>
    <w:p w:rsidRDefault="00C1057B" w:rsidP="007B4282" w:rsidR="00C1057B">
      <w:pPr>
        <w:ind w:firstLine="708"/>
      </w:pPr>
      <w:r>
        <w:t>Iz dostavljene potvrde FINE  proizlazi da   dužnik  u razdoblju dužem od 60 dana ima evidentirane neizvršene osnove za plaćanje .</w:t>
      </w:r>
    </w:p>
    <w:p w:rsidRDefault="00C1057B" w:rsidP="00C1057B" w:rsidR="00C1057B">
      <w:r>
        <w:t xml:space="preserve">            Iz dostavljene dokumentacije koju je sud e zatražio po službenoj dužnosti , sud  je utvrdio da  postoji stečajni razlog  zbog blokade duže od 120 dana, a dužnik nema dovoljno imovine za pokriće troškova vođenja stečaja.</w:t>
      </w:r>
    </w:p>
    <w:p w:rsidRDefault="00C1057B" w:rsidP="00C1057B" w:rsidR="00C1057B">
      <w:r>
        <w:t xml:space="preserve">          Stečajni postupak se može otvoriti samo ako se utvrdi postojanje kojeg od zakonom predviđenih stečajnih razloga, a stečajni su razlozi nesposobnost za plaćanje i prezaduženost. </w:t>
      </w:r>
    </w:p>
    <w:p w:rsidRDefault="00C1057B" w:rsidP="007B4282" w:rsidR="00C1057B">
      <w:pPr>
        <w:ind w:firstLine="708"/>
      </w:pPr>
      <w:r>
        <w:t xml:space="preserve">Vezano za predvidive  osnovne troškove stečajnog postupka-visinu, sud se ovdje izjašnjava prema općepoznatim podatcima o visini takvih troškova. </w:t>
      </w:r>
    </w:p>
    <w:p w:rsidRDefault="00C1057B" w:rsidP="00C1057B" w:rsidR="00C1057B">
      <w:r>
        <w:t xml:space="preserve">           Notorna je činjenica da već nekoliko godina nije došlo do bitne promjene cijena u  financijsko – knjigovodstvenoj djelat</w:t>
      </w:r>
    </w:p>
    <w:p w:rsidRDefault="007B4282" w:rsidP="00C1057B" w:rsidR="00C1057B">
      <w:r>
        <w:t xml:space="preserve">      </w:t>
      </w:r>
      <w:r>
        <w:tab/>
      </w:r>
      <w:r w:rsidR="00C1057B">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a svemu još treba pridodati još i nagradu privremenom i nagradu stečajnom upravitelju i naknad</w:t>
      </w:r>
      <w:r>
        <w:t>u istima za njihove troškove. .</w:t>
      </w:r>
    </w:p>
    <w:p w:rsidRDefault="00C1057B" w:rsidP="00C1057B" w:rsidR="00C1057B">
      <w:r>
        <w:t xml:space="preserve">            Zaključak suda je stoga slijedeći: da za sada nije utvrđena imovina iz koje bi se mogli naplatiti vjerovnici i troškovi stečajnog postupka , ali, treba sukladno čl. 132. stavak 1. SZ-a i vjerovnicima i drugim zainteresiranim osobama  pružiti mo</w:t>
      </w:r>
      <w:r w:rsidR="007B4282">
        <w:t>gućnost da predujme trošak v</w:t>
      </w:r>
      <w:r>
        <w:t>ođenja stečajnog postupka u tijeku kojeg bi se eventualno moglo utvrditi da li postoji još kakva imovina. Proizlazi da bi vjerovnici trebali predujmiti minimalno 25.000,00 kn na ime predujma za  t</w:t>
      </w:r>
      <w:r w:rsidR="007B4282">
        <w:t>roškove vođenja stečaja.</w:t>
      </w:r>
      <w:r>
        <w:t xml:space="preserve">  </w:t>
      </w:r>
    </w:p>
    <w:p w:rsidRDefault="00C1057B" w:rsidP="00C1057B" w:rsidR="00C1057B">
      <w:r>
        <w:t xml:space="preserve">           Sud zaključuje da nema izvjesne imovine dužnika, iz koje bi se realno mogli naplatiti vjerovnici,  te iz koje bi bilo moguće pokriti minimalne troškove stečajnog postupka.  Stoga ako bi se stečajni postupak nad dužnikom vodio, vjerovnici bi trebali predujmiti iznos naveden u dispozitivu rješenja. </w:t>
      </w:r>
    </w:p>
    <w:p w:rsidRDefault="00C1057B" w:rsidP="00C1057B" w:rsidR="00C1057B">
      <w:r>
        <w:t xml:space="preserve">            Stoga sud zaključuje da postoji nedostatnost stečajne mase , pa je odlučeno kao u izreci, pozvane su sve zainteresirane osobe na uplatu potrebnog predujma za pokriće troškova eventualnog vođenja stečajnog postupka.</w:t>
      </w:r>
    </w:p>
    <w:p w:rsidRDefault="00C1057B" w:rsidP="00C1057B" w:rsidR="009018A5">
      <w:r>
        <w:t xml:space="preserve">             Odredbom čl. 132 st. 1.  i 2. Stečajnog zakona NN 71/15(dalje: SZ) propisano je da će stečajni sudac donijeti odluku o otvaranju i zaključenju stečajnog postupka, ako se tijekom prethodnog postupka utvrdi da imovina dužnika koja bi ušla u stečajnu masu nije dovoljna niti za namirenje troškova tog postupka jer je neznatne vrijednosti. U tom slučaju stečajni </w:t>
      </w:r>
    </w:p>
    <w:p w:rsidRDefault="009018A5" w:rsidP="00C1057B" w:rsidR="009018A5"/>
    <w:p w:rsidRDefault="009018A5" w:rsidP="009018A5" w:rsidR="009018A5">
      <w:pPr>
        <w:ind w:firstLine="708" w:left="5664"/>
      </w:pPr>
      <w:r>
        <w:lastRenderedPageBreak/>
        <w:t>Broj: 3 St-591/2016-14</w:t>
      </w:r>
    </w:p>
    <w:p w:rsidRDefault="009018A5" w:rsidP="00C1057B" w:rsidR="009018A5"/>
    <w:p w:rsidRDefault="00C1057B" w:rsidP="00C1057B" w:rsidR="00C1057B">
      <w:r>
        <w:t xml:space="preserve">postupak neće se provesti, a donijet će se rješenje o otvaranju u zaključenju stečajnog postupka  i na odgovarajući način će se primijeniti  odredbe čl. 286 do 292 Stečajnog zakona. </w:t>
      </w:r>
    </w:p>
    <w:p w:rsidRDefault="00C1057B" w:rsidP="00C1057B" w:rsidR="00C1057B">
      <w:r>
        <w:t xml:space="preserve">            Međutim, postupak se neće zaključiti ako se u roku koji rješenjem odredi stečajni sudac predujmi dostatan iznos novca za pokriće troškova kako prethodnog tako i stečajnog postupka. </w:t>
      </w:r>
    </w:p>
    <w:p w:rsidRDefault="009018A5" w:rsidP="009018A5" w:rsidR="009018A5">
      <w:pPr>
        <w:jc w:val="both"/>
      </w:pPr>
      <w:r>
        <w:t xml:space="preserve"> </w:t>
      </w:r>
      <w:r>
        <w:tab/>
        <w:t xml:space="preserve"> Stoga sud zaključuje da postoji nedostatnost stečajne mase pa je odlučeno posebnim rješenjem od 7.4.2016., pozvati sve zainteresirane osobe na uplatu potrebnog predujma za pokriće troškova eventualnog vođenja stečajnog postupka u roku od 15 dana, a isto rješenje je objavljeno na </w:t>
      </w:r>
      <w:proofErr w:type="spellStart"/>
      <w:r>
        <w:t>eOglasnoj</w:t>
      </w:r>
      <w:proofErr w:type="spellEnd"/>
      <w:r>
        <w:t xml:space="preserve"> ploči s danom donošenja rješenja. U određenom roku nije uplaćen predujam za vođenje stečajnog postupka.</w:t>
      </w:r>
    </w:p>
    <w:p w:rsidRDefault="009018A5" w:rsidP="009018A5" w:rsidR="009018A5">
      <w:pPr>
        <w:ind w:firstLine="708"/>
      </w:pPr>
      <w:r>
        <w:t>Stoga je odlučeno kao u izreci rješenja.</w:t>
      </w:r>
    </w:p>
    <w:p w:rsidRDefault="009018A5" w:rsidP="009018A5" w:rsidR="009018A5">
      <w:r>
        <w:t xml:space="preserve"> </w:t>
      </w:r>
    </w:p>
    <w:p w:rsidRDefault="009018A5" w:rsidP="009018A5" w:rsidR="009018A5">
      <w:pPr>
        <w:ind w:firstLine="708"/>
      </w:pPr>
      <w:r>
        <w:t>U Slavonskom Brodu 1.lipnja 2016.</w:t>
      </w:r>
    </w:p>
    <w:p w:rsidRDefault="009018A5" w:rsidP="009018A5" w:rsidR="009018A5"/>
    <w:p w:rsidRDefault="009018A5" w:rsidP="009018A5" w:rsidR="009018A5">
      <w:pPr>
        <w:ind w:firstLine="708" w:left="4956"/>
      </w:pPr>
      <w:r>
        <w:t>Stečajna sutkinja:</w:t>
      </w:r>
    </w:p>
    <w:p w:rsidRDefault="009018A5" w:rsidP="009018A5" w:rsidR="009018A5">
      <w:pPr>
        <w:ind w:firstLine="708" w:left="4956"/>
      </w:pPr>
      <w:r>
        <w:t>Daniela Martini Maoduš</w:t>
      </w:r>
    </w:p>
    <w:p w:rsidRDefault="009018A5" w:rsidP="009018A5" w:rsidR="009018A5"/>
    <w:p w:rsidRDefault="009018A5" w:rsidP="009018A5" w:rsidR="009018A5" w:rsidRPr="009018A5">
      <w:pPr>
        <w:rPr>
          <w:sz w:val="20"/>
          <w:szCs w:val="20"/>
        </w:rPr>
      </w:pPr>
    </w:p>
    <w:p w:rsidRDefault="009018A5" w:rsidP="009018A5" w:rsidR="009018A5" w:rsidRPr="009018A5">
      <w:pPr>
        <w:rPr>
          <w:sz w:val="20"/>
          <w:szCs w:val="20"/>
        </w:rPr>
      </w:pPr>
      <w:r w:rsidRPr="009018A5">
        <w:rPr>
          <w:sz w:val="20"/>
          <w:szCs w:val="20"/>
        </w:rPr>
        <w:t xml:space="preserve">Naputak o pravnom lijeku: Protiv ovog rješenja zainteresirane osobe mogu </w:t>
      </w:r>
    </w:p>
    <w:p w:rsidRDefault="009018A5" w:rsidP="009018A5" w:rsidR="009018A5" w:rsidRPr="009018A5">
      <w:pPr>
        <w:rPr>
          <w:sz w:val="20"/>
          <w:szCs w:val="20"/>
        </w:rPr>
      </w:pPr>
      <w:r w:rsidRPr="009018A5">
        <w:rPr>
          <w:sz w:val="20"/>
          <w:szCs w:val="20"/>
        </w:rPr>
        <w:t>uložiti žalbu u roku od 8 dana od dana, koji rok počinje teći po isteku 8 dana</w:t>
      </w:r>
    </w:p>
    <w:p w:rsidRDefault="009018A5" w:rsidP="009018A5" w:rsidR="009018A5" w:rsidRPr="009018A5">
      <w:pPr>
        <w:rPr>
          <w:sz w:val="20"/>
          <w:szCs w:val="20"/>
        </w:rPr>
      </w:pPr>
      <w:r w:rsidRPr="009018A5">
        <w:rPr>
          <w:sz w:val="20"/>
          <w:szCs w:val="20"/>
        </w:rPr>
        <w:t xml:space="preserve"> od  objave ovog rješenja  na E oglasnoj ploči.</w:t>
      </w:r>
    </w:p>
    <w:p w:rsidRDefault="009018A5" w:rsidP="009018A5" w:rsidR="009018A5" w:rsidRPr="009018A5">
      <w:pPr>
        <w:rPr>
          <w:sz w:val="20"/>
          <w:szCs w:val="20"/>
        </w:rPr>
      </w:pPr>
    </w:p>
    <w:p w:rsidRDefault="009018A5" w:rsidP="009018A5" w:rsidR="009018A5" w:rsidRPr="009018A5">
      <w:pPr>
        <w:rPr>
          <w:sz w:val="20"/>
          <w:szCs w:val="20"/>
        </w:rPr>
      </w:pPr>
      <w:proofErr w:type="spellStart"/>
      <w:r w:rsidRPr="009018A5">
        <w:rPr>
          <w:sz w:val="20"/>
          <w:szCs w:val="20"/>
        </w:rPr>
        <w:t>Rj</w:t>
      </w:r>
      <w:proofErr w:type="spellEnd"/>
      <w:r w:rsidRPr="009018A5">
        <w:rPr>
          <w:sz w:val="20"/>
          <w:szCs w:val="20"/>
        </w:rPr>
        <w:t>. Rješenje nepravomoćno</w:t>
      </w:r>
    </w:p>
    <w:p w:rsidRDefault="009018A5" w:rsidP="009018A5" w:rsidR="009018A5" w:rsidRPr="009018A5">
      <w:pPr>
        <w:rPr>
          <w:sz w:val="20"/>
          <w:szCs w:val="20"/>
        </w:rPr>
      </w:pPr>
      <w:r w:rsidRPr="009018A5">
        <w:rPr>
          <w:sz w:val="20"/>
          <w:szCs w:val="20"/>
        </w:rPr>
        <w:t>Dostaviti:</w:t>
      </w:r>
    </w:p>
    <w:p w:rsidRDefault="009018A5" w:rsidP="009018A5" w:rsidR="009018A5" w:rsidRPr="009018A5">
      <w:pPr>
        <w:rPr>
          <w:sz w:val="20"/>
          <w:szCs w:val="20"/>
        </w:rPr>
      </w:pPr>
      <w:r w:rsidRPr="009018A5">
        <w:rPr>
          <w:sz w:val="20"/>
          <w:szCs w:val="20"/>
        </w:rPr>
        <w:t xml:space="preserve">- E oglasna ploča – objaviti  </w:t>
      </w:r>
    </w:p>
    <w:p w:rsidRDefault="009018A5" w:rsidP="009018A5" w:rsidR="009018A5" w:rsidRPr="009018A5">
      <w:pPr>
        <w:rPr>
          <w:sz w:val="20"/>
          <w:szCs w:val="20"/>
        </w:rPr>
      </w:pPr>
      <w:r w:rsidRPr="009018A5">
        <w:rPr>
          <w:sz w:val="20"/>
          <w:szCs w:val="20"/>
        </w:rPr>
        <w:t xml:space="preserve">- </w:t>
      </w:r>
      <w:proofErr w:type="spellStart"/>
      <w:r w:rsidRPr="009018A5">
        <w:rPr>
          <w:sz w:val="20"/>
          <w:szCs w:val="20"/>
        </w:rPr>
        <w:t>steč.upravitelju</w:t>
      </w:r>
      <w:proofErr w:type="spellEnd"/>
      <w:r w:rsidRPr="009018A5">
        <w:rPr>
          <w:sz w:val="20"/>
          <w:szCs w:val="20"/>
        </w:rPr>
        <w:t xml:space="preserve"> i  direktoru dužnika poštom, sudskom registru putem </w:t>
      </w:r>
      <w:proofErr w:type="spellStart"/>
      <w:r w:rsidRPr="009018A5">
        <w:rPr>
          <w:sz w:val="20"/>
          <w:szCs w:val="20"/>
        </w:rPr>
        <w:t>e</w:t>
      </w:r>
      <w:r>
        <w:rPr>
          <w:sz w:val="20"/>
          <w:szCs w:val="20"/>
        </w:rPr>
        <w:t>oglasne</w:t>
      </w:r>
      <w:proofErr w:type="spellEnd"/>
      <w:r>
        <w:rPr>
          <w:sz w:val="20"/>
          <w:szCs w:val="20"/>
        </w:rPr>
        <w:t xml:space="preserve"> ploče, po pravomoćnosti banci i Fini</w:t>
      </w:r>
    </w:p>
    <w:p w:rsidRDefault="009018A5" w:rsidP="009018A5" w:rsidR="009018A5" w:rsidRPr="009018A5">
      <w:pPr>
        <w:rPr>
          <w:sz w:val="20"/>
          <w:szCs w:val="20"/>
        </w:rPr>
      </w:pPr>
      <w:r w:rsidRPr="009018A5">
        <w:rPr>
          <w:sz w:val="20"/>
          <w:szCs w:val="20"/>
        </w:rPr>
        <w:t>- Kalendar 20 dana</w:t>
      </w:r>
    </w:p>
    <w:sectPr w:rsidR="009018A5" w:rsidRPr="009018A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576752"/>
    <w:multiLevelType w:val="hybridMultilevel"/>
    <w:tmpl w:val="8932CFB8"/>
    <w:lvl w:tplc="96803E9E"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AF8"/>
    <w:rsid w:val="0053310D"/>
    <w:rsid w:val="00534911"/>
    <w:rsid w:val="00544B68"/>
    <w:rsid w:val="00575C0A"/>
    <w:rsid w:val="007B4282"/>
    <w:rsid w:val="008B42CC"/>
    <w:rsid w:val="009018A5"/>
    <w:rsid w:val="00A4712D"/>
    <w:rsid w:val="00A50299"/>
    <w:rsid w:val="00C1057B"/>
    <w:rsid w:val="00DB2AF8"/>
    <w:rsid w:val="00EA2E2D"/>
    <w:rsid w:val="00EC3402"/>
    <w:rsid w:val="00FD5E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5C0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2E2D"/>
    <w:rPr>
      <w:rFonts w:cs="Tahoma" w:hAnsi="Tahoma" w:asci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FD5E76"/>
    <w:rPr>
      <w:color w:val="808080"/>
      <w:bdr w:space="0" w:sz="0" w:color="auto" w:val="none"/>
      <w:shd w:fill="CCFFFF" w:color="auto" w:val="clear"/>
    </w:rPr>
  </w:style>
  <w:style w:customStyle="true" w:styleId="eSPISCCParagraphDefaultFont" w:type="character">
    <w:name w:val="eSPIS_CC_Paragraph Default Font"/>
    <w:basedOn w:val="Zadanifontodlomka"/>
    <w:rsid w:val="00FD5E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5E76"/>
    <w:rPr>
      <w:bdr w:space="0" w:sz="0" w:color="auto" w:val="none"/>
      <w:shd w:fill="FFFFCC" w:color="auto" w:val="clear"/>
      <w:lang w:val="hr-HR"/>
    </w:rPr>
  </w:style>
  <w:style w:customStyle="true" w:styleId="PozadinaSvijetloCrvena" w:type="character">
    <w:name w:val="Pozadina_SvijetloCrvena"/>
    <w:basedOn w:val="eSPISCCParagraphDefaultFont"/>
    <w:rsid w:val="00FD5E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5E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5C0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2E2D"/>
    <w:rPr>
      <w:rFonts w:ascii="Tahoma" w:cs="Tahoma" w:hAns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FD5E76"/>
    <w:rPr>
      <w:color w:val="808080"/>
      <w:bdr w:color="auto" w:space="0" w:sz="0" w:val="none"/>
      <w:shd w:color="auto" w:fill="CCFFFF" w:val="clear"/>
    </w:rPr>
  </w:style>
  <w:style w:customStyle="1" w:styleId="eSPISCCParagraphDefaultFont" w:type="character">
    <w:name w:val="eSPIS_CC_Paragraph Default Font"/>
    <w:basedOn w:val="Zadanifontodlomka"/>
    <w:rsid w:val="00FD5E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5E76"/>
    <w:rPr>
      <w:bdr w:color="auto" w:space="0" w:sz="0" w:val="none"/>
      <w:shd w:color="auto" w:fill="FFFFCC" w:val="clear"/>
      <w:lang w:val="hr-HR"/>
    </w:rPr>
  </w:style>
  <w:style w:customStyle="1" w:styleId="PozadinaSvijetloCrvena" w:type="character">
    <w:name w:val="Pozadina_SvijetloCrvena"/>
    <w:basedOn w:val="eSPISCCParagraphDefaultFont"/>
    <w:rsid w:val="00FD5E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5E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591</izvorni_sadrzaj>
    <derivirana_varijabla naziv="DomainObject.Predmet.Broj_1">591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155007.58</izvorni_sadrzaj>
    <derivirana_varijabla naziv="DomainObject.Predmet.InicijalnaVrijednost_1">155007.58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St-591/2016</izvorni_sadrzaj>
    <derivirana_varijabla naziv="DomainObject.Predmet.OznakaBroj_1">St-591/2016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CASTRUM DE POSEGA d. o. o. za trgovinu, uvoz-izvoz, ugostiteljstvo, prijevoz i usluge</izvorni_sadrzaj>
    <derivirana_varijabla naziv="DomainObject.Predmet.ProtustrankaFormated_1">  CASTRUM DE POSEGA d. o. o. za trgovinu, uvoz-izvoz, ugostiteljstvo, prijevoz i usluge</derivirana_varijabla>
  </DomainObject.Predmet.ProtustrankaFormated>
  <DomainObject.Predmet.ProtustrankaFormatedOIB>
    <izvorni_sadrzaj>  CASTRUM DE POSEGA d. o. o. za trgovinu, uvoz-izvoz, ugostiteljstvo, prijevoz i usluge, OIB 12305925708</izvorni_sadrzaj>
    <derivirana_varijabla naziv="DomainObject.Predmet.ProtustrankaFormatedOIB_1">  CASTRUM DE POSEGA d. o. o. za trgovinu, uvoz-izvoz, ugostiteljstvo, prijevoz i usluge, OIB 12305925708</derivirana_varijabla>
  </DomainObject.Predmet.ProtustrankaFormatedOIB>
  <DomainObject.Predmet.ProtustrankaFormatedWithAdress>
    <izvorni_sadrzaj> CASTRUM DE POSEGA d. o. o. za trgovinu, uvoz-izvoz, ugostiteljstvo, prijevoz i usluge, Svetog Josipa 2, 34000 Požega</izvorni_sadrzaj>
    <derivirana_varijabla naziv="DomainObject.Predmet.ProtustrankaFormatedWithAdress_1"> CASTRUM DE POSEGA d. o. o. za trgovinu, uvoz-izvoz, ugostiteljstvo, prijevoz i usluge, Svetog Josipa 2, 34000 Požega</derivirana_varijabla>
  </DomainObject.Predmet.ProtustrankaFormatedWithAdress>
  <DomainObject.Predmet.ProtustrankaFormatedWithAdressOIB>
    <izvorni_sadrzaj> CASTRUM DE POSEGA d. o. o. za trgovinu, uvoz-izvoz, ugostiteljstvo, prijevoz i usluge, OIB 12305925708, Svetog Josipa 2, 34000 Požega</izvorni_sadrzaj>
    <derivirana_varijabla naziv="DomainObject.Predmet.ProtustrankaFormatedWithAdressOIB_1"> CASTRUM DE POSEGA d. o. o. za trgovinu, uvoz-izvoz, ugostiteljstvo, prijevoz i usluge, OIB 12305925708, Svetog Josipa 2, 34000 Požega</derivirana_varijabla>
  </DomainObject.Predmet.ProtustrankaFormatedWithAdressOIB>
  <DomainObject.Predmet.ProtustrankaWithAdress>
    <izvorni_sadrzaj>CASTRUM DE POSEGA d. o. o. za trgovinu, uvoz-izvoz, ugostiteljstvo, prijevoz i usluge Svetog Josipa 2, 34000 Požega</izvorni_sadrzaj>
    <derivirana_varijabla naziv="DomainObject.Predmet.ProtustrankaWithAdress_1">CASTRUM DE POSEGA d. o. o. za trgovinu, uvoz-izvoz, ugostiteljstvo, prijevoz i usluge Svetog Josipa 2, 34000 Požega</derivirana_varijabla>
  </DomainObject.Predmet.ProtustrankaWithAdress>
  <DomainObject.Predmet.ProtustrankaWithAdressOIB>
    <izvorni_sadrzaj>CASTRUM DE POSEGA d. o. o. za trgovinu, uvoz-izvoz, ugostiteljstvo, prijevoz i usluge, OIB 12305925708, Svetog Josipa 2, 34000 Požega</izvorni_sadrzaj>
    <derivirana_varijabla naziv="DomainObject.Predmet.ProtustrankaWithAdressOIB_1">CASTRUM DE POSEGA d. o. o. za trgovinu, uvoz-izvoz, ugostiteljstvo, prijevoz i usluge, OIB 12305925708, Svetog Josipa 2, 34000 Požega</derivirana_varijabla>
  </DomainObject.Predmet.ProtustrankaWithAdressOIB>
  <DomainObject.Predmet.ProtustrankaNazivFormated>
    <izvorni_sadrzaj>CASTRUM DE POSEGA d. o. o. za trgovinu, uvoz-izvoz, ugostiteljstvo, prijevoz i usluge</izvorni_sadrzaj>
    <derivirana_varijabla naziv="DomainObject.Predmet.ProtustrankaNazivFormated_1">CASTRUM DE POSEGA d. o. o. za trgovinu, uvoz-izvoz, ugostiteljstvo, prijevoz i usluge</derivirana_varijabla>
  </DomainObject.Predmet.ProtustrankaNazivFormated>
  <DomainObject.Predmet.ProtustrankaNazivFormatedOIB>
    <izvorni_sadrzaj>CASTRUM DE POSEGA d. o. o. za trgovinu, uvoz-izvoz, ugostiteljstvo, prijevoz i usluge, OIB 12305925708</izvorni_sadrzaj>
    <derivirana_varijabla naziv="DomainObject.Predmet.ProtustrankaNazivFormatedOIB_1">CASTRUM DE POSEGA d. o. o. za trgovinu, uvoz-izvoz, ugostiteljstvo, prijevoz i usluge, OIB 12305925708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P.Krešimira IV 20, 35000 Slavonski Brod</izvorni_sadrzaj>
    <derivirana_varijabla naziv="DomainObject.Predmet.StrankaFormatedWithAdress_1"> FINANCIJSKA AGENCIJA RC OSIJEK, P.Krešimira IV 20, 35000 Slavonski Brod</derivirana_varijabla>
  </DomainObject.Predmet.StrankaFormatedWithAdress>
  <DomainObject.Predmet.StrankaFormatedWithAdressOIB>
    <izvorni_sadrzaj> FINANCIJSKA AGENCIJA RC OSIJEK, OIB 85821130368, P.Krešimira IV 20, 35000 Slavonski Brod</izvorni_sadrzaj>
    <derivirana_varijabla naziv="DomainObject.Predmet.StrankaFormatedWithAdressOIB_1"> FINANCIJSKA AGENCIJA RC OSIJEK, OIB 85821130368, P.Krešimira IV 20, 35000 Slavonski Brod</derivirana_varijabla>
  </DomainObject.Predmet.StrankaFormatedWithAdressOIB>
  <DomainObject.Predmet.StrankaWithAdress>
    <izvorni_sadrzaj>FINANCIJSKA AGENCIJA RC OSIJEK P.Krešimira IV 20,35000 Slavonski Brod</izvorni_sadrzaj>
    <derivirana_varijabla naziv="DomainObject.Predmet.StrankaWithAdress_1">FINANCIJSKA AGENCIJA RC OSIJEK P.Krešimira IV 20,35000 Slavonski Brod</derivirana_varijabla>
  </DomainObject.Predmet.StrankaWithAdress>
  <DomainObject.Predmet.StrankaWithAdressOIB>
    <izvorni_sadrzaj>FINANCIJSKA AGENCIJA RC OSIJEK, OIB 85821130368, P.Krešimira IV 20,35000 Slavonski Brod</izvorni_sadrzaj>
    <derivirana_varijabla naziv="DomainObject.Predmet.StrankaWithAdressOIB_1">FINANCIJSKA AGENCIJA RC OSIJEK, OIB 85821130368, P.Krešimira IV 20,35000 Slavonski Brod</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P.Krešimira IV 20, 35000 Slavonski Brod</item>
    </izvorni_sadrzaj>
    <derivirana_varijabla naziv="DomainObject.Predmet.StrankaListFormatedWithAdress_1">
      <item>FINANCIJSKA AGENCIJA RC OSIJEK, P.Krešimira IV 20, 35000 Slavonski Brod</item>
    </derivirana_varijabla>
  </DomainObject.Predmet.StrankaListFormatedWithAdress>
  <DomainObject.Predmet.StrankaListFormatedWithAdressOIB>
    <izvorni_sadrzaj>
      <item>FINANCIJSKA AGENCIJA RC OSIJEK, OIB 85821130368, P.Krešimira IV 20, 35000 Slavonski Brod</item>
    </izvorni_sadrzaj>
    <derivirana_varijabla naziv="DomainObject.Predmet.StrankaListFormatedWithAdressOIB_1">
      <item>FINANCIJSKA AGENCIJA RC OSIJEK, OIB 85821130368, P.Krešimira IV 20, 35000 Slavonski Brod</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CASTRUM DE POSEGA d. o. o. za trgovinu, uvoz-izvoz, ugostiteljstvo, prijevoz i usluge</item>
    </izvorni_sadrzaj>
    <derivirana_varijabla naziv="DomainObject.Predmet.ProtuStrankaListFormated_1">
      <item>CASTRUM DE POSEGA d. o. o. za trgovinu, uvoz-izvoz, ugostiteljstvo, prijevoz i usluge</item>
    </derivirana_varijabla>
  </DomainObject.Predmet.ProtuStrankaListFormated>
  <DomainObject.Predmet.ProtuStrankaListFormatedOIB>
    <izvorni_sadrzaj>
      <item>CASTRUM DE POSEGA d. o. o. za trgovinu, uvoz-izvoz, ugostiteljstvo, prijevoz i usluge, OIB 12305925708</item>
    </izvorni_sadrzaj>
    <derivirana_varijabla naziv="DomainObject.Predmet.ProtuStrankaListFormatedOIB_1">
      <item>CASTRUM DE POSEGA d. o. o. za trgovinu, uvoz-izvoz, ugostiteljstvo, prijevoz i usluge, OIB 12305925708</item>
    </derivirana_varijabla>
  </DomainObject.Predmet.ProtuStrankaListFormatedOIB>
  <DomainObject.Predmet.ProtuStrankaListFormatedWithAdress>
    <izvorni_sadrzaj>
      <item>CASTRUM DE POSEGA d. o. o. za trgovinu, uvoz-izvoz, ugostiteljstvo, prijevoz i usluge, Svetog Josipa 2, 34000 Požega</item>
    </izvorni_sadrzaj>
    <derivirana_varijabla naziv="DomainObject.Predmet.ProtuStrankaListFormatedWithAdress_1">
      <item>CASTRUM DE POSEGA d. o. o. za trgovinu, uvoz-izvoz, ugostiteljstvo, prijevoz i usluge, Svetog Josipa 2, 34000 Požega</item>
    </derivirana_varijabla>
  </DomainObject.Predmet.ProtuStrankaListFormatedWithAdress>
  <DomainObject.Predmet.ProtuStrankaListFormatedWithAdressOIB>
    <izvorni_sadrzaj>
      <item>CASTRUM DE POSEGA d. o. o. za trgovinu, uvoz-izvoz, ugostiteljstvo, prijevoz i usluge, OIB 12305925708, Svetog Josipa 2, 34000 Požega</item>
    </izvorni_sadrzaj>
    <derivirana_varijabla naziv="DomainObject.Predmet.ProtuStrankaListFormatedWithAdressOIB_1">
      <item>CASTRUM DE POSEGA d. o. o. za trgovinu, uvoz-izvoz, ugostiteljstvo, prijevoz i usluge, OIB 12305925708, Svetog Josipa 2, 34000 Požega</item>
    </derivirana_varijabla>
  </DomainObject.Predmet.ProtuStrankaListFormatedWithAdressOIB>
  <DomainObject.Predmet.ProtuStrankaListNazivFormated>
    <izvorni_sadrzaj>
      <item>CASTRUM DE POSEGA d. o. o. za trgovinu, uvoz-izvoz, ugostiteljstvo, prijevoz i usluge</item>
    </izvorni_sadrzaj>
    <derivirana_varijabla naziv="DomainObject.Predmet.ProtuStrankaListNazivFormated_1">
      <item>CASTRUM DE POSEGA d. o. o. za trgovinu, uvoz-izvoz, ugostiteljstvo, prijevoz i usluge</item>
    </derivirana_varijabla>
  </DomainObject.Predmet.ProtuStrankaListNazivFormated>
  <DomainObject.Predmet.ProtuStrankaListNazivFormatedOIB>
    <izvorni_sadrzaj>
      <item>CASTRUM DE POSEGA d. o. o. za trgovinu, uvoz-izvoz, ugostiteljstvo, prijevoz i usluge, OIB 12305925708</item>
    </izvorni_sadrzaj>
    <derivirana_varijabla naziv="DomainObject.Predmet.ProtuStrankaListNazivFormatedOIB_1">
      <item>CASTRUM DE POSEGA d. o. o. za trgovinu, uvoz-izvoz, ugostiteljstvo, prijevoz i usluge, OIB 12305925708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CASTRUM DE POSEGA d. o. o. za trgovinu, uvoz-izvoz, ugostiteljstvo, prijevoz i usluge</izvorni_sadrzaj>
    <derivirana_varijabla naziv="DomainObject.Predmet.ProtustrankaIDrugi_1">CASTRUM DE POSEGA d. o. o. za trgovinu, uvoz-izvoz, ugostiteljstvo, prijevoz i usluge</derivirana_varijabla>
  </DomainObject.Predmet.ProtustrankaIDrugi>
  <DomainObject.Predmet.StrankaIDrugiAdressOIB>
    <izvorni_sadrzaj>FINANCIJSKA AGENCIJA RC OSIJEK, OIB 85821130368, P.Krešimira IV 20, 35000 Slavonski Brod</izvorni_sadrzaj>
    <derivirana_varijabla naziv="DomainObject.Predmet.StrankaIDrugiAdressOIB_1">FINANCIJSKA AGENCIJA RC OSIJEK, OIB 85821130368, P.Krešimira IV 20, 35000 Slavonski Brod</derivirana_varijabla>
  </DomainObject.Predmet.StrankaIDrugiAdressOIB>
  <DomainObject.Predmet.ProtustrankaIDrugiAdressOIB>
    <izvorni_sadrzaj>CASTRUM DE POSEGA d. o. o. za trgovinu, uvoz-izvoz, ugostiteljstvo, prijevoz i usluge, OIB 12305925708, Svetog Josipa 2, 34000 Požega</izvorni_sadrzaj>
    <derivirana_varijabla naziv="DomainObject.Predmet.ProtustrankaIDrugiAdressOIB_1">CASTRUM DE POSEGA d. o. o. za trgovinu, uvoz-izvoz, ugostiteljstvo, prijevoz i usluge, OIB 12305925708, Svetog Josipa 2,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CASTRUM DE POSEGA d. o. o. za trgovinu, uvoz-izvoz, ugostiteljstvo, prijevoz i usluge</item>
    </izvorni_sadrzaj>
    <derivirana_varijabla naziv="DomainObject.Predmet.SudioniciListNaziv_1">
      <item>FINANCIJSKA AGENCIJA RC OSIJEK</item>
      <item>CASTRUM DE POSEGA d. o. o. za trgovinu, uvoz-izvoz, ugostiteljstvo, prijevoz i usluge</item>
    </derivirana_varijabla>
  </DomainObject.Predmet.SudioniciListNaziv>
  <DomainObject.Predmet.SudioniciListAdressOIB>
    <izvorni_sadrzaj>
      <item>FINANCIJSKA AGENCIJA RC OSIJEK, OIB 85821130368, P.Krešimira IV 20,35000 Slavonski Brod</item>
      <item>CASTRUM DE POSEGA d. o. o. za trgovinu, uvoz-izvoz, ugostiteljstvo, prijevoz i usluge, OIB 12305925708, Svetog Josipa 2,34000 Požega</item>
    </izvorni_sadrzaj>
    <derivirana_varijabla naziv="DomainObject.Predmet.SudioniciListAdressOIB_1">
      <item>FINANCIJSKA AGENCIJA RC OSIJEK, OIB 85821130368, P.Krešimira IV 20,35000 Slavonski Brod</item>
      <item>CASTRUM DE POSEGA d. o. o. za trgovinu, uvoz-izvoz, ugostiteljstvo, prijevoz i usluge, OIB 12305925708, Svetog Josipa 2,34000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12305925708</item>
    </izvorni_sadrzaj>
    <derivirana_varijabla naziv="DomainObject.Predmet.SudioniciListNazivOIB_1">
      <item>, OIB 85821130368</item>
      <item>, OIB 12305925708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1256</properties:Words>
  <properties:Characters>6838</properties:Characters>
  <properties:Lines>133</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2016-06-01T10:31:00Z</dcterms:created>
  <dc:creator>Danijela Martini Maoduš</dc:creator>
  <cp:lastModifiedBy>wsadmin</cp:lastModifiedBy>
  <cp:lastPrinted>2016-06-01T10:28:00Z</cp:lastPrinted>
  <dcterms:modified xmlns:xsi="http://www.w3.org/2001/XMLSchema-instance" xsi:type="dcterms:W3CDTF">2016-06-01T10:31:00Z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