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b053" w14:paraId="a26b053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>Zagreb, Amruševa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9423A">
        <w:t>1</w:t>
      </w:r>
      <w:r w:rsidR="00F80D61">
        <w:t>3</w:t>
      </w:r>
      <w:r w:rsidR="00652F20">
        <w:t>55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8F0D18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362A20" w:rsidR="00362A20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</w:t>
      </w:r>
      <w:r w:rsidR="00535CF7">
        <w:t xml:space="preserve"> </w:t>
      </w:r>
      <w:r w:rsidR="00043C97">
        <w:rPr>
          <w:b/>
        </w:rPr>
        <w:t>RETRO DOMUS d.o.o.,</w:t>
      </w:r>
      <w:r w:rsidR="007B4450">
        <w:rPr>
          <w:b/>
        </w:rPr>
        <w:t xml:space="preserve"> </w:t>
      </w:r>
      <w:r w:rsidR="00043C97">
        <w:t>OIB: 11440051077</w:t>
      </w:r>
      <w:r w:rsidR="00043C97">
        <w:rPr>
          <w:b/>
        </w:rPr>
        <w:t xml:space="preserve">, </w:t>
      </w:r>
      <w:r w:rsidR="00043C97">
        <w:t xml:space="preserve"> Medulićeva 18A, Zagreb.</w:t>
      </w:r>
    </w:p>
    <w:p w:rsidRDefault="00043C97" w:rsidP="00043C97" w:rsidR="00043C97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Iznos duga evidentiran na temelju ne</w:t>
      </w:r>
      <w:r w:rsidR="005F652F">
        <w:t xml:space="preserve">izvršenih osnova za plaćanje je </w:t>
      </w:r>
      <w:r w:rsidR="00043C97">
        <w:t>20.430,69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362A20">
      <w:rPr>
        <w:b/>
        <w:color w:themeColor="text1" w:val="000000"/>
      </w:rPr>
      <w:t>13</w:t>
    </w:r>
    <w:r w:rsidR="00652F20">
      <w:rPr>
        <w:b/>
        <w:color w:themeColor="text1" w:val="000000"/>
      </w:rPr>
      <w:t>55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C97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2A20"/>
    <w:rsid w:val="003673AE"/>
    <w:rsid w:val="0038246E"/>
    <w:rsid w:val="003958B3"/>
    <w:rsid w:val="003D35F9"/>
    <w:rsid w:val="003E1AB9"/>
    <w:rsid w:val="003E33E5"/>
    <w:rsid w:val="003E3A15"/>
    <w:rsid w:val="00405B7C"/>
    <w:rsid w:val="00413F4C"/>
    <w:rsid w:val="00464FD9"/>
    <w:rsid w:val="0048485E"/>
    <w:rsid w:val="004A6089"/>
    <w:rsid w:val="004B337A"/>
    <w:rsid w:val="004E1A86"/>
    <w:rsid w:val="004F3962"/>
    <w:rsid w:val="0053446F"/>
    <w:rsid w:val="00535CF7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5F652F"/>
    <w:rsid w:val="00627F6A"/>
    <w:rsid w:val="00641FF2"/>
    <w:rsid w:val="00652F20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4450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8F0D18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7292E"/>
    <w:rsid w:val="00A77B72"/>
    <w:rsid w:val="00A93B12"/>
    <w:rsid w:val="00AB343E"/>
    <w:rsid w:val="00AC165C"/>
    <w:rsid w:val="00AC4528"/>
    <w:rsid w:val="00AC77E1"/>
    <w:rsid w:val="00AD027A"/>
    <w:rsid w:val="00B150C0"/>
    <w:rsid w:val="00B55A60"/>
    <w:rsid w:val="00B652B5"/>
    <w:rsid w:val="00B71A7F"/>
    <w:rsid w:val="00B82F18"/>
    <w:rsid w:val="00B9423A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80D61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B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B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B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B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B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B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B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B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St-1399/2019</izvorni_sadrzaj>
    <derivirana_varijabla naziv="DomainObject.Predmet.OznakaBroj_1">St-1399/2019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Limus Management d.o.o. zastupanog po punomoćniku Ivan Hibner; Nino Vrhar</izvorni_sadrzaj>
    <derivirana_varijabla naziv="DomainObject.Predmet.ProtustrankaFormated_1">  Limus Management d.o.o. zastupanog po punomoćniku Ivan Hibner; Nino Vrhar</derivirana_varijabla>
  </DomainObject.Predmet.ProtustrankaFormated>
  <DomainObject.Predmet.ProtustrankaFormatedOIB>
    <izvorni_sadrzaj>  Limus Management d.o.o., OIB 06413951231 zastupanog po punomoćniku Ivan Hibner; Nino Vrhar</izvorni_sadrzaj>
    <derivirana_varijabla naziv="DomainObject.Predmet.ProtustrankaFormatedOIB_1">  Limus Management d.o.o., OIB 06413951231 zastupanog po punomoćniku Ivan Hibner; Nino Vrhar</derivirana_varijabla>
  </DomainObject.Predmet.ProtustrankaFormatedOIB>
  <DomainObject.Predmet.ProtustrankaFormatedWithAdress>
    <izvorni_sadrzaj> Limus Management d.o.o., Ivana Cankara 7, 10000 Zagreb zastupanog po punomoćniku Ivan Hibner; Nino Vrhar</izvorni_sadrzaj>
    <derivirana_varijabla naziv="DomainObject.Predmet.ProtustrankaFormatedWithAdress_1"> Limus Management d.o.o., Ivana Cankara 7, 10000 Zagreb zastupanog po punomoćniku Ivan Hibner; Nino Vrhar</derivirana_varijabla>
  </DomainObject.Predmet.ProtustrankaFormatedWithAdress>
  <DomainObject.Predmet.ProtustrankaFormatedWithAdressOIB>
    <izvorni_sadrzaj> Limus Management d.o.o., OIB 06413951231, Ivana Cankara 7, 10000 Zagreb zastupanog po punomoćniku Ivan Hibner; Nino Vrhar</izvorni_sadrzaj>
    <derivirana_varijabla naziv="DomainObject.Predmet.ProtustrankaFormatedWithAdressOIB_1"> Limus Management d.o.o., OIB 06413951231, Ivana Cankara 7, 10000 Zagreb zastupanog po punomoćniku Ivan Hibner; Nino Vrhar</derivirana_varijabla>
  </DomainObject.Predmet.ProtustrankaFormatedWithAdressOIB>
  <DomainObject.Predmet.ProtustrankaWithAdress>
    <izvorni_sadrzaj>Limus Management d.o.o. Ivana Cankara 7, 10000 Zagreb</izvorni_sadrzaj>
    <derivirana_varijabla naziv="DomainObject.Predmet.ProtustrankaWithAdress_1">Limus Management d.o.o. Ivana Cankara 7, 10000 Zagreb</derivirana_varijabla>
  </DomainObject.Predmet.ProtustrankaWithAdress>
  <DomainObject.Predmet.ProtustrankaWithAdressOIB>
    <izvorni_sadrzaj>Limus Management d.o.o., OIB 06413951231, Ivana Cankara 7, 10000 Zagreb</izvorni_sadrzaj>
    <derivirana_varijabla naziv="DomainObject.Predmet.ProtustrankaWithAdressOIB_1">Limus Management d.o.o., OIB 06413951231, Ivana Cankara 7, 10000 Zagreb</derivirana_varijabla>
  </DomainObject.Predmet.ProtustrankaWithAdressOIB>
  <DomainObject.Predmet.ProtustrankaNazivFormated>
    <izvorni_sadrzaj>Limus Management d.o.o.</izvorni_sadrzaj>
    <derivirana_varijabla naziv="DomainObject.Predmet.ProtustrankaNazivFormated_1">Limus Management d.o.o.</derivirana_varijabla>
  </DomainObject.Predmet.ProtustrankaNazivFormated>
  <DomainObject.Predmet.ProtustrankaNazivFormatedOIB>
    <izvorni_sadrzaj>Limus Management d.o.o., OIB 06413951231</izvorni_sadrzaj>
    <derivirana_varijabla naziv="DomainObject.Predmet.ProtustrankaNazivFormatedOIB_1">Limus Management d.o.o., OIB 06413951231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Limus Management d.o.o. zastupanog po punomoćniku Ivan Hibner; Nino Vrhar</item>
    </izvorni_sadrzaj>
    <derivirana_varijabla naziv="DomainObject.Predmet.ProtuStrankaListFormated_1">
      <item>Limus Management d.o.o. zastupanog po punomoćniku Ivan Hibner; Nino Vrhar</item>
    </derivirana_varijabla>
  </DomainObject.Predmet.ProtuStrankaListFormated>
  <DomainObject.Predmet.ProtuStrankaListFormatedOIB>
    <izvorni_sadrzaj>
      <item>Limus Management d.o.o., OIB 06413951231 zastupanog po punomoćniku Ivan Hibner; Nino Vrhar</item>
    </izvorni_sadrzaj>
    <derivirana_varijabla naziv="DomainObject.Predmet.ProtuStrankaListFormatedOIB_1">
      <item>Limus Management d.o.o., OIB 06413951231 zastupanog po punomoćniku Ivan Hibner; Nino Vrhar</item>
    </derivirana_varijabla>
  </DomainObject.Predmet.ProtuStrankaListFormatedOIB>
  <DomainObject.Predmet.ProtuStrankaListFormatedWithAdress>
    <izvorni_sadrzaj>
      <item>Limus Management d.o.o., Ivana Cankara 7, 10000 Zagreb zastupanog po punomoćniku Ivan Hibner; Nino Vrhar</item>
    </izvorni_sadrzaj>
    <derivirana_varijabla naziv="DomainObject.Predmet.ProtuStrankaListFormatedWithAdress_1">
      <item>Limus Management d.o.o., Ivana Cankara 7, 10000 Zagreb zastupanog po punomoćniku Ivan Hibner; Nino Vrhar</item>
    </derivirana_varijabla>
  </DomainObject.Predmet.ProtuStrankaListFormatedWithAdress>
  <DomainObject.Predmet.ProtuStrankaListFormatedWithAdressOIB>
    <izvorni_sadrzaj>
      <item>Limus Management d.o.o., OIB 06413951231, Ivana Cankara 7, 10000 Zagreb zastupanog po punomoćniku Ivan Hibner; Nino Vrhar</item>
    </izvorni_sadrzaj>
    <derivirana_varijabla naziv="DomainObject.Predmet.ProtuStrankaListFormatedWithAdressOIB_1">
      <item>Limus Management d.o.o., OIB 06413951231, Ivana Cankara 7, 10000 Zagreb zastupanog po punomoćniku Ivan Hibner; Nino Vrhar</item>
    </derivirana_varijabla>
  </DomainObject.Predmet.ProtuStrankaListFormatedWithAdressOIB>
  <DomainObject.Predmet.ProtuStrankaListNazivFormated>
    <izvorni_sadrzaj>
      <item>Limus Management d.o.o.</item>
    </izvorni_sadrzaj>
    <derivirana_varijabla naziv="DomainObject.Predmet.ProtuStrankaListNazivFormated_1">
      <item>Limus Management d.o.o.</item>
    </derivirana_varijabla>
  </DomainObject.Predmet.ProtuStrankaListNazivFormated>
  <DomainObject.Predmet.ProtuStrankaListNazivFormatedOIB>
    <izvorni_sadrzaj>
      <item>Limus Management d.o.o., OIB 06413951231</item>
    </izvorni_sadrzaj>
    <derivirana_varijabla naziv="DomainObject.Predmet.ProtuStrankaListNazivFormatedOIB_1">
      <item>Limus Management d.o.o., OIB 06413951231</item>
    </derivirana_varijabla>
  </DomainObject.Predmet.ProtuStrankaListNazivFormatedOIB>
  <DomainObject.Predmet.OstaliListFormated>
    <izvorni_sadrzaj>
      <item>Ivan Hibner punomoćnik sudionika u postupku Limus Management d.o.o.</item>
      <item>Nino Vrhar punomoćnik sudionika u postupku Limus Management d.o.o.</item>
    </izvorni_sadrzaj>
    <derivirana_varijabla naziv="DomainObject.Predmet.OstaliListFormated_1">
      <item>Ivan Hibner punomoćnik sudionika u postupku Limus Management d.o.o.</item>
      <item>Nino Vrhar punomoćnik sudionika u postupku Limus Management d.o.o.</item>
    </derivirana_varijabla>
  </DomainObject.Predmet.OstaliListFormated>
  <DomainObject.Predmet.OstaliListFormatedOIB>
    <izvorni_sadrzaj>
      <item>Ivan Hibner, OIB 66610838847 punomoćnik sudionika u postupku Limus Management d.o.o.</item>
      <item>Nino Vrhar, OIB 19790200586 punomoćnik sudionika u postupku Limus Management d.o.o.</item>
    </izvorni_sadrzaj>
    <derivirana_varijabla naziv="DomainObject.Predmet.OstaliListFormatedOIB_1">
      <item>Ivan Hibner, OIB 66610838847 punomoćnik sudionika u postupku Limus Management d.o.o.</item>
      <item>Nino Vrhar, OIB 19790200586 punomoćnik sudionika u postupku Limus Management d.o.o.</item>
    </derivirana_varijabla>
  </DomainObject.Predmet.OstaliListFormatedOIB>
  <DomainObject.Predmet.OstaliListFormatedWithAdress>
    <izvorni_sadrzaj>
      <item>Ivan Hibner, Stara Cesta 21, 10410 Vukovina punomoćnik sudionika u postupku Limus Management d.o.o.</item>
      <item>Nino Vrhar, V.nazora 25 A, 40000 Lopatinec punomoćnik sudionika u postupku Limus Management d.o.o.</item>
    </izvorni_sadrzaj>
    <derivirana_varijabla naziv="DomainObject.Predmet.OstaliListFormatedWithAdress_1">
      <item>Ivan Hibner, Stara Cesta 21, 10410 Vukovina punomoćnik sudionika u postupku Limus Management d.o.o.</item>
      <item>Nino Vrhar, V.nazora 25 A, 40000 Lopatinec punomoćnik sudionika u postupku Limus Management d.o.o.</item>
    </derivirana_varijabla>
  </DomainObject.Predmet.OstaliListFormatedWithAdress>
  <DomainObject.Predmet.OstaliListFormatedWithAdressOIB>
    <izvorni_sadrzaj>
      <item>Ivan Hibner, OIB 66610838847, Stara Cesta 21, 10410 Vukovina punomoćnik sudionika u postupku Limus Management d.o.o.</item>
      <item>Nino Vrhar, OIB 19790200586, V.nazora 25 A, 40000 Lopatinec punomoćnik sudionika u postupku Limus Management d.o.o.</item>
    </izvorni_sadrzaj>
    <derivirana_varijabla naziv="DomainObject.Predmet.OstaliListFormatedWithAdressOIB_1">
      <item>Ivan Hibner, OIB 66610838847, Stara Cesta 21, 10410 Vukovina punomoćnik sudionika u postupku Limus Management d.o.o.</item>
      <item>Nino Vrhar, OIB 19790200586, V.nazora 25 A, 40000 Lopatinec punomoćnik sudionika u postupku Limus Management d.o.o.</item>
    </derivirana_varijabla>
  </DomainObject.Predmet.OstaliListFormatedWithAdressOIB>
  <DomainObject.Predmet.OstaliListNazivFormated>
    <izvorni_sadrzaj>
      <item>Ivan Hibner</item>
      <item>Nino Vrhar</item>
    </izvorni_sadrzaj>
    <derivirana_varijabla naziv="DomainObject.Predmet.OstaliListNazivFormated_1">
      <item>Ivan Hibner</item>
      <item>Nino Vrhar</item>
    </derivirana_varijabla>
  </DomainObject.Predmet.OstaliListNazivFormated>
  <DomainObject.Predmet.OstaliListNazivFormatedOIB>
    <izvorni_sadrzaj>
      <item>Ivan Hibner, OIB 66610838847</item>
      <item>Nino Vrhar, OIB 19790200586</item>
    </izvorni_sadrzaj>
    <derivirana_varijabla naziv="DomainObject.Predmet.OstaliListNazivFormatedOIB_1">
      <item>Ivan Hibner, OIB 66610838847</item>
      <item>Nino Vrhar, OIB 19790200586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Limus Management d.o.o.</izvorni_sadrzaj>
    <derivirana_varijabla naziv="DomainObject.Predmet.ProtustrankaIDrugi_1">Limus Management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Limus Management d.o.o., OIB 06413951231, Ivana Cankara 7, 10000 Zagreb</izvorni_sadrzaj>
    <derivirana_varijabla naziv="DomainObject.Predmet.ProtustrankaIDrugiAdressOIB_1">Limus Management d.o.o., OIB 06413951231, Ivana Cankara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Limus Management d.o.o.</item>
      <item>FINANCIJSKA AGENCIJA, RC Zagreb</item>
      <item>Ivan Hibner</item>
      <item>Nino Vrhar</item>
    </izvorni_sadrzaj>
    <derivirana_varijabla naziv="DomainObject.Predmet.SudioniciListNaziv_1">
      <item>Limus Management d.o.o.</item>
      <item>FINANCIJSKA AGENCIJA, RC Zagreb</item>
      <item>Ivan Hibner</item>
      <item>Nino Vrhar</item>
    </derivirana_varijabla>
  </DomainObject.Predmet.SudioniciListNaziv>
  <DomainObject.Predmet.SudioniciListAdressOIB>
    <izvorni_sadrzaj>
      <item>Limus Management d.o.o., OIB 06413951231, Ivana Cankara 7,10000 Zagreb</item>
      <item>FINANCIJSKA AGENCIJA, RC Zagreb, OIB 85821130368, Trg svibanjskih žrtava 1995. 1,10000 Zagreb</item>
      <item>Ivan Hibner, OIB 66610838847, Stara Cesta 21,10410 Vukovina</item>
      <item>Nino Vrhar, OIB 19790200586, V.nazora 25 A,40000 Lopatinec</item>
    </izvorni_sadrzaj>
    <derivirana_varijabla naziv="DomainObject.Predmet.SudioniciListAdressOIB_1">
      <item>Limus Management d.o.o., OIB 06413951231, Ivana Cankara 7,10000 Zagreb</item>
      <item>FINANCIJSKA AGENCIJA, RC Zagreb, OIB 85821130368, Trg svibanjskih žrtava 1995. 1,10000 Zagreb</item>
      <item>Ivan Hibner, OIB 66610838847, Stara Cesta 21,10410 Vukovina</item>
      <item>Nino Vrhar, OIB 19790200586, V.nazora 25 A,40000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06413951231</item>
      <item>, OIB 85821130368</item>
      <item>, OIB 66610838847</item>
      <item>, OIB 19790200586</item>
    </izvorni_sadrzaj>
    <derivirana_varijabla naziv="DomainObject.Predmet.SudioniciListNazivOIB_1">
      <item>, OIB 06413951231</item>
      <item>, OIB 85821130368</item>
      <item>, OIB 66610838847</item>
      <item>, OIB 19790200586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1329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2019-07-18T08:59:00Z</dcterms:created>
  <dc:creator>ilukac</dc:creator>
  <cp:lastModifiedBy>Irena Benko</cp:lastModifiedBy>
  <cp:lastPrinted>2019-07-18T08:59:00Z</cp:lastPrinted>
  <dcterms:modified xmlns:xsi="http://www.w3.org/2001/XMLSchema-instance" xsi:type="dcterms:W3CDTF">2019-07-18T09:26:00Z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