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76db" w14:paraId="e8976db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292FD0">
        <w:rPr>
          <w:b/>
          <w:sz w:val="22"/>
          <w:szCs w:val="22"/>
        </w:rPr>
        <w:t>768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0A7F64">
        <w:rPr>
          <w:b/>
          <w:sz w:val="22"/>
          <w:szCs w:val="22"/>
        </w:rPr>
        <w:t>4</w:t>
      </w:r>
      <w:r w:rsidR="00B517C8">
        <w:rPr>
          <w:b/>
          <w:sz w:val="22"/>
          <w:szCs w:val="22"/>
        </w:rPr>
        <w:t>9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292FD0" w:rsidRPr="00292FD0">
        <w:rPr>
          <w:sz w:val="22"/>
          <w:szCs w:val="22"/>
        </w:rPr>
        <w:t>RAČICA d.o.o. za građenje i turizam, Stari Grad</w:t>
      </w:r>
      <w:r w:rsidR="00D27B10">
        <w:rPr>
          <w:sz w:val="22"/>
          <w:szCs w:val="22"/>
        </w:rPr>
        <w:t xml:space="preserve"> "u stečaju"</w:t>
      </w:r>
      <w:r w:rsidR="00292FD0" w:rsidRPr="00292FD0">
        <w:rPr>
          <w:sz w:val="22"/>
          <w:szCs w:val="22"/>
        </w:rPr>
        <w:t>, Kralja Zvonimira 16, MBS: 060213683, OIB: 25457469148</w:t>
      </w:r>
      <w:r w:rsidR="00884320" w:rsidRPr="00884320">
        <w:rPr>
          <w:sz w:val="22"/>
          <w:szCs w:val="22"/>
          <w:lang w:val="en-AU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B517C8">
        <w:rPr>
          <w:sz w:val="22"/>
          <w:szCs w:val="22"/>
        </w:rPr>
        <w:t>15</w:t>
      </w:r>
      <w:r w:rsidR="00A46B24">
        <w:rPr>
          <w:sz w:val="22"/>
          <w:szCs w:val="22"/>
        </w:rPr>
        <w:t xml:space="preserve">. </w:t>
      </w:r>
      <w:r w:rsidR="000A7F64">
        <w:rPr>
          <w:sz w:val="22"/>
          <w:szCs w:val="22"/>
        </w:rPr>
        <w:t>studenog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0A7F64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B517C8">
        <w:rPr>
          <w:bCs/>
          <w:sz w:val="22"/>
          <w:szCs w:val="22"/>
        </w:rPr>
        <w:t xml:space="preserve">Srđana Morpurgo </w:t>
      </w:r>
      <w:r w:rsidR="00B517C8" w:rsidRPr="00B517C8">
        <w:rPr>
          <w:bCs/>
          <w:sz w:val="22"/>
          <w:szCs w:val="22"/>
        </w:rPr>
        <w:t>Split, Trg Mihovila Pavlinovića 2,</w:t>
      </w:r>
      <w:r w:rsidR="00B517C8" w:rsidRPr="00B517C8">
        <w:rPr>
          <w:bCs/>
          <w:i/>
          <w:sz w:val="22"/>
          <w:szCs w:val="22"/>
        </w:rPr>
        <w:t xml:space="preserve"> </w:t>
      </w:r>
      <w:r w:rsidR="00B517C8" w:rsidRPr="00B517C8">
        <w:rPr>
          <w:bCs/>
          <w:sz w:val="22"/>
          <w:szCs w:val="22"/>
        </w:rPr>
        <w:t>OIB: 53284085908</w:t>
      </w:r>
      <w:r w:rsidR="004B1553">
        <w:rPr>
          <w:bCs/>
          <w:sz w:val="22"/>
          <w:szCs w:val="22"/>
        </w:rPr>
        <w:t>,</w:t>
      </w:r>
      <w:r w:rsidR="000A7F64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292FD0" w:rsidRPr="00292FD0">
        <w:rPr>
          <w:sz w:val="22"/>
          <w:szCs w:val="22"/>
        </w:rPr>
        <w:t>RAČICA d.o.o. za građenje i turizam, Stari Grad, Kralja Zvonimira 16, MBS: 060213683, OIB: 25457469148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292FD0" w:rsidRPr="00292FD0">
        <w:rPr>
          <w:bCs/>
          <w:sz w:val="22"/>
          <w:szCs w:val="22"/>
        </w:rPr>
        <w:t>RAČICA d.o.o. za građenje i turizam, Stari Grad, Kralja Zvonimira 16, MBS: 060213683, OIB: 25457469148</w:t>
      </w:r>
      <w:r w:rsidR="004B1553">
        <w:rPr>
          <w:bCs/>
          <w:sz w:val="22"/>
          <w:szCs w:val="22"/>
        </w:rPr>
        <w:t>,</w:t>
      </w:r>
      <w:r w:rsidR="000B620E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476EE0">
        <w:rPr>
          <w:bCs/>
          <w:sz w:val="22"/>
          <w:szCs w:val="22"/>
        </w:rPr>
        <w:t>FRANO KRIŠTO</w:t>
      </w:r>
      <w:r w:rsidR="00D5628A">
        <w:rPr>
          <w:bCs/>
          <w:sz w:val="22"/>
          <w:szCs w:val="22"/>
        </w:rPr>
        <w:t xml:space="preserve">, Split, </w:t>
      </w:r>
      <w:r w:rsidR="00476EE0">
        <w:rPr>
          <w:bCs/>
          <w:sz w:val="22"/>
          <w:szCs w:val="22"/>
        </w:rPr>
        <w:t>Dubrovačka 3a, OI</w:t>
      </w:r>
      <w:r w:rsidR="00EB3F90" w:rsidRPr="00EB3F90">
        <w:rPr>
          <w:bCs/>
          <w:sz w:val="22"/>
          <w:szCs w:val="22"/>
        </w:rPr>
        <w:t xml:space="preserve">B: </w:t>
      </w:r>
      <w:r w:rsidR="00476EE0">
        <w:rPr>
          <w:bCs/>
          <w:sz w:val="22"/>
          <w:szCs w:val="22"/>
        </w:rPr>
        <w:t>65197867391.</w:t>
      </w:r>
    </w:p>
    <w:p w:rsidRDefault="00B84BD0" w:rsidP="0066441A" w:rsidR="00B84BD0" w:rsidRPr="00B84BD0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0B620E">
        <w:rPr>
          <w:sz w:val="22"/>
          <w:szCs w:val="22"/>
        </w:rPr>
        <w:t>768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281015">
        <w:rPr>
          <w:sz w:val="22"/>
          <w:szCs w:val="22"/>
        </w:rPr>
        <w:t>42</w:t>
      </w:r>
      <w:r w:rsidR="0063188F">
        <w:rPr>
          <w:sz w:val="22"/>
          <w:szCs w:val="22"/>
        </w:rPr>
        <w:t xml:space="preserve"> od </w:t>
      </w:r>
      <w:r w:rsidR="00281015">
        <w:rPr>
          <w:sz w:val="22"/>
          <w:szCs w:val="22"/>
        </w:rPr>
        <w:t>4</w:t>
      </w:r>
      <w:r w:rsidR="000F54A2">
        <w:rPr>
          <w:sz w:val="22"/>
          <w:szCs w:val="22"/>
        </w:rPr>
        <w:t xml:space="preserve">. </w:t>
      </w:r>
      <w:r w:rsidR="00281015">
        <w:rPr>
          <w:sz w:val="22"/>
          <w:szCs w:val="22"/>
        </w:rPr>
        <w:t>studenog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780A72" w:rsidRPr="00780A72">
        <w:rPr>
          <w:sz w:val="22"/>
          <w:szCs w:val="22"/>
        </w:rPr>
        <w:t>RAČICA d.o.o. za građenje i turizam, Stari Grad, Kralja Zvonimira 16, MBS: 060213683, OIB: 25457469148</w:t>
      </w:r>
      <w:r w:rsidR="0063188F" w:rsidRPr="0063188F">
        <w:rPr>
          <w:sz w:val="22"/>
          <w:szCs w:val="22"/>
        </w:rPr>
        <w:t xml:space="preserve">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</w:t>
      </w:r>
      <w:r w:rsidR="00281015">
        <w:rPr>
          <w:sz w:val="22"/>
          <w:szCs w:val="22"/>
        </w:rPr>
        <w:t>a</w:t>
      </w:r>
      <w:r w:rsidR="00A42AE0">
        <w:rPr>
          <w:sz w:val="22"/>
          <w:szCs w:val="22"/>
        </w:rPr>
        <w:t xml:space="preserve"> je </w:t>
      </w:r>
      <w:r w:rsidR="00281015">
        <w:rPr>
          <w:sz w:val="22"/>
          <w:szCs w:val="22"/>
        </w:rPr>
        <w:t>Srđana Morpurgo iz Splita</w:t>
      </w:r>
      <w:r w:rsidR="0063188F">
        <w:rPr>
          <w:sz w:val="22"/>
          <w:szCs w:val="22"/>
        </w:rPr>
        <w:t>.</w:t>
      </w:r>
    </w:p>
    <w:p w:rsidRDefault="001F0C28" w:rsidP="0066441A" w:rsidR="001F0C28" w:rsidRPr="00765B34">
      <w:pPr>
        <w:ind w:firstLine="708"/>
        <w:jc w:val="both"/>
        <w:rPr>
          <w:sz w:val="16"/>
          <w:szCs w:val="16"/>
        </w:rPr>
      </w:pPr>
    </w:p>
    <w:p w:rsidRDefault="00024A5F" w:rsidP="0066441A" w:rsidR="005B7B0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1F0C28">
        <w:rPr>
          <w:sz w:val="22"/>
          <w:szCs w:val="22"/>
        </w:rPr>
        <w:t xml:space="preserve"> </w:t>
      </w:r>
      <w:r w:rsidR="00281015">
        <w:rPr>
          <w:sz w:val="22"/>
          <w:szCs w:val="22"/>
        </w:rPr>
        <w:t>Srđana Morpurgo</w:t>
      </w:r>
      <w:r w:rsidR="001F0C28">
        <w:rPr>
          <w:sz w:val="22"/>
          <w:szCs w:val="22"/>
        </w:rPr>
        <w:t xml:space="preserve"> je</w:t>
      </w:r>
      <w:r>
        <w:rPr>
          <w:sz w:val="22"/>
          <w:szCs w:val="22"/>
        </w:rPr>
        <w:t xml:space="preserve"> pod</w:t>
      </w:r>
      <w:r w:rsidR="00DA6905">
        <w:rPr>
          <w:sz w:val="22"/>
          <w:szCs w:val="22"/>
        </w:rPr>
        <w:t>neskom</w:t>
      </w:r>
      <w:r w:rsidR="001F0C28">
        <w:rPr>
          <w:sz w:val="22"/>
          <w:szCs w:val="22"/>
        </w:rPr>
        <w:t xml:space="preserve"> </w:t>
      </w:r>
      <w:r w:rsidR="00A42AE0">
        <w:rPr>
          <w:sz w:val="22"/>
          <w:szCs w:val="22"/>
        </w:rPr>
        <w:t xml:space="preserve">dostavljenim </w:t>
      </w:r>
      <w:r w:rsidR="00281015">
        <w:rPr>
          <w:sz w:val="22"/>
          <w:szCs w:val="22"/>
        </w:rPr>
        <w:t>preko pošte preporučeno 11. studenog</w:t>
      </w:r>
      <w:r w:rsidR="001F0C28">
        <w:rPr>
          <w:sz w:val="22"/>
          <w:szCs w:val="22"/>
        </w:rPr>
        <w:t xml:space="preserve"> 2</w:t>
      </w:r>
      <w:r>
        <w:rPr>
          <w:sz w:val="22"/>
          <w:szCs w:val="22"/>
        </w:rPr>
        <w:t>01</w:t>
      </w:r>
      <w:r w:rsidR="00A42AE0">
        <w:rPr>
          <w:sz w:val="22"/>
          <w:szCs w:val="22"/>
        </w:rPr>
        <w:t>6</w:t>
      </w:r>
      <w:r w:rsidR="001F0C28">
        <w:rPr>
          <w:sz w:val="22"/>
          <w:szCs w:val="22"/>
        </w:rPr>
        <w:t>. godine zatraži</w:t>
      </w:r>
      <w:r w:rsidR="00D63418">
        <w:rPr>
          <w:sz w:val="22"/>
          <w:szCs w:val="22"/>
        </w:rPr>
        <w:t>la je</w:t>
      </w:r>
      <w:r w:rsidR="001F0C28">
        <w:rPr>
          <w:sz w:val="22"/>
          <w:szCs w:val="22"/>
        </w:rPr>
        <w:t xml:space="preserve"> razr</w:t>
      </w:r>
      <w:r w:rsidR="00DA6905">
        <w:rPr>
          <w:sz w:val="22"/>
          <w:szCs w:val="22"/>
        </w:rPr>
        <w:t xml:space="preserve">ješenje sa </w:t>
      </w:r>
      <w:r w:rsidR="001F0C28">
        <w:rPr>
          <w:sz w:val="22"/>
          <w:szCs w:val="22"/>
        </w:rPr>
        <w:t xml:space="preserve">dužnosti </w:t>
      </w:r>
      <w:r w:rsidR="00DA6905">
        <w:rPr>
          <w:sz w:val="22"/>
          <w:szCs w:val="22"/>
        </w:rPr>
        <w:t xml:space="preserve">stečajnog upravitelja </w:t>
      </w:r>
      <w:r w:rsidR="009E43CD">
        <w:rPr>
          <w:sz w:val="22"/>
          <w:szCs w:val="22"/>
        </w:rPr>
        <w:t xml:space="preserve">navodeći u bitnome da </w:t>
      </w:r>
      <w:r w:rsidR="00D63418">
        <w:rPr>
          <w:sz w:val="22"/>
          <w:szCs w:val="22"/>
        </w:rPr>
        <w:t xml:space="preserve">vodi pet stečajnih postupaka u tijeku, a zdravstveni razlozi joj ne dopuštaju obavljati dužnost stečajnog upravitelja budući je imala operaciju kuka i da čeka operaciju koljena, što joj uz životnu dob </w:t>
      </w:r>
      <w:r w:rsidR="005B7B08">
        <w:rPr>
          <w:sz w:val="22"/>
          <w:szCs w:val="22"/>
        </w:rPr>
        <w:t>i stanovanje u starom Gradu predstavlja teškoću za obavljanje dužnosti stečajnog upravitelja.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 xml:space="preserve">u osobi </w:t>
      </w:r>
      <w:r w:rsidR="00476EE0">
        <w:rPr>
          <w:sz w:val="22"/>
          <w:szCs w:val="22"/>
        </w:rPr>
        <w:t>Frana Krišto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44433E">
        <w:rPr>
          <w:sz w:val="22"/>
          <w:szCs w:val="22"/>
        </w:rPr>
        <w:t>15</w:t>
      </w:r>
      <w:r w:rsidR="00D5367B">
        <w:rPr>
          <w:sz w:val="22"/>
          <w:szCs w:val="22"/>
        </w:rPr>
        <w:t xml:space="preserve">. </w:t>
      </w:r>
      <w:r w:rsidR="00F47C24">
        <w:rPr>
          <w:sz w:val="22"/>
          <w:szCs w:val="22"/>
        </w:rPr>
        <w:t>studenog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  <w:r w:rsidR="00D70583">
        <w:rPr>
          <w:b/>
          <w:sz w:val="22"/>
          <w:szCs w:val="22"/>
        </w:rPr>
        <w:t xml:space="preserve"> 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F47C24">
        <w:rPr>
          <w:sz w:val="22"/>
          <w:szCs w:val="22"/>
        </w:rPr>
        <w:t>04</w:t>
      </w:r>
      <w:r w:rsidR="001F3C85">
        <w:rPr>
          <w:sz w:val="22"/>
          <w:szCs w:val="22"/>
        </w:rPr>
        <w:t>.</w:t>
      </w:r>
      <w:r w:rsidR="00340B40">
        <w:rPr>
          <w:sz w:val="22"/>
          <w:szCs w:val="22"/>
        </w:rPr>
        <w:t>1</w:t>
      </w:r>
      <w:r w:rsidR="00F47C24">
        <w:rPr>
          <w:sz w:val="22"/>
          <w:szCs w:val="22"/>
        </w:rPr>
        <w:t>1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 w:rsidR="00340B40">
        <w:rPr>
          <w:sz w:val="22"/>
          <w:szCs w:val="22"/>
        </w:rPr>
        <w:t xml:space="preserve"> </w:t>
      </w:r>
      <w:r w:rsidR="0044433E">
        <w:rPr>
          <w:sz w:val="22"/>
          <w:szCs w:val="22"/>
        </w:rPr>
        <w:t>Srđana Morpurgo</w:t>
      </w:r>
      <w:r w:rsidR="00D70583"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  <w:r w:rsidR="00F47C24">
        <w:rPr>
          <w:sz w:val="22"/>
          <w:szCs w:val="22"/>
        </w:rPr>
        <w:t xml:space="preserve"> u Splitu</w:t>
      </w:r>
      <w:r>
        <w:rPr>
          <w:sz w:val="22"/>
          <w:szCs w:val="22"/>
        </w:rPr>
        <w:t>, prije pravomoćnosti,</w:t>
      </w:r>
    </w:p>
    <w:p w:rsidRDefault="00CE61FD" w:rsidP="0027199F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>
        <w:rPr>
          <w:sz w:val="22"/>
          <w:szCs w:val="22"/>
        </w:rPr>
        <w:t>,</w:t>
      </w:r>
    </w:p>
    <w:p w:rsidRDefault="00B77A3D" w:rsidP="0027199F" w:rsidR="00B77A3D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Ministarstvu pravosuđa (čl. 78. st. 6. SZ).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353B12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9C7A61">
      <w:rPr>
        <w:b/>
        <w:sz w:val="22"/>
        <w:szCs w:val="22"/>
      </w:rPr>
      <w:t>768</w:t>
    </w:r>
    <w:r w:rsidRPr="00F1416F">
      <w:rPr>
        <w:b/>
        <w:sz w:val="22"/>
        <w:szCs w:val="22"/>
      </w:rPr>
      <w:t>/2016-</w:t>
    </w:r>
    <w:r w:rsidR="00F47C24">
      <w:rPr>
        <w:b/>
        <w:sz w:val="22"/>
        <w:szCs w:val="22"/>
      </w:rPr>
      <w:t>4</w:t>
    </w:r>
    <w:r w:rsidR="0044433E">
      <w:rPr>
        <w:b/>
        <w:sz w:val="22"/>
        <w:szCs w:val="22"/>
      </w:rPr>
      <w:t>9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337E4"/>
    <w:rsid w:val="0004115B"/>
    <w:rsid w:val="00045435"/>
    <w:rsid w:val="00091961"/>
    <w:rsid w:val="000A7F64"/>
    <w:rsid w:val="000B620E"/>
    <w:rsid w:val="000E2380"/>
    <w:rsid w:val="000F54A2"/>
    <w:rsid w:val="00130EC1"/>
    <w:rsid w:val="00142BA0"/>
    <w:rsid w:val="001527C2"/>
    <w:rsid w:val="00187166"/>
    <w:rsid w:val="001E54C1"/>
    <w:rsid w:val="001F0C28"/>
    <w:rsid w:val="001F3C85"/>
    <w:rsid w:val="00214F37"/>
    <w:rsid w:val="00216567"/>
    <w:rsid w:val="002205DD"/>
    <w:rsid w:val="0027199F"/>
    <w:rsid w:val="00281015"/>
    <w:rsid w:val="00292FD0"/>
    <w:rsid w:val="00340B40"/>
    <w:rsid w:val="00353B12"/>
    <w:rsid w:val="00365A7A"/>
    <w:rsid w:val="0036647D"/>
    <w:rsid w:val="0038643A"/>
    <w:rsid w:val="00396B81"/>
    <w:rsid w:val="003B3FD0"/>
    <w:rsid w:val="003D4249"/>
    <w:rsid w:val="003F414C"/>
    <w:rsid w:val="003F660A"/>
    <w:rsid w:val="00413D2C"/>
    <w:rsid w:val="0044433E"/>
    <w:rsid w:val="004519EE"/>
    <w:rsid w:val="00476EE0"/>
    <w:rsid w:val="00477870"/>
    <w:rsid w:val="004A304E"/>
    <w:rsid w:val="004B1553"/>
    <w:rsid w:val="005440F4"/>
    <w:rsid w:val="005B1BB3"/>
    <w:rsid w:val="005B7B08"/>
    <w:rsid w:val="0063188F"/>
    <w:rsid w:val="0066441A"/>
    <w:rsid w:val="00665846"/>
    <w:rsid w:val="00675341"/>
    <w:rsid w:val="00693C5A"/>
    <w:rsid w:val="006B1B56"/>
    <w:rsid w:val="006C670D"/>
    <w:rsid w:val="007366B7"/>
    <w:rsid w:val="00741F47"/>
    <w:rsid w:val="00765B34"/>
    <w:rsid w:val="00770E21"/>
    <w:rsid w:val="00780A72"/>
    <w:rsid w:val="007A79C4"/>
    <w:rsid w:val="007C5A4E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E708A"/>
    <w:rsid w:val="009349D4"/>
    <w:rsid w:val="00971B5C"/>
    <w:rsid w:val="009C7A61"/>
    <w:rsid w:val="009D7AB1"/>
    <w:rsid w:val="009E1C62"/>
    <w:rsid w:val="009E43CD"/>
    <w:rsid w:val="009F3952"/>
    <w:rsid w:val="00A42AE0"/>
    <w:rsid w:val="00A46B24"/>
    <w:rsid w:val="00B517C8"/>
    <w:rsid w:val="00B56176"/>
    <w:rsid w:val="00B77A3D"/>
    <w:rsid w:val="00B84BD0"/>
    <w:rsid w:val="00BA3EA4"/>
    <w:rsid w:val="00BB21A8"/>
    <w:rsid w:val="00BE0CEB"/>
    <w:rsid w:val="00C11FF9"/>
    <w:rsid w:val="00C171B6"/>
    <w:rsid w:val="00C4340A"/>
    <w:rsid w:val="00C66104"/>
    <w:rsid w:val="00CD2B97"/>
    <w:rsid w:val="00CE61FD"/>
    <w:rsid w:val="00CE6655"/>
    <w:rsid w:val="00D00887"/>
    <w:rsid w:val="00D27B10"/>
    <w:rsid w:val="00D5367B"/>
    <w:rsid w:val="00D5628A"/>
    <w:rsid w:val="00D57D39"/>
    <w:rsid w:val="00D63418"/>
    <w:rsid w:val="00D70583"/>
    <w:rsid w:val="00DA6905"/>
    <w:rsid w:val="00DD3783"/>
    <w:rsid w:val="00E60706"/>
    <w:rsid w:val="00E7027C"/>
    <w:rsid w:val="00EB3F90"/>
    <w:rsid w:val="00F1416F"/>
    <w:rsid w:val="00F16742"/>
    <w:rsid w:val="00F20EBB"/>
    <w:rsid w:val="00F21072"/>
    <w:rsid w:val="00F2167A"/>
    <w:rsid w:val="00F47C24"/>
    <w:rsid w:val="00F72543"/>
    <w:rsid w:val="00F76864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B1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B1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B1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B1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B1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B1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B1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B1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2513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2016-11-15T14:14:00Z</dcterms:created>
  <dc:creator>dbutigan</dc:creator>
  <cp:lastModifiedBy>Srđan Gavranić</cp:lastModifiedBy>
  <cp:lastPrinted>2016-11-04T09:38:00Z</cp:lastPrinted>
  <dcterms:modified xmlns:xsi="http://www.w3.org/2001/XMLSchema-instance" xsi:type="dcterms:W3CDTF">2016-11-15T14:16:00Z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