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8e3c" w14:paraId="b108e3c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St-10</w:t>
      </w:r>
      <w:r w:rsidR="00D7289A">
        <w:t>8</w:t>
      </w:r>
      <w:r w:rsidR="00CD4E8E">
        <w:t>6</w:t>
      </w:r>
      <w:r>
        <w:t>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283618">
        <w:t>LEVIDENT društvo s ograničenom odgovornošću za usluge i trgovinu Zagreb, Šljivik 6, OIB 46380024340, MBS 080735276</w:t>
      </w:r>
      <w:r w:rsidR="00D7289A">
        <w:t>,</w:t>
      </w:r>
      <w:r>
        <w:t xml:space="preserve"> dana </w:t>
      </w:r>
      <w:r w:rsidR="00E30732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283618" w:rsidP="00283618" w:rsidR="00283618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</w:t>
      </w:r>
      <w:r w:rsidR="004C4FD6" w:rsidRPr="00283618">
        <w:rPr>
          <w:bCs/>
        </w:rPr>
        <w:t xml:space="preserve">A SE stečajni postupak nad dužnikom </w:t>
      </w:r>
      <w:r>
        <w:t xml:space="preserve">LEVIDENT </w:t>
      </w:r>
      <w:r w:rsidR="00C25EC5">
        <w:t xml:space="preserve">društvo s ograničenom odgovornošću za usluge i trgovinu </w:t>
      </w:r>
      <w:r>
        <w:t>Zagreb, Šljivik 6, OIB 46380024340, MBS 080735276.</w:t>
      </w:r>
    </w:p>
    <w:p w:rsidRDefault="004C4FD6" w:rsidP="00283618" w:rsidR="004C4FD6">
      <w:pPr>
        <w:pStyle w:val="Odlomakpopisa"/>
        <w:ind w:left="1571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CD4E8E">
        <w:t>Zdenko Krstić iz Osijeka, Županijska 2, OIB 13827089798.</w:t>
      </w:r>
    </w:p>
    <w:p w:rsidRDefault="00283618" w:rsidP="00283618" w:rsidR="00283618">
      <w:pPr>
        <w:pStyle w:val="Odlomakpopisa"/>
      </w:pPr>
    </w:p>
    <w:p w:rsidRDefault="004C4FD6" w:rsidP="00283618" w:rsidR="00283618">
      <w:pPr>
        <w:pStyle w:val="Odlomakpopisa"/>
        <w:numPr>
          <w:ilvl w:val="0"/>
          <w:numId w:val="1"/>
        </w:numPr>
        <w:jc w:val="both"/>
      </w:pPr>
      <w:r w:rsidRPr="00283618">
        <w:rPr>
          <w:bCs/>
        </w:rPr>
        <w:t xml:space="preserve">ZAKLJUČUJE SE stečajni postupak nad dužnikom </w:t>
      </w:r>
      <w:r w:rsidR="00283618">
        <w:t xml:space="preserve">LEVIDENT </w:t>
      </w:r>
      <w:r w:rsidR="00C25EC5">
        <w:t>društvo s ograničenom odgovornošću za usluge i trgovinu</w:t>
      </w:r>
      <w:r w:rsidR="00283618">
        <w:t>. Zagreb, Šljivik 6, OIB 46380024340, MBS 080735276.</w:t>
      </w:r>
    </w:p>
    <w:p w:rsidRDefault="00AA7881" w:rsidP="00283618" w:rsidR="00AA7881" w:rsidRPr="00D7289A">
      <w:pPr>
        <w:pStyle w:val="Odlomakpopisa"/>
        <w:ind w:left="1571"/>
        <w:jc w:val="both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</w:t>
      </w:r>
      <w:r w:rsidR="00283618">
        <w:t xml:space="preserve"> 1. veljače</w:t>
      </w:r>
      <w:r w:rsidR="003F1DCB">
        <w:t xml:space="preserve"> </w:t>
      </w:r>
      <w:r>
        <w:t xml:space="preserve">2016. zahtjev za provedbu skraćenog stečajnog postupka nad dužnikom </w:t>
      </w:r>
      <w:r w:rsidR="00283618">
        <w:t>LEVIDENT d.o.o. Zagreb, Šljivik 6, OIB 46380024340, MBS 080735276</w:t>
      </w:r>
      <w:r w:rsidR="00F22263">
        <w:t>.</w:t>
      </w:r>
    </w:p>
    <w:p w:rsidRDefault="003F1DCB" w:rsidP="004C4FD6" w:rsidR="003F1DCB">
      <w:pPr>
        <w:jc w:val="both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3F1DCB" w:rsidP="004C4FD6" w:rsidR="003F1DCB">
      <w:pPr>
        <w:jc w:val="both"/>
      </w:pPr>
    </w:p>
    <w:p w:rsidRDefault="00CD4E8E" w:rsidP="00CD4E8E" w:rsidR="004C4FD6">
      <w:pPr>
        <w:jc w:val="right"/>
      </w:pPr>
      <w:r>
        <w:t>4 St1086/16-4</w:t>
      </w:r>
    </w:p>
    <w:p w:rsidRDefault="00CD4E8E" w:rsidP="004C4FD6" w:rsidR="00CD4E8E">
      <w:pPr>
        <w:ind w:firstLine="708"/>
        <w:jc w:val="both"/>
      </w:pPr>
    </w:p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10</w:t>
      </w:r>
      <w:r w:rsidR="00D7289A">
        <w:t>8</w:t>
      </w:r>
      <w:r w:rsidR="00283618">
        <w:t>6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>U Osijeku</w:t>
      </w:r>
      <w:r w:rsidR="00CD4E8E">
        <w:t xml:space="preserve"> 3</w:t>
      </w:r>
      <w:r w:rsidR="00E30732">
        <w:t>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B676BD" w:rsidP="00C92A97" w:rsidR="00B37839">
      <w:pPr>
        <w:ind w:firstLine="708" w:left="4956"/>
      </w:pPr>
      <w:r>
        <w:t xml:space="preserve">     </w:t>
      </w:r>
      <w:r w:rsidR="00B37839">
        <w:t xml:space="preserve">S U D A C </w:t>
      </w:r>
    </w:p>
    <w:p w:rsidRDefault="00B37839" w:rsidP="00B37839" w:rsidR="00B37839">
      <w:pPr>
        <w:pStyle w:val="Tijeloteksta"/>
        <w:jc w:val="left"/>
      </w:pPr>
      <w:r>
        <w:t xml:space="preserve">                                                                                           Dubravka Kuveždić </w:t>
      </w:r>
      <w:r w:rsidR="00B676BD">
        <w:t>, v.r.</w:t>
      </w:r>
    </w:p>
    <w:p w:rsidRDefault="00B37839" w:rsidP="00B37839" w:rsidR="00B37839">
      <w:pPr>
        <w:pStyle w:val="Tijeloteksta"/>
        <w:jc w:val="left"/>
      </w:pPr>
    </w:p>
    <w:p w:rsidRDefault="00B37839" w:rsidP="00B37839" w:rsidR="00B37839">
      <w:pPr>
        <w:pStyle w:val="Tijeloteksta"/>
        <w:jc w:val="left"/>
      </w:pPr>
    </w:p>
    <w:p w:rsidRDefault="00B37839" w:rsidP="00B37839" w:rsidR="00B37839">
      <w:pPr>
        <w:pStyle w:val="Tijeloteksta"/>
        <w:jc w:val="left"/>
      </w:pPr>
      <w:r>
        <w:t>UPUTA O PRAVNOM LIJEKU:</w:t>
      </w:r>
    </w:p>
    <w:p w:rsidRDefault="00B37839" w:rsidP="00B37839" w:rsidR="00B3783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37839" w:rsidP="00B37839" w:rsidR="00B37839">
      <w:pPr>
        <w:pStyle w:val="Tijeloteksta"/>
        <w:jc w:val="left"/>
      </w:pPr>
    </w:p>
    <w:p w:rsidRDefault="00B676BD" w:rsidP="00B37839" w:rsidR="00B676BD">
      <w:pPr>
        <w:pStyle w:val="Tijeloteksta"/>
        <w:jc w:val="left"/>
      </w:pPr>
    </w:p>
    <w:p w:rsidRDefault="00B676BD" w:rsidP="00B676BD" w:rsidR="00B676BD">
      <w:pPr>
        <w:pStyle w:val="Tijeloteksta"/>
        <w:ind w:firstLine="708" w:left="4248"/>
        <w:jc w:val="left"/>
      </w:pPr>
      <w:r>
        <w:t xml:space="preserve">        Za točnost otpravka</w:t>
      </w:r>
    </w:p>
    <w:p w:rsidRDefault="00B676BD" w:rsidP="00B676BD" w:rsidR="00B676BD">
      <w:pPr>
        <w:pStyle w:val="Tijeloteksta"/>
        <w:ind w:firstLine="708" w:left="4248"/>
        <w:jc w:val="left"/>
      </w:pPr>
      <w:r>
        <w:t xml:space="preserve">         ovlašteni službenik:</w:t>
      </w:r>
    </w:p>
    <w:p w:rsidRDefault="00B676BD" w:rsidP="00B676BD" w:rsidR="00B676BD">
      <w:pPr>
        <w:pStyle w:val="Tijeloteksta"/>
        <w:ind w:firstLine="708" w:left="4956"/>
        <w:jc w:val="left"/>
      </w:pPr>
      <w:r>
        <w:t xml:space="preserve"> Darija Miličević  </w:t>
      </w:r>
    </w:p>
    <w:sectPr w:rsidSect="00CD4E8E" w:rsidR="00B676BD">
      <w:headerReference w:type="default" r:id="rId11"/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55B" w:rsidP="00CD4E8E" w:rsidR="0075455B">
      <w:r>
        <w:separator/>
      </w:r>
    </w:p>
  </w:endnote>
  <w:endnote w:id="0" w:type="continuationSeparator">
    <w:p w:rsidRDefault="0075455B" w:rsidP="00CD4E8E" w:rsidR="00754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55B" w:rsidP="00CD4E8E" w:rsidR="0075455B">
      <w:r>
        <w:separator/>
      </w:r>
    </w:p>
  </w:footnote>
  <w:footnote w:id="0" w:type="continuationSeparator">
    <w:p w:rsidRDefault="0075455B" w:rsidP="00CD4E8E" w:rsidR="00754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8545997"/>
      <w:docPartObj>
        <w:docPartGallery w:val="Page Numbers (Top of Page)"/>
        <w:docPartUnique/>
      </w:docPartObj>
    </w:sdtPr>
    <w:sdtEndPr/>
    <w:sdtContent>
      <w:p w:rsidRDefault="00CD4E8E" w:rsidR="00CD4E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BD">
          <w:rPr>
            <w:noProof/>
          </w:rPr>
          <w:t>1</w:t>
        </w:r>
        <w:r>
          <w:fldChar w:fldCharType="end"/>
        </w:r>
      </w:p>
    </w:sdtContent>
  </w:sdt>
  <w:p w:rsidRDefault="00CD4E8E" w:rsidR="00CD4E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215F3B"/>
    <w:rsid w:val="00270D2B"/>
    <w:rsid w:val="00283618"/>
    <w:rsid w:val="003F1DCB"/>
    <w:rsid w:val="004C4FD6"/>
    <w:rsid w:val="0066353D"/>
    <w:rsid w:val="0075455B"/>
    <w:rsid w:val="007600D2"/>
    <w:rsid w:val="00AA7881"/>
    <w:rsid w:val="00B37839"/>
    <w:rsid w:val="00B676BD"/>
    <w:rsid w:val="00C25EC5"/>
    <w:rsid w:val="00C92A97"/>
    <w:rsid w:val="00CA516E"/>
    <w:rsid w:val="00CD4E8E"/>
    <w:rsid w:val="00D7289A"/>
    <w:rsid w:val="00E30732"/>
    <w:rsid w:val="00E41D35"/>
    <w:rsid w:val="00F22263"/>
    <w:rsid w:val="00FF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D4E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4E8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4E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4E8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D4E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4E8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4E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4E8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8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LEVIDENT d.o.o.</izvorni_sadrzaj>
    <derivirana_varijabla naziv="DomainObject.Predmet.ProtustrankaFormated_1">  LEVIDENT d.o.o.</derivirana_varijabla>
  </DomainObject.Predmet.ProtustrankaFormated>
  <DomainObject.Predmet.ProtustrankaFormatedOIB>
    <izvorni_sadrzaj>  LEVIDENT d.o.o., OIB 46380024340</izvorni_sadrzaj>
    <derivirana_varijabla naziv="DomainObject.Predmet.ProtustrankaFormatedOIB_1">  LEVIDENT d.o.o., OIB 46380024340</derivirana_varijabla>
  </DomainObject.Predmet.ProtustrankaFormatedOIB>
  <DomainObject.Predmet.ProtustrankaFormatedWithAdress>
    <izvorni_sadrzaj> LEVIDENT d.o.o., Šljivik 6, 10000 Zagreb</izvorni_sadrzaj>
    <derivirana_varijabla naziv="DomainObject.Predmet.ProtustrankaFormatedWithAdress_1"> LEVIDENT d.o.o., Šljivik 6, 10000 Zagreb</derivirana_varijabla>
  </DomainObject.Predmet.ProtustrankaFormatedWithAdress>
  <DomainObject.Predmet.ProtustrankaFormatedWithAdressOIB>
    <izvorni_sadrzaj> LEVIDENT d.o.o., OIB 46380024340, Šljivik 6, 10000 Zagreb</izvorni_sadrzaj>
    <derivirana_varijabla naziv="DomainObject.Predmet.ProtustrankaFormatedWithAdressOIB_1"> LEVIDENT d.o.o., OIB 46380024340, Šljivik 6, 10000 Zagreb</derivirana_varijabla>
  </DomainObject.Predmet.ProtustrankaFormatedWithAdressOIB>
  <DomainObject.Predmet.ProtustrankaWithAdress>
    <izvorni_sadrzaj>LEVIDENT d.o.o. Šljivik 6, 10000 Zagreb</izvorni_sadrzaj>
    <derivirana_varijabla naziv="DomainObject.Predmet.ProtustrankaWithAdress_1">LEVIDENT d.o.o. Šljivik 6, 10000 Zagreb</derivirana_varijabla>
  </DomainObject.Predmet.ProtustrankaWithAdress>
  <DomainObject.Predmet.ProtustrankaWithAdressOIB>
    <izvorni_sadrzaj>LEVIDENT d.o.o., OIB 46380024340, Šljivik 6, 10000 Zagreb</izvorni_sadrzaj>
    <derivirana_varijabla naziv="DomainObject.Predmet.ProtustrankaWithAdressOIB_1">LEVIDENT d.o.o., OIB 46380024340, Šljivik 6, 10000 Zagreb</derivirana_varijabla>
  </DomainObject.Predmet.ProtustrankaWithAdressOIB>
  <DomainObject.Predmet.ProtustrankaNazivFormated>
    <izvorni_sadrzaj>LEVIDENT d.o.o.</izvorni_sadrzaj>
    <derivirana_varijabla naziv="DomainObject.Predmet.ProtustrankaNazivFormated_1">LEVIDENT d.o.o.</derivirana_varijabla>
  </DomainObject.Predmet.ProtustrankaNazivFormated>
  <DomainObject.Predmet.ProtustrankaNazivFormatedOIB>
    <izvorni_sadrzaj>LEVIDENT d.o.o., OIB 46380024340</izvorni_sadrzaj>
    <derivirana_varijabla naziv="DomainObject.Predmet.ProtustrankaNazivFormatedOIB_1">LEVIDENT d.o.o., OIB 46380024340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LEVIDENT d.o.o.</item>
    </izvorni_sadrzaj>
    <derivirana_varijabla naziv="DomainObject.Predmet.ProtuStrankaListFormated_1">
      <item>LEVIDENT d.o.o.</item>
    </derivirana_varijabla>
  </DomainObject.Predmet.ProtuStrankaListFormated>
  <DomainObject.Predmet.ProtuStrankaListFormatedOIB>
    <izvorni_sadrzaj>
      <item>LEVIDENT d.o.o., OIB 46380024340</item>
    </izvorni_sadrzaj>
    <derivirana_varijabla naziv="DomainObject.Predmet.ProtuStrankaListFormatedOIB_1">
      <item>LEVIDENT d.o.o., OIB 46380024340</item>
    </derivirana_varijabla>
  </DomainObject.Predmet.ProtuStrankaListFormatedOIB>
  <DomainObject.Predmet.ProtuStrankaListFormatedWithAdress>
    <izvorni_sadrzaj>
      <item>LEVIDENT d.o.o., Šljivik 6, 10000 Zagreb</item>
    </izvorni_sadrzaj>
    <derivirana_varijabla naziv="DomainObject.Predmet.ProtuStrankaListFormatedWithAdress_1">
      <item>LEVIDENT d.o.o., Šljivik 6, 10000 Zagreb</item>
    </derivirana_varijabla>
  </DomainObject.Predmet.ProtuStrankaListFormatedWithAdress>
  <DomainObject.Predmet.ProtuStrankaListFormatedWithAdressOIB>
    <izvorni_sadrzaj>
      <item>LEVIDENT d.o.o., OIB 46380024340, Šljivik 6, 10000 Zagreb</item>
    </izvorni_sadrzaj>
    <derivirana_varijabla naziv="DomainObject.Predmet.ProtuStrankaListFormatedWithAdressOIB_1">
      <item>LEVIDENT d.o.o., OIB 46380024340, Šljivik 6, 10000 Zagreb</item>
    </derivirana_varijabla>
  </DomainObject.Predmet.ProtuStrankaListFormatedWithAdressOIB>
  <DomainObject.Predmet.ProtuStrankaListNazivFormated>
    <izvorni_sadrzaj>
      <item>LEVIDENT d.o.o.</item>
    </izvorni_sadrzaj>
    <derivirana_varijabla naziv="DomainObject.Predmet.ProtuStrankaListNazivFormated_1">
      <item>LEVIDENT d.o.o.</item>
    </derivirana_varijabla>
  </DomainObject.Predmet.ProtuStrankaListNazivFormated>
  <DomainObject.Predmet.ProtuStrankaListNazivFormatedOIB>
    <izvorni_sadrzaj>
      <item>LEVIDENT d.o.o., OIB 46380024340</item>
    </izvorni_sadrzaj>
    <derivirana_varijabla naziv="DomainObject.Predmet.ProtuStrankaListNazivFormatedOIB_1">
      <item>LEVIDENT d.o.o., OIB 46380024340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LEVIDENT d.o.o.</izvorni_sadrzaj>
    <derivirana_varijabla naziv="DomainObject.Predmet.ProtustrankaIDrugi_1">LEVIDENT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LEVIDENT d.o.o., OIB 46380024340, Šljivik 6, 10000 Zagreb</izvorni_sadrzaj>
    <derivirana_varijabla naziv="DomainObject.Predmet.ProtustrankaIDrugiAdressOIB_1">LEVIDENT d.o.o., OIB 46380024340, Šljivik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LEVIDENT d.o.o.</item>
      <item>FINA Regionalni centar Zagreb</item>
    </izvorni_sadrzaj>
    <derivirana_varijabla naziv="DomainObject.Predmet.SudioniciListNaziv_1">
      <item>LEVIDENT d.o.o.</item>
      <item>FINA Regionalni centar Zagreb</item>
    </derivirana_varijabla>
  </DomainObject.Predmet.SudioniciListNaziv>
  <DomainObject.Predmet.SudioniciListAdressOIB>
    <izvorni_sadrzaj>
      <item>LEVIDENT d.o.o., OIB 46380024340, Šljivik 6,10000 Zagreb</item>
      <item>FINA Regionalni centar Zagreb, OIB 85821130368, Trg svibanjskih žrtava 1995. 1,10000 Zagreb</item>
    </izvorni_sadrzaj>
    <derivirana_varijabla naziv="DomainObject.Predmet.SudioniciListAdressOIB_1">
      <item>LEVIDENT d.o.o., OIB 46380024340, Šljivik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46380024340</item>
      <item>, OIB 85821130368</item>
    </izvorni_sadrzaj>
    <derivirana_varijabla naziv="DomainObject.Predmet.SudioniciListNazivOIB_1">
      <item>, OIB 46380024340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B8180-7165-447B-8EA9-1E0D75805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2356</properties:Characters>
  <properties:Lines>79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2016-06-15T11:45:00Z</dcterms:created>
  <dc:creator>Darija Miličević</dc:creator>
  <cp:lastModifiedBy>Darija Miličević</cp:lastModifiedBy>
  <cp:lastPrinted>2016-06-30T08:11:00Z</cp:lastPrinted>
  <dcterms:modified xmlns:xsi="http://www.w3.org/2001/XMLSchema-instance" xsi:type="dcterms:W3CDTF">2016-06-30T08:13:00Z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