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8fff" w14:paraId="cd48fff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E54239" w:rsidP="00205926" w:rsidR="00205926">
      <w:pPr>
        <w:jc w:val="both"/>
      </w:pPr>
      <w:r>
        <w:tab/>
      </w:r>
      <w:r w:rsidR="00510C29">
        <w:t>Trgovački sud u Pazinu, po stečajnoj sutkinji Tijani Licul, po prijedlogu predlagatelja Vlaste Majstorović, iz Pule, Koparska 37, radi otvaranja stečajnog postupka nad dužnikom 7 TIM 01 d.o.o. u likvidaciji Poreč, Partizanska 4/1,  OIB: 91152740337</w:t>
      </w:r>
      <w:r w:rsidR="00205926">
        <w:t>,</w:t>
      </w:r>
    </w:p>
    <w:p w:rsidRDefault="00F22D50" w:rsidP="00205926" w:rsidR="00F22D50">
      <w:pPr>
        <w:jc w:val="center"/>
      </w:pPr>
    </w:p>
    <w:p w:rsidRDefault="00CC5545" w:rsidP="00205926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510C29">
        <w:t>TIM 01 d.o.o. u likvidaciji Poreč, Partizanska 4/1,  OIB: 91152740337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E54239" w:rsidP="00A14F4B" w:rsidR="002321CA">
      <w:pPr>
        <w:ind w:firstLine="720"/>
        <w:jc w:val="both"/>
      </w:pPr>
      <w:r>
        <w:t xml:space="preserve">II. Za stečajnog upravitelja imenuje se </w:t>
      </w:r>
      <w:r w:rsidR="00510C29">
        <w:t>Boris Zadković</w:t>
      </w:r>
      <w:r>
        <w:t xml:space="preserve">, </w:t>
      </w:r>
      <w:r w:rsidR="00510C29">
        <w:t>Buzet</w:t>
      </w:r>
      <w:r>
        <w:t xml:space="preserve">, </w:t>
      </w:r>
      <w:r w:rsidR="00510C29">
        <w:t>Sportska 2</w:t>
      </w:r>
      <w:r>
        <w:t xml:space="preserve">, OIB: </w:t>
      </w:r>
      <w:r w:rsidR="00510C29">
        <w:t>90786626685</w:t>
      </w:r>
      <w:r>
        <w:t>.</w:t>
      </w:r>
    </w:p>
    <w:p w:rsidRDefault="00E54239" w:rsidP="00A14F4B" w:rsidR="00E54239" w:rsidRPr="00B327B8">
      <w:pPr>
        <w:ind w:firstLine="720"/>
        <w:jc w:val="both"/>
      </w:pPr>
    </w:p>
    <w:p w:rsidRDefault="000906A4" w:rsidP="000F6C81" w:rsidR="000F6C81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953028">
        <w:t>TIM 01 d.o.o. u likvidaciji Poreč, Partizanska 4/1,  OIB: 91152740337</w:t>
      </w:r>
      <w:r w:rsidR="000F6C81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CC1509">
        <w:t>6</w:t>
      </w:r>
      <w:r w:rsidR="00927E51">
        <w:t>33</w:t>
      </w:r>
      <w:r w:rsidR="00CC1509">
        <w:t>/2017-</w:t>
      </w:r>
      <w:r w:rsidR="00927E51">
        <w:t>3</w:t>
      </w:r>
      <w:r w:rsidR="00CC1509">
        <w:t xml:space="preserve"> </w:t>
      </w:r>
      <w:r w:rsidR="00A11CD5">
        <w:t xml:space="preserve">od </w:t>
      </w:r>
      <w:r w:rsidR="00927E51">
        <w:t>22</w:t>
      </w:r>
      <w:r w:rsidR="00A14F4B">
        <w:t xml:space="preserve">. </w:t>
      </w:r>
      <w:r w:rsidR="00CC1509">
        <w:t>prosinca</w:t>
      </w:r>
      <w:r w:rsidR="00252F6D" w:rsidRPr="00B327B8">
        <w:t xml:space="preserve"> 201</w:t>
      </w:r>
      <w:r w:rsidR="00CC1509">
        <w:t>7</w:t>
      </w:r>
      <w:r w:rsidR="00252F6D" w:rsidRPr="00B327B8">
        <w:t xml:space="preserve">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927E51">
        <w:t>27</w:t>
      </w:r>
      <w:r w:rsidR="000F6C81">
        <w:t xml:space="preserve">. </w:t>
      </w:r>
      <w:r w:rsidR="00CC1509">
        <w:t>prosinca</w:t>
      </w:r>
      <w:r w:rsidR="00252F6D">
        <w:t xml:space="preserve"> </w:t>
      </w:r>
      <w:r>
        <w:t>201</w:t>
      </w:r>
      <w:r w:rsidR="00CC1509">
        <w:t>7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0F6C81" w:rsidR="00063993">
      <w:pPr>
        <w:ind w:firstLine="708"/>
        <w:jc w:val="both"/>
      </w:pPr>
      <w:r>
        <w:t xml:space="preserve">Na ročištu održanom </w:t>
      </w:r>
      <w:r w:rsidR="00927E51">
        <w:t>22</w:t>
      </w:r>
      <w:r w:rsidR="00A14F4B">
        <w:t xml:space="preserve">. </w:t>
      </w:r>
      <w:r w:rsidR="00543560">
        <w:t>siječnja</w:t>
      </w:r>
      <w:r w:rsidR="00BC4EE2">
        <w:t xml:space="preserve"> </w:t>
      </w:r>
      <w:r w:rsidR="00BA0C72">
        <w:t>201</w:t>
      </w:r>
      <w:r w:rsidR="00543560">
        <w:t>8</w:t>
      </w:r>
      <w:r>
        <w:t xml:space="preserve">. godine </w:t>
      </w:r>
      <w:r w:rsidR="006671F3">
        <w:t>pristupi</w:t>
      </w:r>
      <w:r w:rsidR="00543560">
        <w:t>la</w:t>
      </w:r>
      <w:r w:rsidR="00A14F4B">
        <w:t xml:space="preserve"> </w:t>
      </w:r>
      <w:r w:rsidR="006671F3">
        <w:t>je</w:t>
      </w:r>
      <w:r w:rsidR="00A14F4B">
        <w:t xml:space="preserve"> </w:t>
      </w:r>
      <w:r w:rsidR="00927E51">
        <w:t>likvidatorica dužnika Vlasta Majstorović</w:t>
      </w:r>
      <w:r w:rsidR="006671F3">
        <w:t>, ko</w:t>
      </w:r>
      <w:r w:rsidR="003A6A36">
        <w:t>ja</w:t>
      </w:r>
      <w:r w:rsidR="006671F3">
        <w:t xml:space="preserve"> nije</w:t>
      </w:r>
      <w:r w:rsidR="00A14F4B">
        <w:t xml:space="preserve"> ospori</w:t>
      </w:r>
      <w:r w:rsidR="003A6A36">
        <w:t>la</w:t>
      </w:r>
      <w:r w:rsidR="00A14F4B">
        <w:t xml:space="preserve"> </w:t>
      </w:r>
      <w:r w:rsidR="00BC4EE2">
        <w:t>postojanje stečajnog razloga – nesposobnosti za plaćanje</w:t>
      </w:r>
      <w:r w:rsidR="00EC2679">
        <w:t xml:space="preserve">, te je navela kako se ne protivi otvaranju stečajnog postupka, obzirom su za to ispunjeni uvjeti. </w:t>
      </w:r>
    </w:p>
    <w:p w:rsidRDefault="00063993" w:rsidP="000F6C81" w:rsidR="00063993">
      <w:pPr>
        <w:ind w:firstLine="708"/>
        <w:jc w:val="both"/>
      </w:pPr>
    </w:p>
    <w:p w:rsidRDefault="000F6C81" w:rsidP="000F6C81" w:rsidR="00AE38BC">
      <w:pPr>
        <w:ind w:firstLine="708"/>
        <w:jc w:val="both"/>
      </w:pPr>
      <w:r>
        <w:lastRenderedPageBreak/>
        <w:t>Iz prokaznog popisa imovine dužnika, kao i podacima kojima sud raspolaže (</w:t>
      </w:r>
      <w:r w:rsidR="00FF75E5">
        <w:t>uvid u zajednički informacijski sustav zemljišnih knjiga i katastra (</w:t>
      </w:r>
      <w:r w:rsidR="00667C00">
        <w:t>13-15</w:t>
      </w:r>
      <w:r w:rsidR="00E57F69">
        <w:t xml:space="preserve"> spisa</w:t>
      </w:r>
      <w:r>
        <w:t xml:space="preserve">) </w:t>
      </w:r>
      <w:r w:rsidR="00E57F69">
        <w:t xml:space="preserve">uvjerenje Policijske uprave istarske (list 14 spisa) </w:t>
      </w:r>
      <w:r>
        <w:t xml:space="preserve">utvrđeno je da dužnik nema imovine. 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FE2177">
        <w:t>633/2017-8</w:t>
      </w:r>
      <w:r w:rsidR="00A14F4B">
        <w:t xml:space="preserve"> od </w:t>
      </w:r>
      <w:r w:rsidR="00FE2177">
        <w:t>23</w:t>
      </w:r>
      <w:r w:rsidR="00A14F4B">
        <w:t xml:space="preserve">. </w:t>
      </w:r>
      <w:r w:rsidR="00063993">
        <w:t>siječnja</w:t>
      </w:r>
      <w:r w:rsidR="00A11CD5">
        <w:t xml:space="preserve"> </w:t>
      </w:r>
      <w:r w:rsidR="000F6C81">
        <w:t>201</w:t>
      </w:r>
      <w:r w:rsidR="00934563">
        <w:t>8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FE2177">
        <w:t>24</w:t>
      </w:r>
      <w:r w:rsidR="00A14F4B">
        <w:t xml:space="preserve">. </w:t>
      </w:r>
      <w:r w:rsidR="00934563">
        <w:t>siječnja</w:t>
      </w:r>
      <w:r>
        <w:t xml:space="preserve"> 201</w:t>
      </w:r>
      <w:r w:rsidR="00934563">
        <w:t>8</w:t>
      </w:r>
      <w:r>
        <w:t xml:space="preserve">. godine, a skinuto je sa oglasne </w:t>
      </w:r>
      <w:r w:rsidR="00FE2177">
        <w:t>2</w:t>
      </w:r>
      <w:r w:rsidR="00A14F4B">
        <w:t xml:space="preserve">. </w:t>
      </w:r>
      <w:r w:rsidR="00FE2177">
        <w:t xml:space="preserve">veljače </w:t>
      </w:r>
      <w:r w:rsidR="0089087E">
        <w:t>201</w:t>
      </w:r>
      <w:r w:rsidR="00FE2177">
        <w:t>8</w:t>
      </w:r>
      <w:r w:rsidR="0089087E">
        <w:t xml:space="preserve">. godine. U roku od 15 dana, koji rok je istekao </w:t>
      </w:r>
      <w:r w:rsidR="006822A5">
        <w:t>8</w:t>
      </w:r>
      <w:r w:rsidR="00A14F4B">
        <w:t xml:space="preserve">. </w:t>
      </w:r>
      <w:r w:rsidR="006822A5">
        <w:t>veljače</w:t>
      </w:r>
      <w:r w:rsidR="000F6C81">
        <w:t xml:space="preserve"> </w:t>
      </w:r>
      <w:r w:rsidR="0089087E">
        <w:t>201</w:t>
      </w:r>
      <w:r w:rsidR="000310A9">
        <w:t>8</w:t>
      </w:r>
      <w:r w:rsidR="0089087E">
        <w:t xml:space="preserve">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5C08B6">
        <w:t>23</w:t>
      </w:r>
      <w:r w:rsidR="00A14F4B">
        <w:t xml:space="preserve">. </w:t>
      </w:r>
      <w:r w:rsidR="005C08B6">
        <w:t>travnja</w:t>
      </w:r>
      <w:r w:rsidR="009C71BB" w:rsidRPr="001B1D09">
        <w:t xml:space="preserve"> 201</w:t>
      </w:r>
      <w:r w:rsidR="005C08B6">
        <w:t>8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972F5F">
        <w:t>, v. r.</w:t>
      </w:r>
    </w:p>
    <w:p w:rsidRDefault="00CC5545" w:rsidP="00CC5545" w:rsidR="00CC5545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Porezna uprava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  <w:r w:rsidR="00790453">
        <w:t xml:space="preserve"> </w:t>
      </w:r>
    </w:p>
    <w:p w:rsidRDefault="006F517F" w:rsidP="00EE14E8" w:rsidR="0089087E">
      <w:pPr>
        <w:jc w:val="both"/>
      </w:pPr>
      <w:r>
        <w:tab/>
        <w:t xml:space="preserve">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F5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60EDD">
      <w:rPr>
        <w:sz w:val="23"/>
        <w:szCs w:val="23"/>
      </w:rPr>
      <w:t>Poslovni broj: 4 St-633/2017-9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60EDD">
      <w:rPr>
        <w:sz w:val="23"/>
        <w:szCs w:val="23"/>
      </w:rPr>
      <w:t>633/2017-9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4293"/>
    <w:rsid w:val="00020463"/>
    <w:rsid w:val="00022011"/>
    <w:rsid w:val="0002306C"/>
    <w:rsid w:val="000262FD"/>
    <w:rsid w:val="000310A9"/>
    <w:rsid w:val="00036267"/>
    <w:rsid w:val="00056493"/>
    <w:rsid w:val="00057E97"/>
    <w:rsid w:val="000621E7"/>
    <w:rsid w:val="00063993"/>
    <w:rsid w:val="000906A4"/>
    <w:rsid w:val="000A27FE"/>
    <w:rsid w:val="000A30E1"/>
    <w:rsid w:val="000C427A"/>
    <w:rsid w:val="000C5CA8"/>
    <w:rsid w:val="000F69EC"/>
    <w:rsid w:val="000F6C81"/>
    <w:rsid w:val="0010614F"/>
    <w:rsid w:val="00126BB4"/>
    <w:rsid w:val="001462F8"/>
    <w:rsid w:val="001A0D4C"/>
    <w:rsid w:val="001A6A9D"/>
    <w:rsid w:val="001B1D09"/>
    <w:rsid w:val="001D689E"/>
    <w:rsid w:val="001E1F61"/>
    <w:rsid w:val="001E32C9"/>
    <w:rsid w:val="001E38C0"/>
    <w:rsid w:val="001E57BF"/>
    <w:rsid w:val="001F76FA"/>
    <w:rsid w:val="00205926"/>
    <w:rsid w:val="002264E6"/>
    <w:rsid w:val="002321CA"/>
    <w:rsid w:val="00241246"/>
    <w:rsid w:val="00252F6D"/>
    <w:rsid w:val="00253A0B"/>
    <w:rsid w:val="00260EDD"/>
    <w:rsid w:val="002867CC"/>
    <w:rsid w:val="00291807"/>
    <w:rsid w:val="002953C2"/>
    <w:rsid w:val="002A4FDE"/>
    <w:rsid w:val="002B346B"/>
    <w:rsid w:val="002B4327"/>
    <w:rsid w:val="002D2F98"/>
    <w:rsid w:val="003430E2"/>
    <w:rsid w:val="00350D95"/>
    <w:rsid w:val="003843C6"/>
    <w:rsid w:val="0038490C"/>
    <w:rsid w:val="003A6A36"/>
    <w:rsid w:val="003C2520"/>
    <w:rsid w:val="004121D4"/>
    <w:rsid w:val="00423AB7"/>
    <w:rsid w:val="004277F1"/>
    <w:rsid w:val="004478D5"/>
    <w:rsid w:val="0045218A"/>
    <w:rsid w:val="00453E5D"/>
    <w:rsid w:val="00457A11"/>
    <w:rsid w:val="004C5944"/>
    <w:rsid w:val="004E6771"/>
    <w:rsid w:val="00510C29"/>
    <w:rsid w:val="00522C82"/>
    <w:rsid w:val="00522F3F"/>
    <w:rsid w:val="00543560"/>
    <w:rsid w:val="005C08B6"/>
    <w:rsid w:val="005D20E4"/>
    <w:rsid w:val="005E3D31"/>
    <w:rsid w:val="005F3D39"/>
    <w:rsid w:val="00647B00"/>
    <w:rsid w:val="006671F3"/>
    <w:rsid w:val="00667C00"/>
    <w:rsid w:val="006822A5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4D3E"/>
    <w:rsid w:val="00785665"/>
    <w:rsid w:val="00790453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27E51"/>
    <w:rsid w:val="00934563"/>
    <w:rsid w:val="00934E16"/>
    <w:rsid w:val="00942263"/>
    <w:rsid w:val="00953028"/>
    <w:rsid w:val="00972F5F"/>
    <w:rsid w:val="00975122"/>
    <w:rsid w:val="0099228E"/>
    <w:rsid w:val="009C6CD7"/>
    <w:rsid w:val="009C71BB"/>
    <w:rsid w:val="00A06218"/>
    <w:rsid w:val="00A11CD5"/>
    <w:rsid w:val="00A14F4B"/>
    <w:rsid w:val="00A36732"/>
    <w:rsid w:val="00A41F82"/>
    <w:rsid w:val="00A446D4"/>
    <w:rsid w:val="00A551C4"/>
    <w:rsid w:val="00A568DC"/>
    <w:rsid w:val="00A83E2F"/>
    <w:rsid w:val="00AA1311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97912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1509"/>
    <w:rsid w:val="00CC5545"/>
    <w:rsid w:val="00CC6254"/>
    <w:rsid w:val="00D06BB1"/>
    <w:rsid w:val="00D07F21"/>
    <w:rsid w:val="00D321A2"/>
    <w:rsid w:val="00D41786"/>
    <w:rsid w:val="00D445D5"/>
    <w:rsid w:val="00D44E79"/>
    <w:rsid w:val="00D60115"/>
    <w:rsid w:val="00D6059B"/>
    <w:rsid w:val="00DA1732"/>
    <w:rsid w:val="00DB14A7"/>
    <w:rsid w:val="00DC7997"/>
    <w:rsid w:val="00DD1175"/>
    <w:rsid w:val="00DE48E9"/>
    <w:rsid w:val="00E150DF"/>
    <w:rsid w:val="00E17C47"/>
    <w:rsid w:val="00E54239"/>
    <w:rsid w:val="00E57F69"/>
    <w:rsid w:val="00E727A8"/>
    <w:rsid w:val="00E862CC"/>
    <w:rsid w:val="00E97741"/>
    <w:rsid w:val="00EA1FF2"/>
    <w:rsid w:val="00EC2679"/>
    <w:rsid w:val="00ED33F7"/>
    <w:rsid w:val="00EE14E8"/>
    <w:rsid w:val="00EE5853"/>
    <w:rsid w:val="00EE6938"/>
    <w:rsid w:val="00EF0A59"/>
    <w:rsid w:val="00EF3ED5"/>
    <w:rsid w:val="00F17025"/>
    <w:rsid w:val="00F22D50"/>
    <w:rsid w:val="00F45730"/>
    <w:rsid w:val="00F63B91"/>
    <w:rsid w:val="00F66D61"/>
    <w:rsid w:val="00F706F8"/>
    <w:rsid w:val="00F827D1"/>
    <w:rsid w:val="00FB343B"/>
    <w:rsid w:val="00FD28C3"/>
    <w:rsid w:val="00FE2177"/>
    <w:rsid w:val="00FE408C"/>
    <w:rsid w:val="00FF47CD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91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91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91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91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91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91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91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91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46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St-633/2017-9</izvorni_sadrzaj>
    <derivirana_varijabla naziv="DomainObject.Oznaka_1">St-633/2017-9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2018.</izvorni_sadrzaj>
    <derivirana_varijabla naziv="DomainObject.Predmet.DatumRjesavanja_1">24.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01 d.o.o. u likvidaciji, POREČ</izvorni_sadrzaj>
    <derivirana_varijabla naziv="DomainObject.Predmet.ProtustrankaFormated_1">  TIM 01 d.o.o. u likvidaciji, POREČ</derivirana_varijabla>
  </DomainObject.Predmet.ProtustrankaFormated>
  <DomainObject.Predmet.ProtustrankaFormatedOIB>
    <izvorni_sadrzaj>  TIM 01 d.o.o. u likvidaciji, POREČ, OIB 91152740337</izvorni_sadrzaj>
    <derivirana_varijabla naziv="DomainObject.Predmet.ProtustrankaFormatedOIB_1">  TIM 01 d.o.o. u likvidaciji, POREČ, OIB 91152740337</derivirana_varijabla>
  </DomainObject.Predmet.ProtustrankaFormatedOIB>
  <DomainObject.Predmet.ProtustrankaFormatedWithAdress>
    <izvorni_sadrzaj> TIM 01 d.o.o. u likvidaciji, POREČ, Partizanska 4/1, 52440 Poreč</izvorni_sadrzaj>
    <derivirana_varijabla naziv="DomainObject.Predmet.ProtustrankaFormatedWithAdress_1"> TIM 01 d.o.o. u likvidaciji, POREČ, Partizanska 4/1, 52440 Poreč</derivirana_varijabla>
  </DomainObject.Predmet.ProtustrankaFormatedWithAdress>
  <DomainObject.Predmet.ProtustrankaFormatedWithAdressOIB>
    <izvorni_sadrzaj> TIM 01 d.o.o. u likvidaciji, POREČ, OIB 91152740337, Partizanska 4/1, 52440 Poreč</izvorni_sadrzaj>
    <derivirana_varijabla naziv="DomainObject.Predmet.ProtustrankaFormatedWithAdressOIB_1"> TIM 01 d.o.o. u likvidaciji, POREČ, OIB 91152740337, Partizanska 4/1, 52440 Poreč</derivirana_varijabla>
  </DomainObject.Predmet.ProtustrankaFormatedWithAdressOIB>
  <DomainObject.Predmet.ProtustrankaWithAdress>
    <izvorni_sadrzaj>TIM 01 d.o.o. u likvidaciji, POREČ Partizanska 4/1, 52440 Poreč</izvorni_sadrzaj>
    <derivirana_varijabla naziv="DomainObject.Predmet.ProtustrankaWithAdress_1">TIM 01 d.o.o. u likvidaciji, POREČ Partizanska 4/1, 52440 Poreč</derivirana_varijabla>
  </DomainObject.Predmet.ProtustrankaWithAdress>
  <DomainObject.Predmet.ProtustrankaWithAdressOIB>
    <izvorni_sadrzaj>TIM 01 d.o.o. u likvidaciji, POREČ, OIB 91152740337, Partizanska 4/1, 52440 Poreč</izvorni_sadrzaj>
    <derivirana_varijabla naziv="DomainObject.Predmet.ProtustrankaWithAdressOIB_1">TIM 01 d.o.o. u likvidaciji, POREČ, OIB 91152740337, Partizanska 4/1, 52440 Poreč</derivirana_varijabla>
  </DomainObject.Predmet.ProtustrankaWithAdressOIB>
  <DomainObject.Predmet.ProtustrankaNazivFormated>
    <izvorni_sadrzaj>TIM 01 d.o.o. u likvidaciji, POREČ</izvorni_sadrzaj>
    <derivirana_varijabla naziv="DomainObject.Predmet.ProtustrankaNazivFormated_1">TIM 01 d.o.o. u likvidaciji, POREČ</derivirana_varijabla>
  </DomainObject.Predmet.ProtustrankaNazivFormated>
  <DomainObject.Predmet.ProtustrankaNazivFormatedOIB>
    <izvorni_sadrzaj>TIM 01 d.o.o. u likvidaciji, POREČ, OIB 91152740337</izvorni_sadrzaj>
    <derivirana_varijabla naziv="DomainObject.Predmet.ProtustrankaNazivFormatedOIB_1">TIM 01 d.o.o. u likvidaciji, POREČ, OIB 91152740337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TIM 01 d.o.o. u likvidaciji, POREČ</item>
    </izvorni_sadrzaj>
    <derivirana_varijabla naziv="DomainObject.Predmet.ProtuStrankaListFormated_1">
      <item>TIM 01 d.o.o. u likvidaciji, POREČ</item>
    </derivirana_varijabla>
  </DomainObject.Predmet.ProtuStrankaListFormated>
  <DomainObject.Predmet.ProtuStrankaListFormatedOIB>
    <izvorni_sadrzaj>
      <item>TIM 01 d.o.o. u likvidaciji, POREČ, OIB 91152740337</item>
    </izvorni_sadrzaj>
    <derivirana_varijabla naziv="DomainObject.Predmet.ProtuStrankaListFormatedOIB_1">
      <item>TIM 01 d.o.o. u likvidaciji, POREČ, OIB 91152740337</item>
    </derivirana_varijabla>
  </DomainObject.Predmet.ProtuStrankaListFormatedOIB>
  <DomainObject.Predmet.ProtuStrankaListFormatedWithAdress>
    <izvorni_sadrzaj>
      <item>TIM 01 d.o.o. u likvidaciji, POREČ, Partizanska 4/1, 52440 Poreč</item>
    </izvorni_sadrzaj>
    <derivirana_varijabla naziv="DomainObject.Predmet.ProtuStrankaListFormatedWithAdress_1">
      <item>TIM 01 d.o.o. u likvidaciji, POREČ, Partizanska 4/1, 52440 Poreč</item>
    </derivirana_varijabla>
  </DomainObject.Predmet.ProtuStrankaListFormatedWithAdress>
  <DomainObject.Predmet.ProtuStrankaListFormatedWithAdressOIB>
    <izvorni_sadrzaj>
      <item>TIM 01 d.o.o. u likvidaciji, POREČ, OIB 91152740337, Partizanska 4/1, 52440 Poreč</item>
    </izvorni_sadrzaj>
    <derivirana_varijabla naziv="DomainObject.Predmet.ProtuStrankaListFormatedWithAdressOIB_1">
      <item>TIM 01 d.o.o. u likvidaciji, POREČ, OIB 91152740337, Partizanska 4/1, 52440 Poreč</item>
    </derivirana_varijabla>
  </DomainObject.Predmet.ProtuStrankaListFormatedWithAdressOIB>
  <DomainObject.Predmet.ProtuStrankaListNazivFormated>
    <izvorni_sadrzaj>
      <item>TIM 01 d.o.o. u likvidaciji, POREČ</item>
    </izvorni_sadrzaj>
    <derivirana_varijabla naziv="DomainObject.Predmet.ProtuStrankaListNazivFormated_1">
      <item>TIM 01 d.o.o. u likvidaciji, POREČ</item>
    </derivirana_varijabla>
  </DomainObject.Predmet.ProtuStrankaListNazivFormated>
  <DomainObject.Predmet.ProtuStrankaListNazivFormatedOIB>
    <izvorni_sadrzaj>
      <item>TIM 01 d.o.o. u likvidaciji, POREČ, OIB 91152740337</item>
    </izvorni_sadrzaj>
    <derivirana_varijabla naziv="DomainObject.Predmet.ProtuStrankaListNazivFormatedOIB_1">
      <item>TIM 01 d.o.o. u likvidaciji, POREČ, OIB 91152740337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St-633/2017-9</izvorni_sadrzaj>
    <derivirana_varijabla naziv="DomainObject.PoslovniBrojDokumenta_1">St-633/2017-9</derivirana_varijabla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TIM 01 d.o.o. u likvidaciji, POREČ</izvorni_sadrzaj>
    <derivirana_varijabla naziv="DomainObject.Predmet.ProtustrankaIDrugi_1">TIM 01 d.o.o. u likvidaciji, POREČ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TIM 01 d.o.o. u likvidaciji, POREČ, OIB 91152740337, Partizanska 4/1, 52440 Poreč</izvorni_sadrzaj>
    <derivirana_varijabla naziv="DomainObject.Predmet.ProtustrankaIDrugiAdressOIB_1">TIM 01 d.o.o. u likvidaciji, POREČ, OIB 91152740337,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St-633/2017-9</izvorni_sadrzaj>
    <derivirana_varijabla naziv="DomainObject.Predmet.OdlukaRjesenje.Oznaka_1">St-633/2017-9</derivirana_varijabla>
  </DomainObject.Predmet.OdlukaRjesenje.Oznaka>
  <DomainObject.Predmet.SudioniciListNaziv>
    <izvorni_sadrzaj>
      <item>Likvidator VLASTA MAJSTOROVIĆ, PULA</item>
      <item>TIM 01 d.o.o. u likvidaciji, POREČ</item>
    </izvorni_sadrzaj>
    <derivirana_varijabla naziv="DomainObject.Predmet.SudioniciListNaziv_1">
      <item>Likvidator VLASTA MAJSTOROVIĆ, PULA</item>
      <item>TIM 01 d.o.o. u likvidaciji, POREČ</item>
    </derivirana_varijabla>
  </DomainObject.Predmet.SudioniciListNaziv>
  <DomainObject.Predmet.SudioniciListAdressOIB>
    <izvorni_sadrzaj>
      <item>Likvidator VLASTA MAJSTOROVIĆ, PULA, OIB 78258328195, Koparska 37,52100 Pula</item>
      <item>TIM 01 d.o.o. u likvidaciji, POREČ, OIB 91152740337, Partizanska 4/1,52440 Poreč</item>
    </izvorni_sadrzaj>
    <derivirana_varijabla naziv="DomainObject.Predmet.SudioniciListAdressOIB_1">
      <item>Likvidator VLASTA MAJSTOROVIĆ, PULA, OIB 78258328195, Koparska 37,52100 Pula</item>
      <item>TIM 01 d.o.o. u likvidaciji, POREČ, OIB 91152740337,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91152740337</item>
    </izvorni_sadrzaj>
    <derivirana_varijabla naziv="DomainObject.Predmet.SudioniciListNazivOIB_1">
      <item>, OIB 78258328195</item>
      <item>, OIB 91152740337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3323</properties:Characters>
  <properties:Lines>92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2018-04-23T08:46:00Z</dcterms:created>
  <dc:creator>msimicic</dc:creator>
  <cp:lastModifiedBy>Sanja Prodan</cp:lastModifiedBy>
  <cp:lastPrinted>2018-04-24T12:16:00Z</cp:lastPrinted>
  <dcterms:modified xmlns:xsi="http://www.w3.org/2001/XMLSchema-instance" xsi:type="dcterms:W3CDTF">2018-04-24T12:16:00Z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St-633/2017-9 / Odluka - Rješenje - otvaranje i zaključenje stečajnog postupka (čl. 132) (st633-2017-9,_zz_pristupio.docx)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