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c525" w14:paraId="417c525" w:rsidRDefault="00985E97" w:rsidP="00985E97" w:rsidR="00985E9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E97" w:rsidP="00985E97" w:rsidR="00985E9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85E97" w:rsidP="00985E97" w:rsidR="00985E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85E97" w:rsidP="00985E97" w:rsidR="00985E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85E97" w:rsidP="00985E97" w:rsidR="00985E9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85E97" w:rsidP="00985E97" w:rsidR="00985E9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85E97" w:rsidP="00985E97" w:rsidR="00985E97" w:rsidRPr="005D578C">
      <w:pPr>
        <w:jc w:val="center"/>
        <w:rPr>
          <w:rFonts w:cs="Times New Roman" w:eastAsia="Times New Roman"/>
          <w:szCs w:val="24"/>
        </w:rPr>
      </w:pPr>
    </w:p>
    <w:p w:rsidRDefault="00985E97" w:rsidP="00985E97" w:rsidR="00985E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85E97" w:rsidP="00985E97" w:rsidR="00985E97" w:rsidRPr="005D578C">
      <w:pPr>
        <w:rPr>
          <w:rFonts w:cs="Times New Roman" w:eastAsia="Times New Roman"/>
          <w:szCs w:val="24"/>
        </w:rPr>
      </w:pPr>
    </w:p>
    <w:p w:rsidRDefault="00985E97" w:rsidP="00985E97" w:rsidR="00985E9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9E12C7"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MORSKI PUTNIK d. o. o. Medulin, Burle 143, OIB </w:t>
      </w:r>
      <w:r w:rsidRPr="00985E97">
        <w:rPr>
          <w:rFonts w:cs="Times New Roman" w:eastAsia="Times New Roman"/>
          <w:szCs w:val="24"/>
        </w:rPr>
        <w:t>59748406697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5E97">
        <w:rPr>
          <w:rFonts w:cs="Times New Roman" w:eastAsia="Times New Roman"/>
          <w:szCs w:val="24"/>
        </w:rPr>
        <w:t>130026679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B05AA1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2016.</w:t>
      </w:r>
    </w:p>
    <w:p w:rsidRDefault="00985E97" w:rsidP="00985E97" w:rsidR="00985E97" w:rsidRPr="005D578C">
      <w:pPr>
        <w:rPr>
          <w:rFonts w:cs="Times New Roman" w:eastAsia="Times New Roman"/>
          <w:szCs w:val="24"/>
        </w:rPr>
      </w:pPr>
    </w:p>
    <w:p w:rsidRDefault="00985E97" w:rsidP="00985E97" w:rsidR="00985E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85E97" w:rsidP="00985E97" w:rsidR="00985E97" w:rsidRPr="005D578C">
      <w:pPr>
        <w:rPr>
          <w:rFonts w:cs="Times New Roman" w:eastAsia="Times New Roman"/>
          <w:szCs w:val="24"/>
        </w:rPr>
      </w:pPr>
    </w:p>
    <w:p w:rsidRDefault="00985E97" w:rsidP="00985E97" w:rsidR="00985E9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MORSKI PUTNIK d. o. o. Medulin, Burle 143, OIB </w:t>
      </w:r>
      <w:r w:rsidRPr="00985E97">
        <w:rPr>
          <w:rFonts w:cs="Times New Roman" w:eastAsia="Times New Roman"/>
          <w:szCs w:val="24"/>
        </w:rPr>
        <w:t>59748406697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5E97">
        <w:rPr>
          <w:rFonts w:cs="Times New Roman" w:eastAsia="Times New Roman"/>
          <w:szCs w:val="24"/>
        </w:rPr>
        <w:t>130026679</w:t>
      </w:r>
      <w:r w:rsidR="009E12C7">
        <w:rPr>
          <w:rFonts w:cs="Times New Roman" w:eastAsia="Times New Roman"/>
          <w:szCs w:val="24"/>
        </w:rPr>
        <w:t>.</w:t>
      </w:r>
    </w:p>
    <w:p w:rsidRDefault="00985E97" w:rsidP="00985E97" w:rsidR="00985E97" w:rsidRPr="005D578C">
      <w:pPr>
        <w:rPr>
          <w:rFonts w:cs="Times New Roman" w:eastAsia="Times New Roman"/>
          <w:szCs w:val="24"/>
        </w:rPr>
      </w:pPr>
    </w:p>
    <w:p w:rsidRDefault="00985E97" w:rsidP="00985E97" w:rsidR="00985E9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985E97" w:rsidP="00985E97" w:rsidR="00985E97">
      <w:pPr>
        <w:rPr>
          <w:rFonts w:cs="Times New Roman" w:eastAsia="Times New Roman"/>
          <w:szCs w:val="20"/>
        </w:rPr>
      </w:pPr>
    </w:p>
    <w:p w:rsidRDefault="00985E97" w:rsidP="00985E97" w:rsidR="00985E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MORSKI PUTNIK d. o. o. Medulin, Burle 143, OIB </w:t>
      </w:r>
      <w:r w:rsidRPr="00985E97">
        <w:rPr>
          <w:rFonts w:cs="Times New Roman" w:eastAsia="Times New Roman"/>
          <w:szCs w:val="24"/>
        </w:rPr>
        <w:t>59748406697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5E97">
        <w:rPr>
          <w:rFonts w:cs="Times New Roman" w:eastAsia="Times New Roman"/>
          <w:szCs w:val="24"/>
        </w:rPr>
        <w:t>130026679</w:t>
      </w:r>
      <w:r>
        <w:rPr>
          <w:rFonts w:cs="Times New Roman" w:eastAsia="Times New Roman"/>
          <w:szCs w:val="24"/>
        </w:rPr>
        <w:t>.</w:t>
      </w:r>
    </w:p>
    <w:p w:rsidRDefault="00985E97" w:rsidP="00985E97" w:rsidR="00985E97">
      <w:pPr>
        <w:ind w:firstLine="709"/>
        <w:rPr>
          <w:rFonts w:cs="Times New Roman" w:eastAsia="Times New Roman"/>
          <w:szCs w:val="24"/>
        </w:rPr>
      </w:pPr>
    </w:p>
    <w:p w:rsidRDefault="00985E97" w:rsidP="00985E97" w:rsidR="00985E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MORSKI PUTNIK d. o. o. Medulin, Burle 143, OIB </w:t>
      </w:r>
      <w:r w:rsidRPr="00985E97">
        <w:rPr>
          <w:rFonts w:cs="Times New Roman" w:eastAsia="Times New Roman"/>
          <w:szCs w:val="24"/>
        </w:rPr>
        <w:t>59748406697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85E97">
        <w:rPr>
          <w:rFonts w:cs="Times New Roman" w:eastAsia="Times New Roman"/>
          <w:szCs w:val="24"/>
        </w:rPr>
        <w:t>130026679</w:t>
      </w:r>
      <w:r>
        <w:rPr>
          <w:rFonts w:cs="Times New Roman" w:eastAsia="Times New Roman"/>
          <w:szCs w:val="24"/>
        </w:rPr>
        <w:t>.</w:t>
      </w:r>
    </w:p>
    <w:p w:rsidRDefault="00985E97" w:rsidP="00985E97" w:rsidR="00985E97">
      <w:pPr>
        <w:rPr>
          <w:rFonts w:cs="Times New Roman" w:eastAsia="Times New Roman"/>
          <w:szCs w:val="24"/>
        </w:rPr>
      </w:pPr>
    </w:p>
    <w:p w:rsidRDefault="00985E97" w:rsidP="00985E97" w:rsidR="00985E97" w:rsidRPr="005D578C">
      <w:pPr>
        <w:rPr>
          <w:rFonts w:cs="Times New Roman" w:eastAsia="Times New Roman"/>
          <w:szCs w:val="24"/>
        </w:rPr>
      </w:pPr>
    </w:p>
    <w:p w:rsidRDefault="00985E97" w:rsidP="00985E97" w:rsidR="00985E9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85E97" w:rsidP="00985E97" w:rsidR="00985E97">
      <w:pPr>
        <w:ind w:firstLine="708"/>
        <w:rPr>
          <w:rFonts w:cs="Times New Roman" w:eastAsia="Times New Roman"/>
          <w:szCs w:val="24"/>
        </w:rPr>
      </w:pPr>
    </w:p>
    <w:p w:rsidRDefault="00985E97" w:rsidP="00985E97" w:rsidR="00985E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MORSKI PUTNIK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85E97" w:rsidP="00985E97" w:rsidR="00985E9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85E97" w:rsidP="00985E97" w:rsidR="00985E97" w:rsidRPr="005D578C">
      <w:pPr>
        <w:rPr>
          <w:rFonts w:cs="Times New Roman" w:eastAsia="Times New Roman"/>
          <w:szCs w:val="24"/>
        </w:rPr>
      </w:pPr>
    </w:p>
    <w:p w:rsidRDefault="00985E97" w:rsidP="00985E97" w:rsidR="00985E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B05AA1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85E97" w:rsidP="00985E97" w:rsidR="00985E97">
      <w:pPr>
        <w:rPr>
          <w:rFonts w:cs="Times New Roman" w:eastAsia="Times New Roman"/>
          <w:szCs w:val="24"/>
        </w:rPr>
      </w:pPr>
    </w:p>
    <w:p w:rsidRDefault="00985E97" w:rsidP="00985E97" w:rsidR="00985E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85E97" w:rsidP="00985E97" w:rsidR="00985E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985E97" w:rsidP="00985E97" w:rsidR="00985E97">
      <w:pPr>
        <w:jc w:val="left"/>
        <w:rPr>
          <w:rFonts w:cs="Times New Roman" w:eastAsia="Times New Roman"/>
          <w:szCs w:val="24"/>
        </w:rPr>
      </w:pPr>
    </w:p>
    <w:p w:rsidRDefault="00985E97" w:rsidP="00985E97" w:rsidR="00985E97" w:rsidRPr="005D578C">
      <w:pPr>
        <w:jc w:val="left"/>
        <w:rPr>
          <w:rFonts w:cs="Times New Roman" w:eastAsia="Times New Roman"/>
          <w:szCs w:val="24"/>
        </w:rPr>
      </w:pPr>
    </w:p>
    <w:p w:rsidRDefault="00B05AA1" w:rsidP="00985E97" w:rsidR="00B05AA1">
      <w:pPr>
        <w:jc w:val="left"/>
        <w:rPr>
          <w:rFonts w:cs="Times New Roman" w:eastAsia="Times New Roman"/>
          <w:szCs w:val="24"/>
        </w:rPr>
      </w:pPr>
    </w:p>
    <w:p w:rsidRDefault="00B05AA1" w:rsidP="00985E97" w:rsidR="00B05AA1">
      <w:pPr>
        <w:jc w:val="left"/>
        <w:rPr>
          <w:rFonts w:cs="Times New Roman" w:eastAsia="Times New Roman"/>
          <w:szCs w:val="24"/>
        </w:rPr>
      </w:pPr>
    </w:p>
    <w:p w:rsidRDefault="00985E97" w:rsidP="00985E97" w:rsidR="00985E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E12C7" w:rsidP="009E12C7" w:rsidR="009E12C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85E97" w:rsidP="00985E97" w:rsidR="00985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85E97" w:rsidP="00985E97" w:rsidR="00985E97">
      <w:pPr>
        <w:rPr>
          <w:rFonts w:cs="Times New Roman" w:eastAsia="Times New Roman"/>
          <w:szCs w:val="24"/>
        </w:rPr>
      </w:pPr>
    </w:p>
    <w:p w:rsidRDefault="00985E97" w:rsidP="00985E97" w:rsidR="00985E97" w:rsidRPr="005D578C">
      <w:pPr>
        <w:rPr>
          <w:rFonts w:cs="Times New Roman" w:eastAsia="Times New Roman"/>
          <w:szCs w:val="24"/>
        </w:rPr>
      </w:pPr>
    </w:p>
    <w:p w:rsidRDefault="00985E97" w:rsidP="00985E97" w:rsidR="00985E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85E97" w:rsidP="00985E97" w:rsidR="00985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85E97" w:rsidP="00985E97" w:rsidR="00985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MORSKI PUTNIK d. o. o. Medulin, Burle 143,</w:t>
      </w:r>
    </w:p>
    <w:p w:rsidRDefault="00985E97" w:rsidP="00985E97" w:rsidR="00985E9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85E97" w:rsidP="00985E97" w:rsidR="00985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85E97" w:rsidP="00985E97" w:rsidR="00985E9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985E97" w:rsidP="00985E97" w:rsidR="00985E9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985E97" w:rsidP="00985E97" w:rsidR="00985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985E97" w:rsidP="00985E97" w:rsidR="00985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985E97" w:rsidP="00985E97" w:rsidR="00985E97"/>
    <w:p w:rsidRDefault="00985E97" w:rsidP="00985E97" w:rsidR="00985E97"/>
    <w:p w:rsidRDefault="00985E97" w:rsidP="00985E97" w:rsidR="00985E97"/>
    <w:p w:rsidRDefault="00985E97" w:rsidP="00985E97" w:rsidR="00985E97"/>
    <w:p w:rsidRDefault="00985E97" w:rsidP="00985E97" w:rsidR="00985E97"/>
    <w:p w:rsidRDefault="00D30E66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E97" w:rsidP="00985E97" w:rsidR="00985E97">
      <w:r>
        <w:separator/>
      </w:r>
    </w:p>
  </w:endnote>
  <w:endnote w:id="0" w:type="continuationSeparator">
    <w:p w:rsidRDefault="00985E97" w:rsidP="00985E97" w:rsidR="00985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E97" w:rsidP="00985E97" w:rsidR="00985E97">
      <w:r>
        <w:separator/>
      </w:r>
    </w:p>
  </w:footnote>
  <w:footnote w:id="0" w:type="continuationSeparator">
    <w:p w:rsidRDefault="00985E97" w:rsidP="00985E97" w:rsidR="00985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E97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30E6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St-130/2016-5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E97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St-130/2016-5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6C2"/>
    <w:rsid w:val="0075528E"/>
    <w:rsid w:val="0079403F"/>
    <w:rsid w:val="00985E97"/>
    <w:rsid w:val="009B66C2"/>
    <w:rsid w:val="009E12C7"/>
    <w:rsid w:val="00A72983"/>
    <w:rsid w:val="00B05AA1"/>
    <w:rsid w:val="00D3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E9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5E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85E9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E9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5E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5E9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E6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0E6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0E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0E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E9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5E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85E9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E9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5E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5E9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E6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0E6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0E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0E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PUTNIK d.o.o. MEDULIN</izvorni_sadrzaj>
    <derivirana_varijabla naziv="DomainObject.Predmet.ProtustrankaFormated_1">  MORSKI PUTNIK d.o.o. MEDULIN</derivirana_varijabla>
  </DomainObject.Predmet.ProtustrankaFormated>
  <DomainObject.Predmet.ProtustrankaFormatedOIB>
    <izvorni_sadrzaj>  MORSKI PUTNIK d.o.o. MEDULIN, OIB 59748406697</izvorni_sadrzaj>
    <derivirana_varijabla naziv="DomainObject.Predmet.ProtustrankaFormatedOIB_1">  MORSKI PUTNIK d.o.o. MEDULIN, OIB 59748406697</derivirana_varijabla>
  </DomainObject.Predmet.ProtustrankaFormatedOIB>
  <DomainObject.Predmet.ProtustrankaFormatedWithAdress>
    <izvorni_sadrzaj> MORSKI PUTNIK d.o.o. MEDULIN, Burle 143, 52100 Medulin</izvorni_sadrzaj>
    <derivirana_varijabla naziv="DomainObject.Predmet.ProtustrankaFormatedWithAdress_1"> MORSKI PUTNIK d.o.o. MEDULIN, Burle 143, 52100 Medulin</derivirana_varijabla>
  </DomainObject.Predmet.ProtustrankaFormatedWithAdress>
  <DomainObject.Predmet.ProtustrankaFormatedWithAdressOIB>
    <izvorni_sadrzaj> MORSKI PUTNIK d.o.o. MEDULIN, OIB 59748406697, Burle 143, 52100 Medulin</izvorni_sadrzaj>
    <derivirana_varijabla naziv="DomainObject.Predmet.ProtustrankaFormatedWithAdressOIB_1"> MORSKI PUTNIK d.o.o. MEDULIN, OIB 59748406697, Burle 143, 52100 Medulin</derivirana_varijabla>
  </DomainObject.Predmet.ProtustrankaFormatedWithAdressOIB>
  <DomainObject.Predmet.ProtustrankaWithAdress>
    <izvorni_sadrzaj>MORSKI PUTNIK d.o.o. MEDULIN Burle 143, 52100 Medulin</izvorni_sadrzaj>
    <derivirana_varijabla naziv="DomainObject.Predmet.ProtustrankaWithAdress_1">MORSKI PUTNIK d.o.o. MEDULIN Burle 143, 52100 Medulin</derivirana_varijabla>
  </DomainObject.Predmet.ProtustrankaWithAdress>
  <DomainObject.Predmet.ProtustrankaWithAdressOIB>
    <izvorni_sadrzaj>MORSKI PUTNIK d.o.o. MEDULIN, OIB 59748406697, Burle 143, 52100 Medulin</izvorni_sadrzaj>
    <derivirana_varijabla naziv="DomainObject.Predmet.ProtustrankaWithAdressOIB_1">MORSKI PUTNIK d.o.o. MEDULIN, OIB 59748406697, Burle 143, 52100 Medulin</derivirana_varijabla>
  </DomainObject.Predmet.ProtustrankaWithAdressOIB>
  <DomainObject.Predmet.ProtustrankaNazivFormated>
    <izvorni_sadrzaj>MORSKI PUTNIK d.o.o. MEDULIN</izvorni_sadrzaj>
    <derivirana_varijabla naziv="DomainObject.Predmet.ProtustrankaNazivFormated_1">MORSKI PUTNIK d.o.o. MEDULIN</derivirana_varijabla>
  </DomainObject.Predmet.ProtustrankaNazivFormated>
  <DomainObject.Predmet.ProtustrankaNazivFormatedOIB>
    <izvorni_sadrzaj>MORSKI PUTNIK d.o.o. MEDULIN, OIB 59748406697</izvorni_sadrzaj>
    <derivirana_varijabla naziv="DomainObject.Predmet.ProtustrankaNazivFormatedOIB_1">MORSKI PUTNIK d.o.o. MEDULIN, OIB 59748406697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36641.15</izvorni_sadrzaj>
    <derivirana_varijabla naziv="DomainObject.Predmet.TrenutnaVrijednost_1">36641.15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MORSKI PUTNIK d.o.o. MEDULIN</item>
    </izvorni_sadrzaj>
    <derivirana_varijabla naziv="DomainObject.Predmet.ProtuStrankaListFormated_1">
      <item>MORSKI PUTNIK d.o.o. MEDULIN</item>
    </derivirana_varijabla>
  </DomainObject.Predmet.ProtuStrankaListFormated>
  <DomainObject.Predmet.ProtuStrankaListFormatedOIB>
    <izvorni_sadrzaj>
      <item>MORSKI PUTNIK d.o.o. MEDULIN, OIB 59748406697</item>
    </izvorni_sadrzaj>
    <derivirana_varijabla naziv="DomainObject.Predmet.ProtuStrankaListFormatedOIB_1">
      <item>MORSKI PUTNIK d.o.o. MEDULIN, OIB 59748406697</item>
    </derivirana_varijabla>
  </DomainObject.Predmet.ProtuStrankaListFormatedOIB>
  <DomainObject.Predmet.ProtuStrankaListFormatedWithAdress>
    <izvorni_sadrzaj>
      <item>MORSKI PUTNIK d.o.o. MEDULIN, Burle 143, 52100 Medulin</item>
    </izvorni_sadrzaj>
    <derivirana_varijabla naziv="DomainObject.Predmet.ProtuStrankaListFormatedWithAdress_1">
      <item>MORSKI PUTNIK d.o.o. MEDULIN, Burle 143, 52100 Medulin</item>
    </derivirana_varijabla>
  </DomainObject.Predmet.ProtuStrankaListFormatedWithAdress>
  <DomainObject.Predmet.ProtuStrankaListFormatedWithAdressOIB>
    <izvorni_sadrzaj>
      <item>MORSKI PUTNIK d.o.o. MEDULIN, OIB 59748406697, Burle 143, 52100 Medulin</item>
    </izvorni_sadrzaj>
    <derivirana_varijabla naziv="DomainObject.Predmet.ProtuStrankaListFormatedWithAdressOIB_1">
      <item>MORSKI PUTNIK d.o.o. MEDULIN, OIB 59748406697, Burle 143, 52100 Medulin</item>
    </derivirana_varijabla>
  </DomainObject.Predmet.ProtuStrankaListFormatedWithAdressOIB>
  <DomainObject.Predmet.ProtuStrankaListNazivFormated>
    <izvorni_sadrzaj>
      <item>MORSKI PUTNIK d.o.o. MEDULIN</item>
    </izvorni_sadrzaj>
    <derivirana_varijabla naziv="DomainObject.Predmet.ProtuStrankaListNazivFormated_1">
      <item>MORSKI PUTNIK d.o.o. MEDULIN</item>
    </derivirana_varijabla>
  </DomainObject.Predmet.ProtuStrankaListNazivFormated>
  <DomainObject.Predmet.ProtuStrankaListNazivFormatedOIB>
    <izvorni_sadrzaj>
      <item>MORSKI PUTNIK d.o.o. MEDULIN, OIB 59748406697</item>
    </izvorni_sadrzaj>
    <derivirana_varijabla naziv="DomainObject.Predmet.ProtuStrankaListNazivFormatedOIB_1">
      <item>MORSKI PUTNIK d.o.o. MEDULIN, OIB 59748406697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MORSKI PUTNIK d.o.o. MEDULIN</izvorni_sadrzaj>
    <derivirana_varijabla naziv="DomainObject.Predmet.ProtustrankaIDrugi_1">MORSKI PUTNIK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MORSKI PUTNIK d.o.o. MEDULIN, OIB 59748406697, Burle 143, 52100 Medulin</izvorni_sadrzaj>
    <derivirana_varijabla naziv="DomainObject.Predmet.ProtustrankaIDrugiAdressOIB_1">MORSKI PUTNIK d.o.o. MEDULIN, OIB 59748406697, Burle 143,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MORSKI PUTNIK d.o.o. MEDULIN</item>
    </izvorni_sadrzaj>
    <derivirana_varijabla naziv="DomainObject.Predmet.SudioniciListNaziv_1">
      <item>FINANCIJSKA AGENCIJA, RC RIJEKA, PODRUŽNICA PULA, PULA</item>
      <item>MORSKI PUTNIK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MORSKI PUTNIK d.o.o. MEDULIN, OIB 59748406697, Burle 143,52100 Medulin</item>
    </izvorni_sadrzaj>
    <derivirana_varijabla naziv="DomainObject.Predmet.SudioniciListAdressOIB_1">
      <item>FINANCIJSKA AGENCIJA, RC RIJEKA, PODRUŽNICA PULA, PULA, OIB 85821130368, Ulica grada Vukovara 70,10000 Zagreb</item>
      <item>MORSKI PUTNIK d.o.o. MEDULIN, OIB 59748406697, Burle 143,52100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59748406697</item>
    </izvorni_sadrzaj>
    <derivirana_varijabla naziv="DomainObject.Predmet.SudioniciListNazivOIB_1">
      <item>, OIB 85821130368</item>
      <item>, OIB 59748406697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2975</properties:Characters>
  <properties:Lines>82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2016-04-12T05:54:00Z</dcterms:created>
  <dc:creator>Mihaela Kaligari</dc:creator>
  <cp:lastModifiedBy>Sanja Lakošeljac</cp:lastModifiedBy>
  <dcterms:modified xmlns:xsi="http://www.w3.org/2001/XMLSchema-instance" xsi:type="dcterms:W3CDTF">2016-04-12T05:55:00Z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