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37ad" w14:paraId="4cb37ad" w:rsidRDefault="0053217E" w:rsidP="0053217E" w:rsidR="0053217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17E" w:rsidP="0053217E" w:rsidR="0053217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217E" w:rsidP="0053217E" w:rsidR="0053217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217E" w:rsidP="0053217E" w:rsidR="0053217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217E" w:rsidP="0053217E" w:rsidR="0053217E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53217E" w:rsidP="0053217E" w:rsidR="0053217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53217E" w:rsidP="0053217E" w:rsidR="0053217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53217E" w:rsidP="0053217E" w:rsidR="0053217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53217E" w:rsidP="0053217E" w:rsidR="0053217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3217E" w:rsidP="0053217E" w:rsidR="0053217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17262 od 14.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S. D. INFO d. o. o. Vodnjan, Barbariga, Barbariga 13, OIB 78331724347, MBS 040217901, 14</w:t>
      </w:r>
      <w:r w:rsidRPr="007912E1">
        <w:rPr>
          <w:rFonts w:eastAsiaTheme="minorHAnsi"/>
          <w:lang w:eastAsia="en-US"/>
        </w:rPr>
        <w:t>. siječnja 2016.</w:t>
      </w:r>
    </w:p>
    <w:p w:rsidRDefault="0053217E" w:rsidP="0053217E" w:rsidR="0053217E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53217E" w:rsidP="0053217E" w:rsidR="0053217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3217E" w:rsidP="0053217E" w:rsidR="0053217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S. D. INFO d. o. o. Vodnjan, Barbariga, Barbariga 13, OIB 78331724347, MBS 040217901.</w:t>
      </w:r>
    </w:p>
    <w:p w:rsidRDefault="0053217E" w:rsidP="0053217E" w:rsidR="0053217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53217E" w:rsidP="0053217E" w:rsidR="0053217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53217E" w:rsidP="0053217E" w:rsidR="0053217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3217E" w:rsidP="0053217E" w:rsidR="0053217E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S. D. INFO d. o. o. Vodnjan.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580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2.861,75 </w:t>
      </w:r>
      <w:r w:rsidRPr="007912E1">
        <w:rPr>
          <w:rFonts w:cs="Times New Roman" w:eastAsia="Times New Roman"/>
          <w:szCs w:val="24"/>
        </w:rPr>
        <w:t>kuna.</w:t>
      </w:r>
    </w:p>
    <w:p w:rsidRDefault="0053217E" w:rsidP="0053217E" w:rsidR="0053217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3217E" w:rsidP="0053217E" w:rsidR="0053217E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Tt-15/6873-1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53217E" w:rsidP="0053217E" w:rsidR="0053217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3217E" w:rsidP="0053217E" w:rsidR="0053217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3217E" w:rsidP="0053217E" w:rsidR="0053217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53217E" w:rsidP="0053217E" w:rsidR="0053217E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53217E" w:rsidP="0053217E" w:rsidR="0053217E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04D6C">
        <w:rPr>
          <w:rFonts w:cs="Times New Roman" w:eastAsia="Times New Roman"/>
          <w:szCs w:val="24"/>
        </w:rPr>
        <w:t>, v. r.</w:t>
      </w:r>
    </w:p>
    <w:p w:rsidRDefault="0053217E" w:rsidP="0053217E" w:rsidR="0053217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3217E" w:rsidP="0053217E" w:rsidR="0053217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3217E" w:rsidP="0053217E" w:rsidR="0053217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53217E" w:rsidP="0053217E" w:rsidR="0053217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3217E" w:rsidP="0053217E" w:rsidR="0053217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3217E" w:rsidP="0053217E" w:rsidR="0053217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3217E" w:rsidP="0053217E" w:rsidR="0053217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53217E" w:rsidP="0053217E" w:rsidR="0053217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 w:rsidRPr="007912E1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>
      <w:pPr>
        <w:tabs>
          <w:tab w:pos="4438" w:val="left"/>
        </w:tabs>
      </w:pPr>
    </w:p>
    <w:p w:rsidRDefault="0053217E" w:rsidP="0053217E" w:rsidR="0053217E"/>
    <w:p w:rsidRDefault="001F6887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6A0" w:rsidP="0053217E" w:rsidR="005B76A0">
      <w:r>
        <w:separator/>
      </w:r>
    </w:p>
  </w:endnote>
  <w:endnote w:id="0" w:type="continuationSeparator">
    <w:p w:rsidRDefault="005B76A0" w:rsidP="0053217E" w:rsidR="005B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6A0" w:rsidP="0053217E" w:rsidR="005B76A0">
      <w:r>
        <w:separator/>
      </w:r>
    </w:p>
  </w:footnote>
  <w:footnote w:id="0" w:type="continuationSeparator">
    <w:p w:rsidRDefault="005B76A0" w:rsidP="0053217E" w:rsidR="005B7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A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F688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St-121</w:t>
    </w:r>
    <w:r w:rsidR="0053217E">
      <w:rPr>
        <w:szCs w:val="24"/>
      </w:rPr>
      <w:t>8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A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St-121</w:t>
    </w:r>
    <w:r w:rsidR="0053217E">
      <w:rPr>
        <w:szCs w:val="24"/>
      </w:rPr>
      <w:t>8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61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6887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04D6C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3217E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6A0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A7F61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1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217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1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1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1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8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88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8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8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1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217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1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1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1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8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88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8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8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St-1218/2015</izvorni_sadrzaj>
    <derivirana_varijabla naziv="DomainObject.Predmet.OznakaBroj_1">St-1218/2015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D. INFO d. o. o. VODNJAN</izvorni_sadrzaj>
    <derivirana_varijabla naziv="DomainObject.Predmet.ProtustrankaFormated_1">  S. D. INFO d. o. o. VODNJAN</derivirana_varijabla>
  </DomainObject.Predmet.ProtustrankaFormated>
  <DomainObject.Predmet.ProtustrankaFormatedOIB>
    <izvorni_sadrzaj>  S. D. INFO d. o. o. VODNJAN, OIB 78331724347</izvorni_sadrzaj>
    <derivirana_varijabla naziv="DomainObject.Predmet.ProtustrankaFormatedOIB_1">  S. D. INFO d. o. o. VODNJAN, OIB 78331724347</derivirana_varijabla>
  </DomainObject.Predmet.ProtustrankaFormatedOIB>
  <DomainObject.Predmet.ProtustrankaFormatedWithAdress>
    <izvorni_sadrzaj> S. D. INFO d. o. o. VODNJAN, Barbariga, Barbariga 13, 52100 Vodnjan</izvorni_sadrzaj>
    <derivirana_varijabla naziv="DomainObject.Predmet.ProtustrankaFormatedWithAdress_1"> S. D. INFO d. o. o. VODNJAN, Barbariga, Barbariga 13, 52100 Vodnjan</derivirana_varijabla>
  </DomainObject.Predmet.ProtustrankaFormatedWithAdress>
  <DomainObject.Predmet.ProtustrankaFormatedWithAdressOIB>
    <izvorni_sadrzaj> S. D. INFO d. o. o. VODNJAN, OIB 78331724347, Barbariga, Barbariga 13, 52100 Vodnjan</izvorni_sadrzaj>
    <derivirana_varijabla naziv="DomainObject.Predmet.ProtustrankaFormatedWithAdressOIB_1"> S. D. INFO d. o. o. VODNJAN, OIB 78331724347, Barbariga, Barbariga 13, 52100 Vodnjan</derivirana_varijabla>
  </DomainObject.Predmet.ProtustrankaFormatedWithAdressOIB>
  <DomainObject.Predmet.ProtustrankaWithAdress>
    <izvorni_sadrzaj>S. D. INFO d. o. o. VODNJAN Barbariga, Barbariga 13, 52100 Vodnjan</izvorni_sadrzaj>
    <derivirana_varijabla naziv="DomainObject.Predmet.ProtustrankaWithAdress_1">S. D. INFO d. o. o. VODNJAN Barbariga, Barbariga 13, 52100 Vodnjan</derivirana_varijabla>
  </DomainObject.Predmet.ProtustrankaWithAdress>
  <DomainObject.Predmet.ProtustrankaWithAdressOIB>
    <izvorni_sadrzaj>S. D. INFO d. o. o. VODNJAN, OIB 78331724347, Barbariga, Barbariga 13, 52100 Vodnjan</izvorni_sadrzaj>
    <derivirana_varijabla naziv="DomainObject.Predmet.ProtustrankaWithAdressOIB_1">S. D. INFO d. o. o. VODNJAN, OIB 78331724347, Barbariga, Barbariga 13, 52100 Vodnjan</derivirana_varijabla>
  </DomainObject.Predmet.ProtustrankaWithAdressOIB>
  <DomainObject.Predmet.ProtustrankaNazivFormated>
    <izvorni_sadrzaj>S. D. INFO d. o. o. VODNJAN</izvorni_sadrzaj>
    <derivirana_varijabla naziv="DomainObject.Predmet.ProtustrankaNazivFormated_1">S. D. INFO d. o. o. VODNJAN</derivirana_varijabla>
  </DomainObject.Predmet.ProtustrankaNazivFormated>
  <DomainObject.Predmet.ProtustrankaNazivFormatedOIB>
    <izvorni_sadrzaj>S. D. INFO d. o. o. VODNJAN, OIB 78331724347</izvorni_sadrzaj>
    <derivirana_varijabla naziv="DomainObject.Predmet.ProtustrankaNazivFormatedOIB_1">S. D. INFO d. o. o. VODNJAN, OIB 78331724347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2861.75</izvorni_sadrzaj>
    <derivirana_varijabla naziv="DomainObject.Predmet.TrenutnaVrijednost_1">2861.75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D. INFO d. o. o. VODNJAN</item>
    </izvorni_sadrzaj>
    <derivirana_varijabla naziv="DomainObject.Predmet.ProtuStrankaListFormated_1">
      <item>S. D. INFO d. o. o. VODNJAN</item>
    </derivirana_varijabla>
  </DomainObject.Predmet.ProtuStrankaListFormated>
  <DomainObject.Predmet.ProtuStrankaListFormatedOIB>
    <izvorni_sadrzaj>
      <item>S. D. INFO d. o. o. VODNJAN, OIB 78331724347</item>
    </izvorni_sadrzaj>
    <derivirana_varijabla naziv="DomainObject.Predmet.ProtuStrankaListFormatedOIB_1">
      <item>S. D. INFO d. o. o. VODNJAN, OIB 78331724347</item>
    </derivirana_varijabla>
  </DomainObject.Predmet.ProtuStrankaListFormatedOIB>
  <DomainObject.Predmet.ProtuStrankaListFormatedWithAdress>
    <izvorni_sadrzaj>
      <item>S. D. INFO d. o. o. VODNJAN, Barbariga, Barbariga 13, 52100 Vodnjan</item>
    </izvorni_sadrzaj>
    <derivirana_varijabla naziv="DomainObject.Predmet.ProtuStrankaListFormatedWithAdress_1">
      <item>S. D. INFO d. o. o. VODNJAN, Barbariga, Barbariga 13, 52100 Vodnjan</item>
    </derivirana_varijabla>
  </DomainObject.Predmet.ProtuStrankaListFormatedWithAdress>
  <DomainObject.Predmet.ProtuStrankaListFormatedWithAdressOIB>
    <izvorni_sadrzaj>
      <item>S. D. INFO d. o. o. VODNJAN, OIB 78331724347, Barbariga, Barbariga 13, 52100 Vodnjan</item>
    </izvorni_sadrzaj>
    <derivirana_varijabla naziv="DomainObject.Predmet.ProtuStrankaListFormatedWithAdressOIB_1">
      <item>S. D. INFO d. o. o. VODNJAN, OIB 78331724347, Barbariga, Barbariga 13, 52100 Vodnjan</item>
    </derivirana_varijabla>
  </DomainObject.Predmet.ProtuStrankaListFormatedWithAdressOIB>
  <DomainObject.Predmet.ProtuStrankaListNazivFormated>
    <izvorni_sadrzaj>
      <item>S. D. INFO d. o. o. VODNJAN</item>
    </izvorni_sadrzaj>
    <derivirana_varijabla naziv="DomainObject.Predmet.ProtuStrankaListNazivFormated_1">
      <item>S. D. INFO d. o. o. VODNJAN</item>
    </derivirana_varijabla>
  </DomainObject.Predmet.ProtuStrankaListNazivFormated>
  <DomainObject.Predmet.ProtuStrankaListNazivFormatedOIB>
    <izvorni_sadrzaj>
      <item>S. D. INFO d. o. o. VODNJAN, OIB 78331724347</item>
    </izvorni_sadrzaj>
    <derivirana_varijabla naziv="DomainObject.Predmet.ProtuStrankaListNazivFormatedOIB_1">
      <item>S. D. INFO d. o. o. VODNJAN, OIB 78331724347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D. INFO d. o. o. VODNJAN</izvorni_sadrzaj>
    <derivirana_varijabla naziv="DomainObject.Predmet.ProtustrankaIDrugi_1">S. D. INFO d. o. 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 D. INFO d. o. o. VODNJAN, OIB 78331724347, Barbariga, Barbariga 13, 52100 Vodnjan</izvorni_sadrzaj>
    <derivirana_varijabla naziv="DomainObject.Predmet.ProtustrankaIDrugiAdressOIB_1">S. D. INFO d. o. o. VODNJAN, OIB 78331724347, Barbariga, Barbariga 13,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D. INFO d. o. o. VODNJAN</item>
    </izvorni_sadrzaj>
    <derivirana_varijabla naziv="DomainObject.Predmet.SudioniciListNaziv_1">
      <item>FINANCIJSKA AGENCIJA, RC RIJEKA, PODRUŽNICA PULA, PULA</item>
      <item>S. D. INFO d. o. 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 D. INFO d. o. o. VODNJAN, OIB 78331724347, Barbariga, Barbariga 13,52100 Vodnjan</item>
    </izvorni_sadrzaj>
    <derivirana_varijabla naziv="DomainObject.Predmet.SudioniciListAdressOIB_1">
      <item>FINANCIJSKA AGENCIJA, RC RIJEKA, PODRUŽNICA PULA, PULA, OIB 85821130368, Giardini 5,52100 Pula</item>
      <item>S. D. INFO d. o. o. VODNJAN, OIB 78331724347, Barbariga, Barbariga 13,52100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78331724347</item>
    </izvorni_sadrzaj>
    <derivirana_varijabla naziv="DomainObject.Predmet.SudioniciListNazivOIB_1">
      <item>, OIB 85821130368</item>
      <item>, OIB 78331724347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2213</properties:Characters>
  <properties:Lines>95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2016-01-14T08:22:00Z</dcterms:created>
  <dc:creator>Mihaela Kaligari</dc:creator>
  <dc:description/>
  <cp:keywords/>
  <cp:lastModifiedBy>Sanja Prodan</cp:lastModifiedBy>
  <cp:lastPrinted>2016-01-14T08:23:00Z</cp:lastPrinted>
  <dcterms:modified xmlns:xsi="http://www.w3.org/2001/XMLSchema-instance" xsi:type="dcterms:W3CDTF">2016-01-15T11:58:00Z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