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df6e" w14:paraId="f54df6e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NEGOTIOR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Kijevska 20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94841979773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Maja </w:t>
      </w:r>
      <w:proofErr w:type="spellStart"/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Musap</w:t>
      </w:r>
      <w:proofErr w:type="spellEnd"/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Orlović</w:t>
      </w:r>
      <w:proofErr w:type="spellEnd"/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>NEGOTIOR,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Kijevska 20, OIB: 94841979773,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15 dana od isteka osmog dana od dana objave ovog rješenja na mrežnoj stranici e-Oglasna ploča suda, solidarno uplatiti predujam za namirenje troškova prethodnoga i otvorenoga stečajnog postupka u iznosu od 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>1.509,56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531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-17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="00A526CD">
        <w:rPr>
          <w:rFonts w:cs="Times New Roman" w:eastAsia="Calibri" w:hAnsi="Times New Roman" w:ascii="Times New Roman"/>
          <w:sz w:val="24"/>
          <w:szCs w:val="24"/>
        </w:rPr>
        <w:t>Republike Hrvatske, Ministarstva financija, Porezne uprave, Područni ured Dalmacija, Ispostava Zadar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A526CD">
        <w:rPr>
          <w:rFonts w:cs="Times New Roman" w:eastAsia="Calibri" w:hAnsi="Times New Roman" w:ascii="Times New Roman"/>
          <w:sz w:val="24"/>
          <w:szCs w:val="24"/>
        </w:rPr>
        <w:t>20.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A526CD">
        <w:rPr>
          <w:rFonts w:cs="Times New Roman" w:eastAsia="Calibri" w:hAnsi="Times New Roman" w:ascii="Times New Roman"/>
          <w:sz w:val="24"/>
          <w:szCs w:val="24"/>
        </w:rPr>
        <w:t xml:space="preserve">listopada </w:t>
      </w:r>
      <w:r>
        <w:rPr>
          <w:rFonts w:cs="Times New Roman" w:eastAsia="Calibri" w:hAnsi="Times New Roman" w:ascii="Times New Roman"/>
          <w:sz w:val="24"/>
          <w:szCs w:val="24"/>
        </w:rPr>
        <w:t xml:space="preserve">2017.,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dalje: SZ), ovaj sud je rješenjem poslovni broj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6St-387/2017-5 od 14. rujna 2017. obustavio skraćeni stečajni postupak te rješenjem 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gornji od 1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pokrenuo prethodni postupak radi utvrđivanja pretpostavki za otvaranje stečajnoga postupka nad uvodno označenim dužnikom. </w:t>
      </w:r>
    </w:p>
    <w:p w:rsidRDefault="00D7639B" w:rsidP="00D35871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5F5174" w:rsidR="00F17E6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 utvrđeno da je dužnik na dan 2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neizvršene osnove za plaćanje u neprekinutom razdoblju od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381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46.411,99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koje nisu </w:t>
      </w:r>
      <w:r w:rsidR="00A526C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odmirene ni do dana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donošenja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čega proizlazi postojanje stečajnog razloga nesposobnosti dužnika za plaćanje svojih dospjelih obveza u smislu odredbe čl. 6. SZ-a. </w:t>
      </w:r>
    </w:p>
    <w:p w:rsidRDefault="00D7639B" w:rsidP="005F5174" w:rsidR="005F51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Prednja činjenica proizlazi i iz izvatka iz sudskog registra iz kojeg je</w:t>
      </w:r>
      <w:r w:rsidR="003F3B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vidljivo da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posljednje financijsko izvješće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>predao za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pa je za pretpostaviti da već dulje vrijeme ne obavlja svoju poslovnu djelatnost.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(list spisa 48)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Financijska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agencija s računa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zaplijenila novčana sredstva potrebna na ime predujma potrebnog za namirenje troškova stečajnoga postupka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3.490,44 kuna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>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</w:t>
      </w:r>
      <w:r w:rsidR="00F17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 od 1.509,56 kuna u odnosu na kojeg Financijska agencija nije zaplijenila sredstva s računa dužnika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A526CD">
        <w:rPr>
          <w:rFonts w:cs="Times New Roman" w:eastAsia="Calibri" w:hAnsi="Times New Roman" w:ascii="Times New Roman"/>
          <w:sz w:val="24"/>
          <w:szCs w:val="24"/>
        </w:rPr>
        <w:t>18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lipnja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2018. </w:t>
      </w:r>
    </w:p>
    <w:p w:rsidRDefault="005F5174" w:rsidP="00D7639B" w:rsidR="005F5174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A0026" w:rsidP="004A0026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D7639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A0026" w:rsidP="004A0026" w:rsidR="00D7639B" w:rsidRPr="00346CD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</w:t>
      </w:r>
      <w:r w:rsidR="00D7639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F17E6F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A526CD" w:rsidP="00A526CD" w:rsidR="00530A52">
      <w:pPr>
        <w:spacing w:lineRule="auto" w:line="240" w:after="0"/>
        <w:ind w:firstLine="708"/>
      </w:pPr>
      <w:r>
        <w:rPr>
          <w:rFonts w:cs="Times New Roman" w:eastAsia="Calibri" w:hAnsi="Times New Roman" w:ascii="Times New Roman"/>
          <w:sz w:val="24"/>
          <w:szCs w:val="24"/>
        </w:rPr>
        <w:t xml:space="preserve">Spis predmeta kalendirati 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>radi donošenja meritorne odluke</w:t>
      </w:r>
    </w:p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9B" w:rsidP="00D7639B" w:rsidR="00D7639B">
      <w:pPr>
        <w:spacing w:lineRule="auto" w:line="240" w:after="0"/>
      </w:pPr>
      <w:r>
        <w:separator/>
      </w:r>
    </w:p>
  </w:endnote>
  <w:end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9B" w:rsidP="00D7639B" w:rsidR="00D7639B">
      <w:pPr>
        <w:spacing w:lineRule="auto" w:line="240" w:after="0"/>
      </w:pPr>
      <w:r>
        <w:separator/>
      </w:r>
    </w:p>
  </w:footnote>
  <w:foot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2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0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D7639B">
      <w:t xml:space="preserve">   Poslovni broj 3. St-</w:t>
    </w:r>
    <w:r w:rsidR="00A526CD">
      <w:t>531/</w:t>
    </w:r>
    <w:r w:rsidR="00D7639B">
      <w:t>2017-1</w:t>
    </w:r>
    <w:r w:rsidR="00A526CD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A526CD">
      <w:rPr>
        <w:rFonts w:cs="Times New Roman" w:eastAsia="Times New Roman" w:hAnsi="Times New Roman" w:ascii="Times New Roman"/>
        <w:sz w:val="24"/>
        <w:szCs w:val="24"/>
        <w:lang w:eastAsia="hr-HR"/>
      </w:rPr>
      <w:t>531/2017-11</w:t>
    </w:r>
  </w:p>
  <w:p w:rsidRDefault="004A0026" w:rsidR="00720FC2">
    <w:pPr>
      <w:pStyle w:val="Zaglavlje"/>
    </w:pPr>
  </w:p>
  <w:p w:rsidRDefault="004A0026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2C7497"/>
    <w:rsid w:val="003F3BFD"/>
    <w:rsid w:val="004901DF"/>
    <w:rsid w:val="004A0026"/>
    <w:rsid w:val="004D2225"/>
    <w:rsid w:val="0052527F"/>
    <w:rsid w:val="005F5174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26CD"/>
    <w:rsid w:val="00A57BE4"/>
    <w:rsid w:val="00A86265"/>
    <w:rsid w:val="00AB387D"/>
    <w:rsid w:val="00B045CE"/>
    <w:rsid w:val="00B11294"/>
    <w:rsid w:val="00BC5760"/>
    <w:rsid w:val="00BE4EBD"/>
    <w:rsid w:val="00CB0B72"/>
    <w:rsid w:val="00CB4C49"/>
    <w:rsid w:val="00D35871"/>
    <w:rsid w:val="00D51416"/>
    <w:rsid w:val="00D7639B"/>
    <w:rsid w:val="00D8618E"/>
    <w:rsid w:val="00E253A8"/>
    <w:rsid w:val="00E3741B"/>
    <w:rsid w:val="00E80148"/>
    <w:rsid w:val="00F17E6F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0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00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00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00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0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00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00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00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NEGOTIOR, društvo s ograničenom odgovornošću za promet i trgovinu</izvorni_sadrzaj>
    <derivirana_varijabla naziv="DomainObject.Predmet.ProtustrankaFormated_1">  NEGOTIOR, društvo s ograničenom odgovornošću za promet i trgovinu</derivirana_varijabla>
  </DomainObject.Predmet.ProtustrankaFormated>
  <DomainObject.Predmet.ProtustrankaFormatedOIB>
    <izvorni_sadrzaj>  NEGOTIOR, društvo s ograničenom odgovornošću za promet i trgovinu, OIB 94841979773</izvorni_sadrzaj>
    <derivirana_varijabla naziv="DomainObject.Predmet.ProtustrankaFormatedOIB_1">  NEGOTIOR, društvo s ograničenom odgovornošću za promet i trgovinu, OIB 94841979773</derivirana_varijabla>
  </DomainObject.Predmet.ProtustrankaFormatedOIB>
  <DomainObject.Predmet.ProtustrankaFormatedWithAdress>
    <izvorni_sadrzaj> NEGOTIOR, društvo s ograničenom odgovornošću za promet i trgovinu, Kijevska 20, 23000 Zadar</izvorni_sadrzaj>
    <derivirana_varijabla naziv="DomainObject.Predmet.ProtustrankaFormatedWithAdress_1"> NEGOTIOR, društvo s ograničenom odgovornošću za promet i trgovinu, Kijevska 20, 23000 Zadar</derivirana_varijabla>
  </DomainObject.Predmet.ProtustrankaFormatedWithAdress>
  <DomainObject.Predmet.ProtustrankaFormatedWithAdressOIB>
    <izvorni_sadrzaj> NEGOTIOR, društvo s ograničenom odgovornošću za promet i trgovinu, OIB 94841979773, Kijevska 20, 23000 Zadar</izvorni_sadrzaj>
    <derivirana_varijabla naziv="DomainObject.Predmet.ProtustrankaFormatedWithAdressOIB_1"> NEGOTIOR, društvo s ograničenom odgovornošću za promet i trgovinu, OIB 94841979773, Kijevska 20, 23000 Zadar</derivirana_varijabla>
  </DomainObject.Predmet.ProtustrankaFormatedWithAdressOIB>
  <DomainObject.Predmet.ProtustrankaWithAdress>
    <izvorni_sadrzaj>NEGOTIOR, društvo s ograničenom odgovornošću za promet i trgovinu Kijevska 20, 23000 Zadar</izvorni_sadrzaj>
    <derivirana_varijabla naziv="DomainObject.Predmet.ProtustrankaWithAdress_1">NEGOTIOR, društvo s ograničenom odgovornošću za promet i trgovinu Kijevska 20, 23000 Zadar</derivirana_varijabla>
  </DomainObject.Predmet.ProtustrankaWithAdress>
  <DomainObject.Predmet.ProtustrankaWithAdressOIB>
    <izvorni_sadrzaj>NEGOTIOR, društvo s ograničenom odgovornošću za promet i trgovinu, OIB 94841979773, Kijevska 20, 23000 Zadar</izvorni_sadrzaj>
    <derivirana_varijabla naziv="DomainObject.Predmet.ProtustrankaWithAdressOIB_1">NEGOTIOR, društvo s ograničenom odgovornošću za promet i trgovinu, OIB 94841979773, Kijevska 20, 23000 Zadar</derivirana_varijabla>
  </DomainObject.Predmet.ProtustrankaWithAdressOIB>
  <DomainObject.Predmet.ProtustrankaNazivFormated>
    <izvorni_sadrzaj>NEGOTIOR, društvo s ograničenom odgovornošću za promet i trgovinu</izvorni_sadrzaj>
    <derivirana_varijabla naziv="DomainObject.Predmet.ProtustrankaNazivFormated_1">NEGOTIOR, društvo s ograničenom odgovornošću za promet i trgovinu</derivirana_varijabla>
  </DomainObject.Predmet.ProtustrankaNazivFormated>
  <DomainObject.Predmet.ProtustrankaNazivFormatedOIB>
    <izvorni_sadrzaj>NEGOTIOR, društvo s ograničenom odgovornošću za promet i trgovinu, OIB 94841979773</izvorni_sadrzaj>
    <derivirana_varijabla naziv="DomainObject.Predmet.ProtustrankaNazivFormatedOIB_1">NEGOTIOR, društvo s ograničenom odgovornošću za promet i trgovinu, OIB 94841979773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Maja Musap Orlović</izvorni_sadrzaj>
    <derivirana_varijabla naziv="DomainObject.Predmet.StrankaFormated_1">  FINA; Maja Musap Orlović</derivirana_varijabla>
  </DomainObject.Predmet.StrankaFormated>
  <DomainObject.Predmet.StrankaFormatedOIB>
    <izvorni_sadrzaj>  FINA, OIB 85821130368; Maja Musap Orlović, OIB 66321620712</izvorni_sadrzaj>
    <derivirana_varijabla naziv="DomainObject.Predmet.StrankaFormatedOIB_1">  FINA, OIB 85821130368; Maja Musap Orlović, OIB 66321620712</derivirana_varijabla>
  </DomainObject.Predmet.StrankaFormatedOIB>
  <DomainObject.Predmet.StrankaFormatedWithAdress>
    <izvorni_sadrzaj> FINA; Maja Musap Orlović, Kijevska Ulica 20, 23000 Zadar</izvorni_sadrzaj>
    <derivirana_varijabla naziv="DomainObject.Predmet.StrankaFormatedWithAdress_1"> FINA; Maja Musap Orlović, Kijevska Ulica 20, 23000 Zadar</derivirana_varijabla>
  </DomainObject.Predmet.StrankaFormatedWithAdress>
  <DomainObject.Predmet.StrankaFormatedWithAdressOIB>
    <izvorni_sadrzaj> FINA, OIB 85821130368; Maja Musap Orlović, OIB 66321620712, Kijevska Ulica 20, 23000 Zadar</izvorni_sadrzaj>
    <derivirana_varijabla naziv="DomainObject.Predmet.StrankaFormatedWithAdressOIB_1"> FINA, OIB 85821130368; Maja Musap Orlović, OIB 66321620712, Kijevska Ulica 20, 23000 Zadar</derivirana_varijabla>
  </DomainObject.Predmet.StrankaFormatedWithAdressOIB>
  <DomainObject.Predmet.StrankaWithAdress>
    <izvorni_sadrzaj>FINA ,Maja Musap Orlović Kijevska Ulica 20,23000 Zadar</izvorni_sadrzaj>
    <derivirana_varijabla naziv="DomainObject.Predmet.StrankaWithAdress_1">FINA ,Maja Musap Orlović Kijevska Ulica 20,23000 Zadar</derivirana_varijabla>
  </DomainObject.Predmet.StrankaWithAdress>
  <DomainObject.Predmet.StrankaWithAdressOIB>
    <izvorni_sadrzaj>FINA, OIB 85821130368,Maja Musap Orlović, OIB 66321620712, Kijevska Ulica 20,23000 Zadar</izvorni_sadrzaj>
    <derivirana_varijabla naziv="DomainObject.Predmet.StrankaWithAdressOIB_1">FINA, OIB 85821130368,Maja Musap Orlović, OIB 66321620712, Kijevska Ulica 20,23000 Zadar</derivirana_varijabla>
  </DomainObject.Predmet.StrankaWithAdressOIB>
  <DomainObject.Predmet.StrankaNazivFormated>
    <izvorni_sadrzaj>FINA,Maja Musap Orlović</izvorni_sadrzaj>
    <derivirana_varijabla naziv="DomainObject.Predmet.StrankaNazivFormated_1">FINA,Maja Musap Orlović</derivirana_varijabla>
  </DomainObject.Predmet.StrankaNazivFormated>
  <DomainObject.Predmet.StrankaNazivFormatedOIB>
    <izvorni_sadrzaj>FINA, OIB 85821130368,Maja Musap Orlović, OIB 66321620712</izvorni_sadrzaj>
    <derivirana_varijabla naziv="DomainObject.Predmet.StrankaNazivFormatedOIB_1">FINA, OIB 85821130368,Maja Musap Orlović, OIB 66321620712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Maja Musap Orlović</item>
    </izvorni_sadrzaj>
    <derivirana_varijabla naziv="DomainObject.Predmet.StrankaListFormated_1">
      <item>FINA</item>
      <item>Maja Musap Orlović</item>
    </derivirana_varijabla>
  </DomainObject.Predmet.StrankaListFormated>
  <DomainObject.Predmet.StrankaListFormatedOIB>
    <izvorni_sadrzaj>
      <item>FINA, OIB 85821130368</item>
      <item>Maja Musap Orlović, OIB 66321620712</item>
    </izvorni_sadrzaj>
    <derivirana_varijabla naziv="DomainObject.Predmet.StrankaListFormatedOIB_1">
      <item>FINA, OIB 85821130368</item>
      <item>Maja Musap Orlović, OIB 66321620712</item>
    </derivirana_varijabla>
  </DomainObject.Predmet.StrankaListFormatedOIB>
  <DomainObject.Predmet.StrankaListFormatedWithAdress>
    <izvorni_sadrzaj>
      <item>FINA</item>
      <item>Maja Musap Orlović, Kijevska Ulica 20, 23000 Zadar</item>
    </izvorni_sadrzaj>
    <derivirana_varijabla naziv="DomainObject.Predmet.StrankaListFormatedWithAdress_1">
      <item>FINA</item>
      <item>Maja Musap Orlović, Kijevska Ulica 20, 23000 Zadar</item>
    </derivirana_varijabla>
  </DomainObject.Predmet.StrankaListFormatedWithAdress>
  <DomainObject.Predmet.StrankaListFormatedWithAdressOIB>
    <izvorni_sadrzaj>
      <item>FINA, OIB 85821130368</item>
      <item>Maja Musap Orlović, OIB 66321620712, Kijevska Ulica 20, 23000 Zadar</item>
    </izvorni_sadrzaj>
    <derivirana_varijabla naziv="DomainObject.Predmet.StrankaListFormatedWithAdressOIB_1">
      <item>FINA, OIB 85821130368</item>
      <item>Maja Musap Orlović, OIB 66321620712, Kijevska Ulica 20, 23000 Zadar</item>
    </derivirana_varijabla>
  </DomainObject.Predmet.StrankaListFormatedWithAdressOIB>
  <DomainObject.Predmet.StrankaListNazivFormated>
    <izvorni_sadrzaj>
      <item>FINA</item>
      <item>Maja Musap Orlović</item>
    </izvorni_sadrzaj>
    <derivirana_varijabla naziv="DomainObject.Predmet.StrankaListNazivFormated_1">
      <item>FINA</item>
      <item>Maja Musap Orlović</item>
    </derivirana_varijabla>
  </DomainObject.Predmet.StrankaListNazivFormated>
  <DomainObject.Predmet.StrankaListNazivFormatedOIB>
    <izvorni_sadrzaj>
      <item>FINA, OIB 85821130368</item>
      <item>Maja Musap Orlović, OIB 66321620712</item>
    </izvorni_sadrzaj>
    <derivirana_varijabla naziv="DomainObject.Predmet.StrankaListNazivFormatedOIB_1">
      <item>FINA, OIB 85821130368</item>
      <item>Maja Musap Orlović, OIB 66321620712</item>
    </derivirana_varijabla>
  </DomainObject.Predmet.StrankaListNazivFormatedOIB>
  <DomainObject.Predmet.ProtuStrankaListFormated>
    <izvorni_sadrzaj>
      <item>NEGOTIOR, društvo s ograničenom odgovornošću za promet i trgovinu</item>
    </izvorni_sadrzaj>
    <derivirana_varijabla naziv="DomainObject.Predmet.ProtuStrankaListFormated_1">
      <item>NEGOTIOR, društvo s ograničenom odgovornošću za promet i trgovinu</item>
    </derivirana_varijabla>
  </DomainObject.Predmet.ProtuStrankaListFormated>
  <DomainObject.Predmet.ProtuStrankaListFormatedOIB>
    <izvorni_sadrzaj>
      <item>NEGOTIOR, društvo s ograničenom odgovornošću za promet i trgovinu, OIB 94841979773</item>
    </izvorni_sadrzaj>
    <derivirana_varijabla naziv="DomainObject.Predmet.ProtuStrankaListFormatedOIB_1">
      <item>NEGOTIOR, društvo s ograničenom odgovornošću za promet i trgovinu, OIB 94841979773</item>
    </derivirana_varijabla>
  </DomainObject.Predmet.ProtuStrankaListFormatedOIB>
  <DomainObject.Predmet.ProtuStrankaListFormatedWithAdress>
    <izvorni_sadrzaj>
      <item>NEGOTIOR, društvo s ograničenom odgovornošću za promet i trgovinu, Kijevska 20, 23000 Zadar</item>
    </izvorni_sadrzaj>
    <derivirana_varijabla naziv="DomainObject.Predmet.ProtuStrankaListFormatedWithAdress_1">
      <item>NEGOTIOR, društvo s ograničenom odgovornošću za promet i trgovinu, Kijevska 20, 23000 Zadar</item>
    </derivirana_varijabla>
  </DomainObject.Predmet.ProtuStrankaListFormatedWithAdress>
  <DomainObject.Predmet.ProtuStrankaListFormatedWithAdressOIB>
    <izvorni_sadrzaj>
      <item>NEGOTIOR, društvo s ograničenom odgovornošću za promet i trgovinu, OIB 94841979773, Kijevska 20, 23000 Zadar</item>
    </izvorni_sadrzaj>
    <derivirana_varijabla naziv="DomainObject.Predmet.ProtuStrankaListFormatedWithAdressOIB_1">
      <item>NEGOTIOR, društvo s ograničenom odgovornošću za promet i trgovinu, OIB 94841979773, Kijevska 20, 23000 Zadar</item>
    </derivirana_varijabla>
  </DomainObject.Predmet.ProtuStrankaListFormatedWithAdressOIB>
  <DomainObject.Predmet.ProtuStrankaListNazivFormated>
    <izvorni_sadrzaj>
      <item>NEGOTIOR, društvo s ograničenom odgovornošću za promet i trgovinu</item>
    </izvorni_sadrzaj>
    <derivirana_varijabla naziv="DomainObject.Predmet.ProtuStrankaListNazivFormated_1">
      <item>NEGOTIOR, društvo s ograničenom odgovornošću za promet i trgovinu</item>
    </derivirana_varijabla>
  </DomainObject.Predmet.ProtuStrankaListNazivFormated>
  <DomainObject.Predmet.ProtuStrankaListNazivFormatedOIB>
    <izvorni_sadrzaj>
      <item>NEGOTIOR, društvo s ograničenom odgovornošću za promet i trgovinu, OIB 94841979773</item>
    </izvorni_sadrzaj>
    <derivirana_varijabla naziv="DomainObject.Predmet.ProtuStrankaListNazivFormatedOIB_1">
      <item>NEGOTIOR, društvo s ograničenom odgovornošću za promet i trgovinu, OIB 94841979773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NEGOTIOR, društvo s ograničenom odgovornošću za promet i trgovinu</izvorni_sadrzaj>
    <derivirana_varijabla naziv="DomainObject.Predmet.ProtustrankaIDrugi_1">NEGOTIOR, društvo s ograničenom odgovornošću za promet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NEGOTIOR, društvo s ograničenom odgovornošću za promet i trgovinu, OIB 94841979773, Kijevska 20, 23000 Zadar</izvorni_sadrzaj>
    <derivirana_varijabla naziv="DomainObject.Predmet.ProtustrankaIDrugiAdressOIB_1">NEGOTIOR, društvo s ograničenom odgovornošću za promet i trgovinu, OIB 94841979773, Kijevska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NEGOTIOR, društvo s ograničenom odgovornošću za promet i trgovinu</item>
      <item>FINA</item>
      <item>Maja Musap Orlović</item>
    </izvorni_sadrzaj>
    <derivirana_varijabla naziv="DomainObject.Predmet.SudioniciListNaziv_1">
      <item>NEGOTIOR, društvo s ograničenom odgovornošću za promet i trgovinu</item>
      <item>FINA</item>
      <item>Maja Musap Orlović</item>
    </derivirana_varijabla>
  </DomainObject.Predmet.SudioniciListNaziv>
  <DomainObject.Predmet.SudioniciListAdressOIB>
    <izvorni_sadrzaj>
      <item>NEGOTIOR, društvo s ograničenom odgovornošću za promet i trgovinu, OIB 94841979773, Kijevska 20,23000 Zadar</item>
      <item>FINA, OIB 85821130368</item>
      <item>Maja Musap Orlović, OIB 66321620712, Kijevska Ulica 20,23000 Zadar</item>
    </izvorni_sadrzaj>
    <derivirana_varijabla naziv="DomainObject.Predmet.SudioniciListAdressOIB_1">
      <item>NEGOTIOR, društvo s ograničenom odgovornošću za promet i trgovinu, OIB 94841979773, Kijevska 20,23000 Zadar</item>
      <item>FINA, OIB 85821130368</item>
      <item>Maja Musap Orlović, OIB 66321620712, Kijevska Ulica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94841979773</item>
      <item>, OIB 85821130368</item>
      <item>, OIB 66321620712</item>
    </izvorni_sadrzaj>
    <derivirana_varijabla naziv="DomainObject.Predmet.SudioniciListNazivOIB_1">
      <item>, OIB 94841979773</item>
      <item>, OIB 85821130368</item>
      <item>, OIB 66321620712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845</properties:Words>
  <properties:Characters>4618</properties:Characters>
  <properties:Lines>95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2018-06-18T12:38:00Z</cp:lastPrinted>
  <dcterms:modified xmlns:xsi="http://www.w3.org/2001/XMLSchema-instance" xsi:type="dcterms:W3CDTF">2018-06-18T12:38:00Z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(St-531-2017 dužnik nije došao na ročište ZIS.docx)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