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4cf6" w14:paraId="4dd4cf6" w:rsidRDefault="006E7C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7CB9" w:rsidP="006E7CB9" w:rsidR="006E7CB9">
      <w:pPr>
        <w:spacing w:after="0"/>
        <w:jc w:val="both"/>
      </w:pPr>
      <w:r>
        <w:t xml:space="preserve">           </w:t>
      </w:r>
    </w:p>
    <w:p w:rsidRDefault="006E7CB9" w:rsidP="006E7CB9" w:rsidR="006E7CB9">
      <w:pPr>
        <w:spacing w:after="0"/>
        <w:jc w:val="both"/>
      </w:pPr>
    </w:p>
    <w:p w:rsidRDefault="006E7CB9" w:rsidP="006E7CB9" w:rsidR="006E7CB9">
      <w:pPr>
        <w:spacing w:after="0"/>
        <w:jc w:val="both"/>
      </w:pPr>
      <w:r>
        <w:t xml:space="preserve">           </w:t>
      </w:r>
      <w:bookmarkStart w:name="_GoBack" w:id="0"/>
      <w:bookmarkEnd w:id="0"/>
      <w:r>
        <w:t>Republika Hrvatska</w:t>
      </w:r>
    </w:p>
    <w:p w:rsidRDefault="006E7CB9" w:rsidP="006E7CB9" w:rsidR="006E7CB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E7CB9" w:rsidP="006E7CB9" w:rsidR="006E7CB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>Poslovni broj: 5. St-379/2018-2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6E7CB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MIRODAN jednostavno društvo s ograničenom odgovornošću za savjetovanje i usluge, Zagreb, </w:t>
      </w:r>
      <w:proofErr w:type="spellStart"/>
      <w:r w:rsidRPr="006E7CB9">
        <w:rPr>
          <w:rFonts w:cs="Times New Roman" w:eastAsia="Times New Roman"/>
          <w:szCs w:val="20"/>
          <w:lang w:eastAsia="hr-HR"/>
        </w:rPr>
        <w:t>Jarunska</w:t>
      </w:r>
      <w:proofErr w:type="spellEnd"/>
      <w:r w:rsidRPr="006E7CB9">
        <w:rPr>
          <w:rFonts w:cs="Times New Roman" w:eastAsia="Times New Roman"/>
          <w:szCs w:val="20"/>
          <w:lang w:eastAsia="hr-HR"/>
        </w:rPr>
        <w:t xml:space="preserve"> ulica 33, MBS: 081024874, OIB: 77312754472, 11. listopada 2018.</w:t>
      </w:r>
      <w:r w:rsidRPr="006E7CB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>r i j e š i o   j e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MIRODAN jednostavno društvo s ograničenom odgovornošću za savjetovanje i usluge, Zagreb, </w:t>
      </w:r>
      <w:proofErr w:type="spellStart"/>
      <w:r w:rsidRPr="006E7CB9">
        <w:rPr>
          <w:rFonts w:cs="Times New Roman" w:eastAsia="Times New Roman"/>
          <w:szCs w:val="20"/>
          <w:lang w:eastAsia="hr-HR"/>
        </w:rPr>
        <w:t>Jarunska</w:t>
      </w:r>
      <w:proofErr w:type="spellEnd"/>
      <w:r w:rsidRPr="006E7CB9">
        <w:rPr>
          <w:rFonts w:cs="Times New Roman" w:eastAsia="Times New Roman"/>
          <w:szCs w:val="20"/>
          <w:lang w:eastAsia="hr-HR"/>
        </w:rPr>
        <w:t xml:space="preserve"> ulica 33, MBS: 081024874, OIB: 77312754472.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 2018. u 10,00 sati u ovome sudu u Bjelovaru, Šetalište dr. </w:t>
      </w:r>
      <w:proofErr w:type="spellStart"/>
      <w:r w:rsidRPr="006E7CB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E7CB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E7CB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E7CB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- zakonski zastupnici dužnika Danica Karić.      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>3. Nalaže se zakonskoj zastupnici dužnika Danici Karić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>Obrazloženje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15. veljače 2018. Trgovačkom sudu u Zagrebu podnijela prijedlog za otvaranje stečajnog postupka nad dužnikom </w:t>
      </w:r>
      <w:r w:rsidRPr="006E7CB9">
        <w:rPr>
          <w:rFonts w:cs="Times New Roman" w:eastAsia="Times New Roman"/>
          <w:szCs w:val="20"/>
          <w:lang w:eastAsia="hr-HR"/>
        </w:rPr>
        <w:t xml:space="preserve">MIRODAN jednostavno društvo s ograničenom odgovornošću za savjetovanje i usluge, Zagreb, </w:t>
      </w:r>
      <w:proofErr w:type="spellStart"/>
      <w:r w:rsidRPr="006E7CB9">
        <w:rPr>
          <w:rFonts w:cs="Times New Roman" w:eastAsia="Times New Roman"/>
          <w:szCs w:val="20"/>
          <w:lang w:eastAsia="hr-HR"/>
        </w:rPr>
        <w:t>Jarunska</w:t>
      </w:r>
      <w:proofErr w:type="spellEnd"/>
      <w:r w:rsidRPr="006E7CB9">
        <w:rPr>
          <w:rFonts w:cs="Times New Roman" w:eastAsia="Times New Roman"/>
          <w:szCs w:val="20"/>
          <w:lang w:eastAsia="hr-HR"/>
        </w:rPr>
        <w:t xml:space="preserve"> ulica 33, koji je zaprimljen pod brojem St-458/2018.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U prijedlogu navodi da na dan 9. veljače 2018. dužnik u Očevidniku redoslijeda osnova za plaćanje ima evidentirane neizvršene osnove za plaćanje u neprekinutom razdoblju </w:t>
      </w:r>
      <w:r w:rsidRPr="006E7CB9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50.160,49  kn, u koji iznos je uračunata kamata i naknada Financijske agencije za provedbu ovrhe na novčanim sredstvima. Prema podacima koje je FINI dostavio Hrvatski zavod za mirovinsko osiguranje </w:t>
      </w:r>
      <w:r w:rsidRPr="006E7CB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St-428/2017 ustupljen je Trgovačkom sudu u Bjelovaru  na daljnji postupak.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6E7CB9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E7CB9" w:rsidP="006E7CB9" w:rsidR="006E7CB9" w:rsidRPr="006E7CB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E7CB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7CB9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7CB9" w:rsidP="006E7CB9" w:rsidR="006E7CB9" w:rsidRPr="006E7CB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E7CB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5888678"/>
      <w:docPartObj>
        <w:docPartGallery w:val="Page Numbers (Top of Page)"/>
        <w:docPartUnique/>
      </w:docPartObj>
    </w:sdtPr>
    <w:sdtContent>
      <w:p w:rsidRDefault="006E7CB9" w:rsidP="006E7CB9" w:rsidR="006E7CB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E7CB9" w:rsidP="006E7CB9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E7CB9">
      <w:rPr>
        <w:rFonts w:cs="Times New Roman" w:eastAsia="Times New Roman"/>
        <w:noProof/>
        <w:szCs w:val="20"/>
        <w:lang w:eastAsia="hr-HR"/>
      </w:rPr>
      <w:t>Poslovni broj: 5. St-379/2018-2</w:t>
    </w:r>
  </w:p>
  <w:p w:rsidRDefault="006E7CB9" w:rsidP="006E7CB9" w:rsidR="006E7CB9" w:rsidRPr="006E7CB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CB9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7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89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St-379/2018-2</izvorni_sadrzaj>
    <derivirana_varijabla naziv="DomainObject.Oznaka_1">St-379/2018-2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St-379/2018</izvorni_sadrzaj>
    <derivirana_varijabla naziv="DomainObject.Predmet.OznakaBroj_1">St-379/2018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MIRODAN jednostavno društvo s ograničenom odgovornošću za savjetovanje i usluge zastupanog po punomoćniku Danica Karić</izvorni_sadrzaj>
    <derivirana_varijabla naziv="DomainObject.Predmet.ProtustrankaFormated_1">  MIRODAN jednostavno društvo s ograničenom odgovornošću za savjetovanje i usluge zastupanog po punomoćniku Danica Karić</derivirana_varijabla>
  </DomainObject.Predmet.ProtustrankaFormated>
  <DomainObject.Predmet.ProtustrankaFormatedOIB>
    <izvorni_sadrzaj>  MIRODAN jednostavno društvo s ograničenom odgovornošću za savjetovanje i usluge, OIB 77312754472 zastupanog po punomoćniku Danica Karić</izvorni_sadrzaj>
    <derivirana_varijabla naziv="DomainObject.Predmet.ProtustrankaFormatedOIB_1">  MIRODAN jednostavno društvo s ograničenom odgovornošću za savjetovanje i usluge, OIB 77312754472 zastupanog po punomoćniku Danica Karić</derivirana_varijabla>
  </DomainObject.Predmet.ProtustrankaFormatedOIB>
  <DomainObject.Predmet.ProtustrankaFormatedWithAdress>
    <izvorni_sadrzaj> MIRODAN jednostavno društvo s ograničenom odgovornošću za savjetovanje i usluge, Jarunska ulica 33, 10000 Zagreb zastupanog po punomoćniku Danica Karić</izvorni_sadrzaj>
    <derivirana_varijabla naziv="DomainObject.Predmet.ProtustrankaFormatedWithAdress_1"> MIRODAN jednostavno društvo s ograničenom odgovornošću za savjetovanje i usluge, Jarunska ulica 33, 10000 Zagreb zastupanog po punomoćniku Danica Karić</derivirana_varijabla>
  </DomainObject.Predmet.ProtustrankaFormatedWithAdress>
  <DomainObject.Predmet.ProtustrankaFormatedWithAdressOIB>
    <izvorni_sadrzaj> MIRODAN jednostavno društvo s ograničenom odgovornošću za savjetovanje i usluge, OIB 77312754472, Jarunska ulica 33, 10000 Zagreb zastupanog po punomoćniku Danica Karić</izvorni_sadrzaj>
    <derivirana_varijabla naziv="DomainObject.Predmet.ProtustrankaFormatedWithAdressOIB_1"> MIRODAN jednostavno društvo s ograničenom odgovornošću za savjetovanje i usluge, OIB 77312754472, Jarunska ulica 33, 10000 Zagreb zastupanog po punomoćniku Danica Karić</derivirana_varijabla>
  </DomainObject.Predmet.ProtustrankaFormatedWithAdressOIB>
  <DomainObject.Predmet.ProtustrankaWithAdress>
    <izvorni_sadrzaj>MIRODAN jednostavno društvo s ograničenom odgovornošću za savjetovanje i usluge Jarunska ulica 33, 10000 Zagreb</izvorni_sadrzaj>
    <derivirana_varijabla naziv="DomainObject.Predmet.ProtustrankaWithAdress_1">MIRODAN jednostavno društvo s ograničenom odgovornošću za savjetovanje i usluge Jarunska ulica 33, 10000 Zagreb</derivirana_varijabla>
  </DomainObject.Predmet.ProtustrankaWithAdress>
  <DomainObject.Predmet.ProtustrankaWithAdressOIB>
    <izvorni_sadrzaj>MIRODAN jednostavno društvo s ograničenom odgovornošću za savjetovanje i usluge, OIB 77312754472, Jarunska ulica 33, 10000 Zagreb</izvorni_sadrzaj>
    <derivirana_varijabla naziv="DomainObject.Predmet.ProtustrankaWithAdressOIB_1">MIRODAN jednostavno društvo s ograničenom odgovornošću za savjetovanje i usluge, OIB 77312754472, Jarunska ulica 33, 10000 Zagreb</derivirana_varijabla>
  </DomainObject.Predmet.ProtustrankaWithAdressOIB>
  <DomainObject.Predmet.ProtustrankaNazivFormated>
    <izvorni_sadrzaj>MIRODAN jednostavno društvo s ograničenom odgovornošću za savjetovanje i usluge</izvorni_sadrzaj>
    <derivirana_varijabla naziv="DomainObject.Predmet.ProtustrankaNazivFormated_1">MIRODAN jednostavno društvo s ograničenom odgovornošću za savjetovanje i usluge</derivirana_varijabla>
  </DomainObject.Predmet.ProtustrankaNazivFormated>
  <DomainObject.Predmet.ProtustrankaNazivFormatedOIB>
    <izvorni_sadrzaj>MIRODAN jednostavno društvo s ograničenom odgovornošću za savjetovanje i usluge, OIB 77312754472</izvorni_sadrzaj>
    <derivirana_varijabla naziv="DomainObject.Predmet.ProtustrankaNazivFormatedOIB_1">MIRODAN jednostavno društvo s ograničenom odgovornošću za savjetovanje i usluge, OIB 77312754472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MIRODAN jednostavno društvo s ograničenom odgovornošću za savjetovanje i usluge zastupanog po punomoćniku Danica Karić</item>
    </izvorni_sadrzaj>
    <derivirana_varijabla naziv="DomainObject.Predmet.ProtuStrankaListFormated_1">
      <item>MIRODAN jednostavno društvo s ograničenom odgovornošću za savjetovanje i usluge zastupanog po punomoćniku Danica Karić</item>
    </derivirana_varijabla>
  </DomainObject.Predmet.ProtuStrankaListFormated>
  <DomainObject.Predmet.ProtuStrankaListFormatedOIB>
    <izvorni_sadrzaj>
      <item>MIRODAN jednostavno društvo s ograničenom odgovornošću za savjetovanje i usluge, OIB 77312754472 zastupanog po punomoćniku Danica Karić</item>
    </izvorni_sadrzaj>
    <derivirana_varijabla naziv="DomainObject.Predmet.ProtuStrankaListFormatedOIB_1">
      <item>MIRODAN jednostavno društvo s ograničenom odgovornošću za savjetovanje i usluge, OIB 77312754472 zastupanog po punomoćniku Danica Karić</item>
    </derivirana_varijabla>
  </DomainObject.Predmet.ProtuStrankaListFormatedOIB>
  <DomainObject.Predmet.ProtuStrankaListFormatedWithAdress>
    <izvorni_sadrzaj>
      <item>MIRODAN jednostavno društvo s ograničenom odgovornošću za savjetovanje i usluge, Jarunska ulica 33, 10000 Zagreb zastupanog po punomoćniku Danica Karić</item>
    </izvorni_sadrzaj>
    <derivirana_varijabla naziv="DomainObject.Predmet.ProtuStrankaListFormatedWithAdress_1">
      <item>MIRODAN jednostavno društvo s ograničenom odgovornošću za savjetovanje i usluge, Jarunska ulica 33, 10000 Zagreb zastupanog po punomoćniku Danica Karić</item>
    </derivirana_varijabla>
  </DomainObject.Predmet.ProtuStrankaListFormatedWithAdress>
  <DomainObject.Predmet.ProtuStrankaListFormatedWithAdressOIB>
    <izvorni_sadrzaj>
      <item>MIRODAN jednostavno društvo s ograničenom odgovornošću za savjetovanje i usluge, OIB 77312754472, Jarunska ulica 33, 10000 Zagreb zastupanog po punomoćniku Danica Karić</item>
    </izvorni_sadrzaj>
    <derivirana_varijabla naziv="DomainObject.Predmet.ProtuStrankaListFormatedWithAdressOIB_1">
      <item>MIRODAN jednostavno društvo s ograničenom odgovornošću za savjetovanje i usluge, OIB 77312754472, Jarunska ulica 33, 10000 Zagreb zastupanog po punomoćniku Danica Karić</item>
    </derivirana_varijabla>
  </DomainObject.Predmet.ProtuStrankaListFormatedWithAdressOIB>
  <DomainObject.Predmet.ProtuStrankaListNazivFormated>
    <izvorni_sadrzaj>
      <item>MIRODAN jednostavno društvo s ograničenom odgovornošću za savjetovanje i usluge</item>
    </izvorni_sadrzaj>
    <derivirana_varijabla naziv="DomainObject.Predmet.ProtuStrankaListNazivFormated_1">
      <item>MIRODAN jednostavno društvo s ograničenom odgovornošću za savjetovanje i usluge</item>
    </derivirana_varijabla>
  </DomainObject.Predmet.ProtuStrankaListNazivFormated>
  <DomainObject.Predmet.ProtuStrankaListNazivFormatedOIB>
    <izvorni_sadrzaj>
      <item>MIRODAN jednostavno društvo s ograničenom odgovornošću za savjetovanje i usluge, OIB 77312754472</item>
    </izvorni_sadrzaj>
    <derivirana_varijabla naziv="DomainObject.Predmet.ProtuStrankaListNazivFormatedOIB_1">
      <item>MIRODAN jednostavno društvo s ograničenom odgovornošću za savjetovanje i usluge, OIB 77312754472</item>
    </derivirana_varijabla>
  </DomainObject.Predmet.ProtuStrankaListNazivFormatedOIB>
  <DomainObject.Predmet.OstaliListFormated>
    <izvorni_sadrzaj>
      <item>Danica Karić punomoćnik sudionika u postupku MIRODAN jednostavno društvo s ograničenom odgovornošću za savjetovanje i usluge</item>
    </izvorni_sadrzaj>
    <derivirana_varijabla naziv="DomainObject.Predmet.OstaliListFormated_1">
      <item>Danica Karić punomoćnik sudionika u postupku MIRODAN jednostavno društvo s ograničenom odgovornošću za savjetovanje i usluge</item>
    </derivirana_varijabla>
  </DomainObject.Predmet.OstaliListFormated>
  <DomainObject.Predmet.OstaliListFormatedOIB>
    <izvorni_sadrzaj>
      <item>Danica Karić, OIB 26160610740 punomoćnik sudionika u postupku MIRODAN jednostavno društvo s ograničenom odgovornošću za savjetovanje i usluge</item>
    </izvorni_sadrzaj>
    <derivirana_varijabla naziv="DomainObject.Predmet.OstaliListFormatedOIB_1">
      <item>Danica Karić, OIB 26160610740 punomoćnik sudionika u postupku MIRODAN jednostavno društvo s ograničenom odgovornošću za savjetovanje i usluge</item>
    </derivirana_varijabla>
  </DomainObject.Predmet.OstaliListFormatedOIB>
  <DomainObject.Predmet.OstaliListFormatedWithAdress>
    <izvorni_sadrzaj>
      <item>Danica Karić, Jarunska ulica 33, 10000 Zagreb punomoćnik sudionika u postupku MIRODAN jednostavno društvo s ograničenom odgovornošću za savjetovanje i usluge</item>
    </izvorni_sadrzaj>
    <derivirana_varijabla naziv="DomainObject.Predmet.OstaliListFormatedWithAdress_1">
      <item>Danica Karić, Jarunska ulica 33, 10000 Zagreb punomoćnik sudionika u postupku MIRODAN jednostavno društvo s ograničenom odgovornošću za savjetovanje i usluge</item>
    </derivirana_varijabla>
  </DomainObject.Predmet.OstaliListFormatedWithAdress>
  <DomainObject.Predmet.OstaliListFormatedWithAdressOIB>
    <izvorni_sadrzaj>
      <item>Danica Karić, OIB 26160610740, Jarunska ulica 33, 10000 Zagreb punomoćnik sudionika u postupku MIRODAN jednostavno društvo s ograničenom odgovornošću za savjetovanje i usluge</item>
    </izvorni_sadrzaj>
    <derivirana_varijabla naziv="DomainObject.Predmet.OstaliListFormatedWithAdressOIB_1">
      <item>Danica Karić, OIB 26160610740, Jarunska ulica 33, 10000 Zagreb punomoćnik sudionika u postupku MIRODAN jednostavno društvo s ograničenom odgovornošću za savjetovanje i usluge</item>
    </derivirana_varijabla>
  </DomainObject.Predmet.OstaliListFormatedWithAdressOIB>
  <DomainObject.Predmet.OstaliListNazivFormated>
    <izvorni_sadrzaj>
      <item>Danica Karić</item>
    </izvorni_sadrzaj>
    <derivirana_varijabla naziv="DomainObject.Predmet.OstaliListNazivFormated_1">
      <item>Danica Karić</item>
    </derivirana_varijabla>
  </DomainObject.Predmet.OstaliListNazivFormated>
  <DomainObject.Predmet.OstaliListNazivFormatedOIB>
    <izvorni_sadrzaj>
      <item>Danica Karić, OIB 26160610740</item>
    </izvorni_sadrzaj>
    <derivirana_varijabla naziv="DomainObject.Predmet.OstaliListNazivFormatedOIB_1">
      <item>Danica Karić, OIB 26160610740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St-379/2018-2</izvorni_sadrzaj>
    <derivirana_varijabla naziv="DomainObject.PoslovniBrojDokumenta_1">St-379/2018-2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MIRODAN jednostavno društvo s ograničenom odgovornošću za savjetovanje i usluge</izvorni_sadrzaj>
    <derivirana_varijabla naziv="DomainObject.Predmet.ProtustrankaIDrugi_1">MIRODAN jednostavno društvo s ograničenom odgovornošću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MIRODAN jednostavno društvo s ograničenom odgovornošću za savjetovanje i usluge, OIB 77312754472, Jarunska ulica 33, 10000 Zagreb</izvorni_sadrzaj>
    <derivirana_varijabla naziv="DomainObject.Predmet.ProtustrankaIDrugiAdressOIB_1">MIRODAN jednostavno društvo s ograničenom odgovornošću za savjetovanje i usluge, OIB 77312754472, Jarunska ulica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MIRODAN jednostavno društvo s ograničenom odgovornošću za savjetovanje i usluge</item>
      <item>FINA Regionalni centar Zagreb</item>
      <item>Danica Karić</item>
    </izvorni_sadrzaj>
    <derivirana_varijabla naziv="DomainObject.Predmet.SudioniciListNaziv_1">
      <item>MIRODAN jednostavno društvo s ograničenom odgovornošću za savjetovanje i usluge</item>
      <item>FINA Regionalni centar Zagreb</item>
      <item>Danica Karić</item>
    </derivirana_varijabla>
  </DomainObject.Predmet.SudioniciListNaziv>
  <DomainObject.Predmet.SudioniciListAdressOIB>
    <izvorni_sadrzaj>
      <item>MIRODAN jednostavno društvo s ograničenom odgovornošću za savjetovanje i usluge, OIB 77312754472, Jarunska ulica 33,10000 Zagreb</item>
      <item>FINA Regionalni centar Zagreb, OIB 85821130368, Trg svibanjskih žrtava 1995. 1,10000 Zagreb</item>
      <item>Danica Karić, OIB 26160610740, Jarunska ulica 33,10000 Zagreb</item>
    </izvorni_sadrzaj>
    <derivirana_varijabla naziv="DomainObject.Predmet.SudioniciListAdressOIB_1">
      <item>MIRODAN jednostavno društvo s ograničenom odgovornošću za savjetovanje i usluge, OIB 77312754472, Jarunska ulica 33,10000 Zagreb</item>
      <item>FINA Regionalni centar Zagreb, OIB 85821130368, Trg svibanjskih žrtava 1995. 1,10000 Zagreb</item>
      <item>Danica Karić, OIB 26160610740, Jarunska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9BBEF-DDA2-401F-99C9-D7628B488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3144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