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6b68" w14:paraId="fb96b68" w:rsidRDefault="000E375A" w:rsidP="000E375A" w:rsidR="000E375A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3784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375A" w:rsidP="000E375A" w:rsidR="000E375A">
      <w:pPr>
        <w:jc w:val="both"/>
      </w:pPr>
    </w:p>
    <w:p w:rsidRDefault="000E375A" w:rsidP="000E375A" w:rsidR="000E375A">
      <w:pPr>
        <w:jc w:val="both"/>
      </w:pPr>
      <w:r>
        <w:rPr>
          <w:color w:val="000000"/>
        </w:rPr>
        <w:t xml:space="preserve"> </w:t>
      </w:r>
    </w:p>
    <w:p w:rsidRDefault="000E375A" w:rsidP="000E375A" w:rsidR="000E375A">
      <w:pPr>
        <w:jc w:val="both"/>
      </w:pPr>
      <w:r>
        <w:rPr>
          <w:color w:val="000000"/>
        </w:rPr>
        <w:t>REPUBLIKA HRVATSKA</w:t>
      </w:r>
    </w:p>
    <w:p w:rsidRDefault="000E375A" w:rsidP="000E375A" w:rsidR="000E375A">
      <w:pPr>
        <w:jc w:val="both"/>
      </w:pPr>
      <w:r>
        <w:rPr>
          <w:color w:val="000000"/>
        </w:rPr>
        <w:t>TRGOVAČKI SUD U OSIJEKU</w:t>
      </w:r>
    </w:p>
    <w:p w:rsidRDefault="000E375A" w:rsidP="000E375A" w:rsidR="000E375A">
      <w:pPr>
        <w:jc w:val="both"/>
      </w:pPr>
      <w:r>
        <w:rPr>
          <w:color w:val="000000"/>
        </w:rPr>
        <w:t>STALNA SLUŽBA U SLAVONSKOM BRODU</w:t>
      </w:r>
    </w:p>
    <w:p w:rsidRDefault="000E375A" w:rsidP="000E375A" w:rsidR="000E375A">
      <w:pPr>
        <w:jc w:val="both"/>
      </w:pPr>
      <w:r>
        <w:rPr>
          <w:color w:val="000000"/>
        </w:rPr>
        <w:t>Trg pobjede 13</w:t>
      </w:r>
    </w:p>
    <w:p w:rsidRDefault="000E375A" w:rsidP="000E375A" w:rsidR="000E375A">
      <w:pPr>
        <w:jc w:val="both"/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3/St-571/2016-69</w:t>
      </w:r>
    </w:p>
    <w:p w:rsidRDefault="000E375A" w:rsidP="000E375A" w:rsidR="000E375A">
      <w:pPr>
        <w:jc w:val="both"/>
      </w:pPr>
      <w:r>
        <w:rPr>
          <w:color w:val="000000"/>
        </w:rPr>
        <w:t xml:space="preserve"> </w:t>
      </w:r>
    </w:p>
    <w:p w:rsidRDefault="000E375A" w:rsidP="000E375A" w:rsidR="000E375A">
      <w:pPr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</w:r>
    </w:p>
    <w:p w:rsidRDefault="000E375A" w:rsidP="000E375A" w:rsidR="000E375A">
      <w:pPr>
        <w:jc w:val="center"/>
        <w:rPr>
          <w:b/>
        </w:rPr>
      </w:pPr>
      <w:r>
        <w:rPr>
          <w:b/>
          <w:color w:val="000000"/>
        </w:rPr>
        <w:t>U  I M E   R E P U B L I K E   H R V A T S K E</w:t>
      </w:r>
    </w:p>
    <w:p w:rsidRDefault="000E375A" w:rsidP="000E375A" w:rsidR="000E375A">
      <w:pPr>
        <w:jc w:val="center"/>
        <w:rPr>
          <w:b/>
        </w:rPr>
      </w:pPr>
    </w:p>
    <w:p w:rsidRDefault="000E375A" w:rsidP="000E375A" w:rsidR="000E375A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0E375A" w:rsidP="000E375A" w:rsidR="000E375A">
      <w:pPr>
        <w:jc w:val="both"/>
      </w:pPr>
    </w:p>
    <w:p w:rsidRDefault="000E375A" w:rsidP="000E375A" w:rsidR="000E375A">
      <w:pPr>
        <w:ind w:firstLine="708"/>
        <w:jc w:val="both"/>
      </w:pPr>
      <w:r>
        <w:rPr>
          <w:color w:val="000000"/>
        </w:rPr>
        <w:t xml:space="preserve">TRGOVAČKI SUD U OSIJEKU, STALNA SLUŽBA U SLAVONSKOM BRODU, po sucu Danieli Martini Maoduš, povodom zahtjeva Financijske agencije Osijek, Podružnica Osijek, L.Jagera 3, 31000 Osijek, Podružnica Slavonski Brod, u stečajnom postupku nad </w:t>
      </w:r>
      <w:r>
        <w:rPr>
          <w:b/>
        </w:rPr>
        <w:t>PACIFIK d.o.o., Luka 7, Požega, u stečaju, OIB: 03525544533</w:t>
      </w:r>
      <w:r>
        <w:t>, koga zastupa stečajna upraviteljica Vinka Ivanković, dipl.oec. iz Vinkovaca</w:t>
      </w:r>
      <w:r>
        <w:rPr>
          <w:color w:val="000000"/>
        </w:rPr>
        <w:t>, 18. listopada 2017.</w:t>
      </w:r>
    </w:p>
    <w:p w:rsidRDefault="000E375A" w:rsidP="000E375A" w:rsidR="000E375A">
      <w:pPr>
        <w:jc w:val="both"/>
      </w:pPr>
    </w:p>
    <w:p w:rsidRDefault="000E375A" w:rsidP="000E375A" w:rsidR="000E375A">
      <w:pPr>
        <w:jc w:val="both"/>
      </w:pPr>
      <w:r>
        <w:rPr>
          <w:color w:val="000000"/>
        </w:rPr>
        <w:t xml:space="preserve">                                                            </w:t>
      </w:r>
    </w:p>
    <w:p w:rsidRDefault="000E375A" w:rsidP="000E375A" w:rsidR="000E375A">
      <w:pPr>
        <w:jc w:val="center"/>
      </w:pPr>
      <w:r>
        <w:rPr>
          <w:color w:val="000000"/>
        </w:rPr>
        <w:t>r i j e š i o  j e</w:t>
      </w:r>
    </w:p>
    <w:p w:rsidRDefault="000E375A" w:rsidP="000E375A" w:rsidR="000E375A">
      <w:pPr>
        <w:jc w:val="both"/>
      </w:pPr>
    </w:p>
    <w:p w:rsidRDefault="000E375A" w:rsidP="000E375A" w:rsidR="000E375A">
      <w:pPr>
        <w:ind w:firstLine="708"/>
        <w:jc w:val="both"/>
      </w:pPr>
      <w:r>
        <w:rPr>
          <w:color w:val="000000"/>
        </w:rPr>
        <w:t xml:space="preserve"> </w:t>
      </w:r>
      <w:r>
        <w:t xml:space="preserve">I.  Obustavlja se i zaključuje stečajni postupak nad dužnikom </w:t>
      </w:r>
      <w:r>
        <w:rPr>
          <w:b/>
        </w:rPr>
        <w:t>PACIFIK d.o.o., Luka 7, Požega, u stečaju, OIB: 03525544533</w:t>
      </w:r>
      <w:r>
        <w:t>, jer stečajna masa nije dostatna ni za pokriće troškova stečajnog postupka.</w:t>
      </w:r>
    </w:p>
    <w:p w:rsidRDefault="000E375A" w:rsidP="000E375A" w:rsidR="000E375A">
      <w:pPr>
        <w:ind w:firstLine="708"/>
        <w:jc w:val="both"/>
      </w:pPr>
      <w:r>
        <w:t>II. Po pravomoćnosti ovog rješenja dužnik će se brisati iz sudskog registra.</w:t>
      </w:r>
    </w:p>
    <w:p w:rsidRDefault="000E375A" w:rsidP="000E375A" w:rsidR="000E375A">
      <w:pPr>
        <w:ind w:firstLine="708"/>
        <w:jc w:val="both"/>
      </w:pPr>
      <w:r>
        <w:t>III. O</w:t>
      </w:r>
      <w:r w:rsidR="0039212E">
        <w:t>bvezuje</w:t>
      </w:r>
      <w:r>
        <w:t xml:space="preserve"> se stečajna upraviteljica Vinka Ivanković u ime stečajnog dužnika, a za račun stečajne mase</w:t>
      </w:r>
      <w:r w:rsidR="0039212E">
        <w:t xml:space="preserve"> sudjelovati u eventualno kaznenom postupku protiv ranijeg direktora dužnika, u tom postupku postaviti imovinsko-pravni zahtjev, a ako stekne kakva saznanja o imovini dužnika i vrijednosti iste te gdje se ista nalazi o tome obavijestiti ovaj sud radi eventualnog postupka namirenja vjerovnika.</w:t>
      </w:r>
      <w:r>
        <w:t xml:space="preserve"> </w:t>
      </w:r>
    </w:p>
    <w:p w:rsidRDefault="000E375A" w:rsidP="000E375A" w:rsidR="000E375A">
      <w:pPr>
        <w:ind w:firstLine="708"/>
        <w:jc w:val="both"/>
      </w:pPr>
      <w:r>
        <w:t>IV. Ovo rješenje se ima objaviti na e Oglasnoj ploči.</w:t>
      </w:r>
    </w:p>
    <w:p w:rsidRDefault="000E375A" w:rsidP="000E375A" w:rsidR="000E375A">
      <w:pPr>
        <w:ind w:firstLine="708"/>
        <w:jc w:val="both"/>
      </w:pPr>
    </w:p>
    <w:p w:rsidRDefault="000E375A" w:rsidP="000E375A" w:rsidR="000E375A">
      <w:pPr>
        <w:jc w:val="center"/>
      </w:pPr>
      <w:r>
        <w:t>Obrazloženje</w:t>
      </w:r>
    </w:p>
    <w:p w:rsidRDefault="000E375A" w:rsidP="000E375A" w:rsidR="000E375A">
      <w:pPr>
        <w:jc w:val="center"/>
      </w:pPr>
    </w:p>
    <w:p w:rsidRDefault="000E375A" w:rsidP="000E375A" w:rsidR="000E375A">
      <w:pPr>
        <w:ind w:firstLine="708"/>
        <w:jc w:val="both"/>
      </w:pPr>
      <w:r>
        <w:t xml:space="preserve">Rješenjem ovog suda od  </w:t>
      </w:r>
      <w:r w:rsidR="0039212E">
        <w:t>24. kolovoza</w:t>
      </w:r>
      <w:r>
        <w:t xml:space="preserve"> 2016. otvoren je stečajni postupak nad </w:t>
      </w:r>
      <w:r w:rsidR="0039212E">
        <w:rPr>
          <w:b/>
        </w:rPr>
        <w:t>PACIFIK d.o.o., Luka 7, Požega, u stečaju, OIB: 03525544533</w:t>
      </w:r>
      <w:r>
        <w:rPr>
          <w:b/>
        </w:rPr>
        <w:t>.</w:t>
      </w:r>
    </w:p>
    <w:p w:rsidRDefault="000E375A" w:rsidP="000E375A" w:rsidR="000E375A">
      <w:pPr>
        <w:jc w:val="both"/>
      </w:pPr>
      <w:r>
        <w:t xml:space="preserve">            </w:t>
      </w:r>
      <w:r w:rsidR="0039212E">
        <w:t>Stečajna upraviteljica</w:t>
      </w:r>
      <w:r>
        <w:t xml:space="preserve"> je prijavi</w:t>
      </w:r>
      <w:r w:rsidR="0039212E">
        <w:t>la</w:t>
      </w:r>
      <w:r>
        <w:t xml:space="preserve"> nedostatnost stečajne mase za namirenje troškova stečajnog postupka u iznosu od </w:t>
      </w:r>
      <w:r>
        <w:rPr>
          <w:b/>
        </w:rPr>
        <w:t>6.000,00 kn</w:t>
      </w:r>
      <w:r w:rsidR="0039212E">
        <w:t>, a na Skupštini dana 18.rujna 2017. donesena je odluka da se steč.postupak obustavi ako vjerovnici ne uplate iznos za namirenje troškova stečajnog postupka.</w:t>
      </w:r>
    </w:p>
    <w:p w:rsidRDefault="000E375A" w:rsidP="000E375A" w:rsidR="000E375A">
      <w:pPr>
        <w:ind w:firstLine="708"/>
        <w:jc w:val="both"/>
      </w:pPr>
      <w:r>
        <w:t xml:space="preserve">Sud zaključkom koji je bio objavljen na eOglasnoj ploči od </w:t>
      </w:r>
      <w:r w:rsidR="0039212E">
        <w:t xml:space="preserve"> 19. rujna</w:t>
      </w:r>
      <w:r>
        <w:t xml:space="preserve"> 2017. obavijestio vjerovnike o prijavi nedostatnosti stečajne mase te su pozvani vjerovnici koji se protive obustavi postupka zbog nedostatnosti stečajne mase u roku od 8 dana od isteka osmog dana od objave zaključka uplatiti predujam od 6.000,00 kn za daljnje vođenje stečaja, </w:t>
      </w:r>
    </w:p>
    <w:p w:rsidRDefault="000E375A" w:rsidP="000E375A" w:rsidR="000E375A">
      <w:pPr>
        <w:ind w:firstLine="708"/>
        <w:jc w:val="both"/>
      </w:pPr>
    </w:p>
    <w:p w:rsidRDefault="00F310C8" w:rsidP="00F310C8" w:rsidR="000E375A">
      <w:pPr>
        <w:ind w:firstLine="708" w:left="6372"/>
        <w:jc w:val="both"/>
      </w:pPr>
      <w:r>
        <w:rPr>
          <w:color w:val="000000"/>
        </w:rPr>
        <w:lastRenderedPageBreak/>
        <w:t xml:space="preserve">  3/St-571/2016-69</w:t>
      </w:r>
    </w:p>
    <w:p w:rsidRDefault="00F310C8" w:rsidP="000E375A" w:rsidR="00F310C8">
      <w:pPr>
        <w:ind w:firstLine="708"/>
        <w:jc w:val="both"/>
      </w:pPr>
    </w:p>
    <w:p w:rsidRDefault="00F310C8" w:rsidP="000E375A" w:rsidR="00F310C8">
      <w:pPr>
        <w:ind w:firstLine="708"/>
        <w:jc w:val="both"/>
      </w:pPr>
    </w:p>
    <w:p w:rsidRDefault="000E375A" w:rsidP="000E375A" w:rsidR="000E375A">
      <w:pPr>
        <w:ind w:firstLine="708"/>
        <w:jc w:val="both"/>
      </w:pPr>
      <w:r>
        <w:t xml:space="preserve">vjerovnici su obaviješteni da će se u slučaju neplaćanja predujma donijeti rješenje o obustavi stečajnog postupka. </w:t>
      </w:r>
    </w:p>
    <w:p w:rsidRDefault="000E375A" w:rsidP="000E375A" w:rsidR="000E375A">
      <w:pPr>
        <w:jc w:val="both"/>
      </w:pPr>
      <w:r>
        <w:t xml:space="preserve">            Uvidom u spis utvrđeno je da nitko nije uplatio određeni predujam u roku.</w:t>
      </w:r>
    </w:p>
    <w:p w:rsidRDefault="000E375A" w:rsidP="000E375A" w:rsidR="000E375A">
      <w:pPr>
        <w:ind w:firstLine="708"/>
        <w:jc w:val="both"/>
      </w:pPr>
      <w:r>
        <w:t xml:space="preserve">Iz  izvješća </w:t>
      </w:r>
      <w:r w:rsidR="00F310C8">
        <w:t>steč.upraviteljice dostavljenog nakon istog ročište proizlazi da je postupila po odluci Skupštine i da je podnijela kaznenu prijavu protiv ranijeg direktora dužnika.</w:t>
      </w:r>
    </w:p>
    <w:p w:rsidRDefault="000E375A" w:rsidP="000E375A" w:rsidR="000E375A">
      <w:pPr>
        <w:jc w:val="both"/>
      </w:pPr>
      <w:r>
        <w:t xml:space="preserve">            </w:t>
      </w:r>
      <w:r w:rsidR="00F310C8">
        <w:t>Steč.upraviteljica je stoga ovlaštena</w:t>
      </w:r>
      <w:r>
        <w:t xml:space="preserve"> poduzeti radnje </w:t>
      </w:r>
      <w:r w:rsidR="00F310C8">
        <w:t>u eventualnom kaznenom postupku.</w:t>
      </w:r>
    </w:p>
    <w:p w:rsidRDefault="000E375A" w:rsidP="000E375A" w:rsidR="000E375A">
      <w:pPr>
        <w:ind w:firstLine="708"/>
        <w:jc w:val="both"/>
      </w:pPr>
      <w:r>
        <w:t xml:space="preserve">Stoga je odlučeno kao u izreci po čl. 293. Stečajnog zakona NN 71/15.     </w:t>
      </w:r>
    </w:p>
    <w:p w:rsidRDefault="000E375A" w:rsidP="000E375A" w:rsidR="000E375A">
      <w:pPr>
        <w:ind w:firstLine="708"/>
        <w:jc w:val="both"/>
      </w:pPr>
    </w:p>
    <w:p w:rsidRDefault="000E375A" w:rsidP="000E375A" w:rsidR="000E375A">
      <w:pPr>
        <w:ind w:firstLine="708"/>
        <w:jc w:val="both"/>
      </w:pPr>
      <w:r>
        <w:t xml:space="preserve">U Slavonskom Brodu </w:t>
      </w:r>
      <w:r w:rsidR="00F310C8">
        <w:t>18. listopada</w:t>
      </w:r>
      <w:r>
        <w:t xml:space="preserve"> 2017.</w:t>
      </w:r>
    </w:p>
    <w:p w:rsidRDefault="000E375A" w:rsidP="000E375A" w:rsidR="000E375A">
      <w:pPr>
        <w:jc w:val="both"/>
      </w:pPr>
    </w:p>
    <w:p w:rsidRDefault="000E375A" w:rsidP="000E375A" w:rsidR="000E375A">
      <w:pPr>
        <w:jc w:val="both"/>
      </w:pPr>
      <w:r>
        <w:t xml:space="preserve">                                                                                                         STEČAJNI SUDAC:</w:t>
      </w:r>
    </w:p>
    <w:p w:rsidRDefault="000E375A" w:rsidP="000E375A" w:rsidR="000E375A">
      <w:pPr>
        <w:jc w:val="both"/>
      </w:pPr>
      <w:r>
        <w:t xml:space="preserve">                                                                                                      Daniela Martini Maoduš</w:t>
      </w:r>
    </w:p>
    <w:p w:rsidRDefault="000E375A" w:rsidP="000E375A" w:rsidR="000E375A">
      <w:pPr>
        <w:jc w:val="both"/>
      </w:pPr>
    </w:p>
    <w:p w:rsidRDefault="000E375A" w:rsidP="000E375A" w:rsidR="000E375A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0E375A" w:rsidP="000E375A" w:rsidR="000E375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se izjaviti žalba u roku </w:t>
      </w:r>
    </w:p>
    <w:p w:rsidRDefault="000E375A" w:rsidP="000E375A" w:rsidR="000E375A">
      <w:pPr>
        <w:jc w:val="both"/>
        <w:rPr>
          <w:sz w:val="20"/>
          <w:szCs w:val="20"/>
        </w:rPr>
      </w:pPr>
      <w:r>
        <w:rPr>
          <w:sz w:val="20"/>
          <w:szCs w:val="20"/>
        </w:rPr>
        <w:t>od 8 dana od dana objave ovog rješenja na eOglasnoj</w:t>
      </w:r>
    </w:p>
    <w:p w:rsidRDefault="000E375A" w:rsidP="000E375A" w:rsidR="000E375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ploči s tim da je rok za žalbu osam dana. </w:t>
      </w:r>
    </w:p>
    <w:p w:rsidRDefault="000E375A" w:rsidP="000E375A" w:rsidR="000E375A">
      <w:pPr>
        <w:jc w:val="both"/>
        <w:rPr>
          <w:sz w:val="20"/>
          <w:szCs w:val="20"/>
        </w:rPr>
      </w:pPr>
    </w:p>
    <w:p w:rsidRDefault="000E375A" w:rsidP="000E375A" w:rsidR="000E375A">
      <w:pPr>
        <w:jc w:val="both"/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0E375A" w:rsidP="000E375A" w:rsidR="000E375A">
      <w:pPr>
        <w:jc w:val="both"/>
        <w:rPr>
          <w:sz w:val="20"/>
          <w:szCs w:val="20"/>
        </w:rPr>
      </w:pPr>
      <w:r>
        <w:rPr>
          <w:sz w:val="20"/>
          <w:szCs w:val="20"/>
        </w:rPr>
        <w:t>1. objaviti na eOglasna ploča</w:t>
      </w:r>
    </w:p>
    <w:p w:rsidRDefault="000E375A" w:rsidP="000E375A" w:rsidR="000E375A">
      <w:pPr>
        <w:jc w:val="both"/>
        <w:rPr>
          <w:sz w:val="20"/>
          <w:szCs w:val="20"/>
        </w:rPr>
      </w:pPr>
      <w:r>
        <w:rPr>
          <w:sz w:val="20"/>
          <w:szCs w:val="20"/>
        </w:rPr>
        <w:t>2. registru po pravomoćnosti</w:t>
      </w:r>
    </w:p>
    <w:p w:rsidRDefault="000E375A" w:rsidP="000E375A" w:rsidR="000E375A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17 dana</w:t>
      </w:r>
    </w:p>
    <w:p w:rsidRDefault="000E375A" w:rsidP="000E375A" w:rsidR="000E375A">
      <w:pPr>
        <w:jc w:val="both"/>
      </w:pPr>
    </w:p>
    <w:p w:rsidRDefault="000E375A" w:rsidP="000E375A" w:rsidR="000E375A">
      <w:pPr>
        <w:jc w:val="both"/>
      </w:pPr>
    </w:p>
    <w:p w:rsidRDefault="000E375A" w:rsidP="000E375A" w:rsidR="000E375A">
      <w:pPr>
        <w:jc w:val="both"/>
      </w:pPr>
    </w:p>
    <w:p w:rsidRDefault="000E375A" w:rsidP="000E375A" w:rsidR="000E375A">
      <w:pPr>
        <w:jc w:val="both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375A"/>
    <w:rsid w:val="000E375A"/>
    <w:rsid w:val="00211010"/>
    <w:rsid w:val="0039212E"/>
    <w:rsid w:val="005E15FD"/>
    <w:rsid w:val="00F3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75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37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375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0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0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0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375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37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375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0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0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0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303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</izvorni_sadrzaj>
    <derivirana_varijabla naziv="DomainObject.Predmet.PrimjedbaSuca_1">kal.</derivirana_varijabla>
  </DomainObject.Predmet.PrimjedbaSuca>
  <DomainObject.Predmet.ProtustrankaFormated>
    <izvorni_sadrzaj>  PACIFIK d. o. o. za trgovinu i uvoz-izvoz</izvorni_sadrzaj>
    <derivirana_varijabla naziv="DomainObject.Predmet.ProtustrankaFormated_1">  PACIFIK d. o. o. za trgovinu i uvoz-izvoz</derivirana_varijabla>
  </DomainObject.Predmet.ProtustrankaFormated>
  <DomainObject.Predmet.ProtustrankaFormatedOIB>
    <izvorni_sadrzaj>  PACIFIK d. o. o. za trgovinu i uvoz-izvoz, OIB 03525544533</izvorni_sadrzaj>
    <derivirana_varijabla naziv="DomainObject.Predmet.ProtustrankaFormatedOIB_1">  PACIFIK d. o. o. za trgovinu i uvoz-izvoz, OIB 03525544533</derivirana_varijabla>
  </DomainObject.Predmet.ProtustrankaFormatedOIB>
  <DomainObject.Predmet.ProtustrankaFormatedWithAdress>
    <izvorni_sadrzaj> PACIFIK d. o. o. za trgovinu i uvoz-izvoz, Luka/7 I, 34000 Požega</izvorni_sadrzaj>
    <derivirana_varijabla naziv="DomainObject.Predmet.ProtustrankaFormatedWithAdress_1"> PACIFIK d. o. o. za trgovinu i uvoz-izvoz, Luka/7 I, 34000 Požega</derivirana_varijabla>
  </DomainObject.Predmet.ProtustrankaFormatedWithAdress>
  <DomainObject.Predmet.ProtustrankaFormatedWithAdressOIB>
    <izvorni_sadrzaj> PACIFIK d. o. o. za trgovinu i uvoz-izvoz, OIB 03525544533, Luka/7 I, 34000 Požega</izvorni_sadrzaj>
    <derivirana_varijabla naziv="DomainObject.Predmet.ProtustrankaFormatedWithAdressOIB_1"> PACIFIK d. o. o. za trgovinu i uvoz-izvoz, OIB 03525544533, Luka/7 I, 34000 Požega</derivirana_varijabla>
  </DomainObject.Predmet.ProtustrankaFormatedWithAdressOIB>
  <DomainObject.Predmet.ProtustrankaWithAdress>
    <izvorni_sadrzaj>PACIFIK d. o. o. za trgovinu i uvoz-izvoz Luka/7 I, 34000 Požega</izvorni_sadrzaj>
    <derivirana_varijabla naziv="DomainObject.Predmet.ProtustrankaWithAdress_1">PACIFIK d. o. o. za trgovinu i uvoz-izvoz Luka/7 I, 34000 Požega</derivirana_varijabla>
  </DomainObject.Predmet.ProtustrankaWithAdress>
  <DomainObject.Predmet.ProtustrankaWithAdressOIB>
    <izvorni_sadrzaj>PACIFIK d. o. o. za trgovinu i uvoz-izvoz, OIB 03525544533, Luka/7 I, 34000 Požega</izvorni_sadrzaj>
    <derivirana_varijabla naziv="DomainObject.Predmet.ProtustrankaWithAdressOIB_1">PACIFIK d. o. o. za trgovinu i uvoz-izvoz, OIB 03525544533, Luka/7 I, 34000 Požega</derivirana_varijabla>
  </DomainObject.Predmet.ProtustrankaWithAdressOIB>
  <DomainObject.Predmet.ProtustrankaNazivFormated>
    <izvorni_sadrzaj>PACIFIK d. o. o. za trgovinu i uvoz-izvoz</izvorni_sadrzaj>
    <derivirana_varijabla naziv="DomainObject.Predmet.ProtustrankaNazivFormated_1">PACIFIK d. o. o. za trgovinu i uvoz-izvoz</derivirana_varijabla>
  </DomainObject.Predmet.ProtustrankaNazivFormated>
  <DomainObject.Predmet.ProtustrankaNazivFormatedOIB>
    <izvorni_sadrzaj>PACIFIK d. o. o. za trgovinu i uvoz-izvoz, OIB 03525544533</izvorni_sadrzaj>
    <derivirana_varijabla naziv="DomainObject.Predmet.ProtustrankaNazivFormatedOIB_1">PACIFIK d. o. o. za trgovinu i uvoz-izvoz, OIB 03525544533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88482.25</izvorni_sadrzaj>
    <derivirana_varijabla naziv="DomainObject.Predmet.TrenutnaVrijednost_1">88482.25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PACIFIK d. o. o. za trgovinu i uvoz-izvoz</item>
    </izvorni_sadrzaj>
    <derivirana_varijabla naziv="DomainObject.Predmet.ProtuStrankaListFormated_1">
      <item>PACIFIK d. o. o. za trgovinu i uvoz-izvoz</item>
    </derivirana_varijabla>
  </DomainObject.Predmet.ProtuStrankaListFormated>
  <DomainObject.Predmet.ProtuStrankaListFormatedOIB>
    <izvorni_sadrzaj>
      <item>PACIFIK d. o. o. za trgovinu i uvoz-izvoz, OIB 03525544533</item>
    </izvorni_sadrzaj>
    <derivirana_varijabla naziv="DomainObject.Predmet.ProtuStrankaListFormatedOIB_1">
      <item>PACIFIK d. o. o. za trgovinu i uvoz-izvoz, OIB 03525544533</item>
    </derivirana_varijabla>
  </DomainObject.Predmet.ProtuStrankaListFormatedOIB>
  <DomainObject.Predmet.ProtuStrankaListFormatedWithAdress>
    <izvorni_sadrzaj>
      <item>PACIFIK d. o. o. za trgovinu i uvoz-izvoz, Luka/7 I, 34000 Požega</item>
    </izvorni_sadrzaj>
    <derivirana_varijabla naziv="DomainObject.Predmet.ProtuStrankaListFormatedWithAdress_1">
      <item>PACIFIK d. o. o. za trgovinu i uvoz-izvoz, Luka/7 I, 34000 Požega</item>
    </derivirana_varijabla>
  </DomainObject.Predmet.ProtuStrankaListFormatedWithAdress>
  <DomainObject.Predmet.ProtuStrankaListFormatedWithAdressOIB>
    <izvorni_sadrzaj>
      <item>PACIFIK d. o. o. za trgovinu i uvoz-izvoz, OIB 03525544533, Luka/7 I, 34000 Požega</item>
    </izvorni_sadrzaj>
    <derivirana_varijabla naziv="DomainObject.Predmet.ProtuStrankaListFormatedWithAdressOIB_1">
      <item>PACIFIK d. o. o. za trgovinu i uvoz-izvoz, OIB 03525544533, Luka/7 I, 34000 Požega</item>
    </derivirana_varijabla>
  </DomainObject.Predmet.ProtuStrankaListFormatedWithAdressOIB>
  <DomainObject.Predmet.ProtuStrankaListNazivFormated>
    <izvorni_sadrzaj>
      <item>PACIFIK d. o. o. za trgovinu i uvoz-izvoz</item>
    </izvorni_sadrzaj>
    <derivirana_varijabla naziv="DomainObject.Predmet.ProtuStrankaListNazivFormated_1">
      <item>PACIFIK d. o. o. za trgovinu i uvoz-izvoz</item>
    </derivirana_varijabla>
  </DomainObject.Predmet.ProtuStrankaListNazivFormated>
  <DomainObject.Predmet.ProtuStrankaListNazivFormatedOIB>
    <izvorni_sadrzaj>
      <item>PACIFIK d. o. o. za trgovinu i uvoz-izvoz, OIB 03525544533</item>
    </izvorni_sadrzaj>
    <derivirana_varijabla naziv="DomainObject.Predmet.ProtuStrankaListNazivFormatedOIB_1">
      <item>PACIFIK d. o. o. za trgovinu i uvoz-izvoz, OIB 03525544533</item>
    </derivirana_varijabla>
  </DomainObject.Predmet.ProtuStrankaListNazivFormatedOIB>
  <DomainObject.Predmet.OstaliListFormated>
    <izvorni_sadrzaj>
      <item>Anto Filipović</item>
      <item>Vinka Ivanović</item>
    </izvorni_sadrzaj>
    <derivirana_varijabla naziv="DomainObject.Predmet.OstaliListFormated_1">
      <item>Anto Filipović</item>
      <item>Vinka Ivanović</item>
    </derivirana_varijabla>
  </DomainObject.Predmet.OstaliListFormated>
  <DomainObject.Predmet.OstaliListFormatedOIB>
    <izvorni_sadrzaj>
      <item>Anto Filipović, OIB 49039292452</item>
      <item>Vinka Ivanović</item>
    </izvorni_sadrzaj>
    <derivirana_varijabla naziv="DomainObject.Predmet.OstaliListFormatedOIB_1">
      <item>Anto Filipović, OIB 49039292452</item>
      <item>Vinka Ivanović</item>
    </derivirana_varijabla>
  </DomainObject.Predmet.OstaliListFormatedOIB>
  <DomainObject.Predmet.OstaliListFormatedWithAdress>
    <izvorni_sadrzaj>
      <item>Anto Filipović, Luka 7 I, 34000 Požega</item>
      <item>Vinka Ivanović</item>
    </izvorni_sadrzaj>
    <derivirana_varijabla naziv="DomainObject.Predmet.OstaliListFormatedWithAdress_1">
      <item>Anto Filipović, Luka 7 I, 34000 Požega</item>
      <item>Vinka Ivanović</item>
    </derivirana_varijabla>
  </DomainObject.Predmet.OstaliListFormatedWithAdress>
  <DomainObject.Predmet.OstaliListFormatedWithAdressOIB>
    <izvorni_sadrzaj>
      <item>Anto Filipović, OIB 49039292452, Luka 7 I, 34000 Požega</item>
      <item>Vinka Ivanović</item>
    </izvorni_sadrzaj>
    <derivirana_varijabla naziv="DomainObject.Predmet.OstaliListFormatedWithAdressOIB_1">
      <item>Anto Filipović, OIB 49039292452, Luka 7 I, 34000 Požega</item>
      <item>Vinka Ivanović</item>
    </derivirana_varijabla>
  </DomainObject.Predmet.OstaliListFormatedWithAdressOIB>
  <DomainObject.Predmet.OstaliListNazivFormated>
    <izvorni_sadrzaj>
      <item>Anto Filipović</item>
      <item>Vinka Ivanović</item>
    </izvorni_sadrzaj>
    <derivirana_varijabla naziv="DomainObject.Predmet.OstaliListNazivFormated_1">
      <item>Anto Filipović</item>
      <item>Vinka Ivanović</item>
    </derivirana_varijabla>
  </DomainObject.Predmet.OstaliListNazivFormated>
  <DomainObject.Predmet.OstaliListNazivFormatedOIB>
    <izvorni_sadrzaj>
      <item>Anto Filipović, OIB 49039292452</item>
      <item>Vinka Ivanović</item>
    </izvorni_sadrzaj>
    <derivirana_varijabla naziv="DomainObject.Predmet.OstaliListNazivFormatedOIB_1">
      <item>Anto Filipović, OIB 49039292452</item>
      <item>Vinka Ivanović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PACIFIK d. o. o. za trgovinu i uvoz-izvoz</izvorni_sadrzaj>
    <derivirana_varijabla naziv="DomainObject.Predmet.ProtustrankaIDrugi_1">PACIFIK d. o. o. za trgovinu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PACIFIK d. o. o. za trgovinu i uvoz-izvoz, OIB 03525544533, Luka/7 I, 34000 Požega</izvorni_sadrzaj>
    <derivirana_varijabla naziv="DomainObject.Predmet.ProtustrankaIDrugiAdressOIB_1">PACIFIK d. o. o. za trgovinu i uvoz-izvoz, OIB 03525544533, Luka/7 I,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PACIFIK d. o. o. za trgovinu i uvoz-izvoz</item>
      <item>Anto Filipović</item>
      <item>Vinka Ivanović</item>
    </izvorni_sadrzaj>
    <derivirana_varijabla naziv="DomainObject.Predmet.SudioniciListNaziv_1">
      <item>Financijska agencija</item>
      <item>PACIFIK d. o. o. za trgovinu i uvoz-izvoz</item>
      <item>Anto Filipović</item>
      <item>Vinka Ivanović</item>
    </derivirana_varijabla>
  </DomainObject.Predmet.SudioniciListNaziv>
  <DomainObject.Predmet.SudioniciListAdressOIB>
    <izvorni_sadrzaj>
      <item>Financijska agencija, OIB 85821130368, Ulica grada Vukovara 70,10000 Zagreb</item>
      <item>PACIFIK d. o. o. za trgovinu i uvoz-izvoz, OIB 03525544533, Luka/7 I,34000 Požega</item>
      <item>Anto Filipović, OIB 49039292452, Luka 7 I,34000 Požega</item>
      <item>Vinka Ivanović</item>
    </izvorni_sadrzaj>
    <derivirana_varijabla naziv="DomainObject.Predmet.SudioniciListAdressOIB_1">
      <item>Financijska agencija, OIB 85821130368, Ulica grada Vukovara 70,10000 Zagreb</item>
      <item>PACIFIK d. o. o. za trgovinu i uvoz-izvoz, OIB 03525544533, Luka/7 I,34000 Požega</item>
      <item>Anto Filipović, OIB 49039292452, Luka 7 I,34000 Požega</item>
      <item>Vinka Ivanović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03525544533</item>
      <item>, OIB 49039292452</item>
      <item>, OIB null</item>
    </izvorni_sadrzaj>
    <derivirana_varijabla naziv="DomainObject.Predmet.SudioniciListNazivOIB_1">
      <item>, OIB 85821130368</item>
      <item>, OIB 03525544533</item>
      <item>, OIB 49039292452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468</properties:Words>
  <properties:Characters>2517</properties:Characters>
  <properties:Lines>77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2017-10-18T10:08:00Z</dcterms:created>
  <dc:creator>wsadmin</dc:creator>
  <cp:lastModifiedBy>wsadmin</cp:lastModifiedBy>
  <dcterms:modified xmlns:xsi="http://www.w3.org/2001/XMLSchema-instance" xsi:type="dcterms:W3CDTF">2017-10-18T10:20:00Z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