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6638" w14:paraId="cbd663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311019">
        <w:t>25</w:t>
      </w:r>
      <w:r w:rsidR="00F857DA">
        <w:t>78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857DA">
        <w:t>20</w:t>
      </w:r>
      <w:r w:rsidR="00311019">
        <w:t>. prosinca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31101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857DA" w:rsidRPr="00F857DA">
        <w:t>RARI SPORT ŠALATA d.o.o.</w:t>
      </w:r>
      <w:r w:rsidR="00F857DA">
        <w:t xml:space="preserve"> Zagreb, </w:t>
      </w:r>
      <w:r w:rsidR="00F857DA" w:rsidRPr="00F857DA">
        <w:t>Ulica grada Vukovara 269 D</w:t>
      </w:r>
      <w:r w:rsidR="00F857DA">
        <w:t xml:space="preserve">, OIB: </w:t>
      </w:r>
      <w:r w:rsidR="00F857DA">
        <w:tab/>
      </w:r>
      <w:r w:rsidR="00F857DA" w:rsidRPr="00F857DA">
        <w:t>17566429002</w:t>
      </w:r>
      <w:r w:rsidR="00311019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F857DA">
        <w:t>7.590,01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857DA">
        <w:t>20</w:t>
      </w:r>
      <w:r w:rsidR="00311019">
        <w:t xml:space="preserve">. prosinca 2017. 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7E3982">
        <w:t>,v.r.</w:t>
      </w:r>
    </w:p>
    <w:p w:rsidRDefault="00F8310C" w:rsidP="00572798" w:rsidR="00F8310C" w:rsidRPr="009C5689">
      <w:pPr>
        <w:jc w:val="right"/>
      </w:pPr>
    </w:p>
    <w:p w:rsidRDefault="007E3982" w:rsidR="007E3982" w:rsidRPr="00ED5ADF">
      <w:pPr>
        <w:jc w:val="right"/>
      </w:pPr>
    </w:p>
    <w:p w:rsidRDefault="007E3982" w:rsidR="007E3982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E3982" w:rsidR="007E3982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9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830C9" w:rsidRPr="00E830C9">
      <w:t xml:space="preserve"> </w:t>
    </w:r>
    <w:r w:rsidR="002906F9">
      <w:t>25</w:t>
    </w:r>
    <w:r w:rsidR="00F857DA">
      <w:t>78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20FF"/>
    <w:rsid w:val="000C3F9F"/>
    <w:rsid w:val="000F5513"/>
    <w:rsid w:val="0011362F"/>
    <w:rsid w:val="00114EAD"/>
    <w:rsid w:val="0012191B"/>
    <w:rsid w:val="00133A3B"/>
    <w:rsid w:val="00185571"/>
    <w:rsid w:val="001E50FB"/>
    <w:rsid w:val="001F6933"/>
    <w:rsid w:val="00230A63"/>
    <w:rsid w:val="0023179F"/>
    <w:rsid w:val="00254E78"/>
    <w:rsid w:val="00262CA3"/>
    <w:rsid w:val="00263D6D"/>
    <w:rsid w:val="00264D19"/>
    <w:rsid w:val="002906F9"/>
    <w:rsid w:val="00297E94"/>
    <w:rsid w:val="002B758E"/>
    <w:rsid w:val="002E366C"/>
    <w:rsid w:val="00311019"/>
    <w:rsid w:val="00325398"/>
    <w:rsid w:val="0038246E"/>
    <w:rsid w:val="00384CCE"/>
    <w:rsid w:val="003A1449"/>
    <w:rsid w:val="003D35F9"/>
    <w:rsid w:val="003E3A15"/>
    <w:rsid w:val="003E54DB"/>
    <w:rsid w:val="003F7520"/>
    <w:rsid w:val="00413F4C"/>
    <w:rsid w:val="004418AA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7E3982"/>
    <w:rsid w:val="008155EE"/>
    <w:rsid w:val="00822950"/>
    <w:rsid w:val="00841C5F"/>
    <w:rsid w:val="008613BD"/>
    <w:rsid w:val="00863025"/>
    <w:rsid w:val="00871F01"/>
    <w:rsid w:val="008D134A"/>
    <w:rsid w:val="00902C71"/>
    <w:rsid w:val="00920612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1975"/>
    <w:rsid w:val="00C836B9"/>
    <w:rsid w:val="00C958E9"/>
    <w:rsid w:val="00CE7362"/>
    <w:rsid w:val="00D01B78"/>
    <w:rsid w:val="00D62FF6"/>
    <w:rsid w:val="00D66226"/>
    <w:rsid w:val="00DE5BD2"/>
    <w:rsid w:val="00DE6EF8"/>
    <w:rsid w:val="00E830C9"/>
    <w:rsid w:val="00EC3302"/>
    <w:rsid w:val="00ED6AA8"/>
    <w:rsid w:val="00F034D3"/>
    <w:rsid w:val="00F510B3"/>
    <w:rsid w:val="00F74418"/>
    <w:rsid w:val="00F8310C"/>
    <w:rsid w:val="00F857DA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3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3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St-2578/2017</izvorni_sadrzaj>
    <derivirana_varijabla naziv="DomainObject.Predmet.OznakaBroj_1">St-2578/2017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RARI SPORT ŠALATA d.o.o. zastupanog po punomoćniku Josip Štimac</izvorni_sadrzaj>
    <derivirana_varijabla naziv="DomainObject.Predmet.ProtustrankaFormated_1">  RARI SPORT ŠALATA d.o.o. zastupanog po punomoćniku Josip Štimac</derivirana_varijabla>
  </DomainObject.Predmet.ProtustrankaFormated>
  <DomainObject.Predmet.ProtustrankaFormatedOIB>
    <izvorni_sadrzaj>  RARI SPORT ŠALATA d.o.o., OIB 17566429002 zastupanog po punomoćniku Josip Štimac</izvorni_sadrzaj>
    <derivirana_varijabla naziv="DomainObject.Predmet.ProtustrankaFormatedOIB_1">  RARI SPORT ŠALATA d.o.o., OIB 17566429002 zastupanog po punomoćniku Josip Štimac</derivirana_varijabla>
  </DomainObject.Predmet.ProtustrankaFormatedOIB>
  <DomainObject.Predmet.ProtustrankaFormatedWithAdress>
    <izvorni_sadrzaj> RARI SPORT ŠALATA d.o.o., Ulica grada Vukovara 269 D, 10000 Zagreb zastupanog po punomoćniku Josip Štimac</izvorni_sadrzaj>
    <derivirana_varijabla naziv="DomainObject.Predmet.ProtustrankaFormatedWithAdress_1"> RARI SPORT ŠALATA d.o.o., Ulica grada Vukovara 269 D, 10000 Zagreb zastupanog po punomoćniku Josip Štimac</derivirana_varijabla>
  </DomainObject.Predmet.ProtustrankaFormatedWithAdress>
  <DomainObject.Predmet.ProtustrankaFormatedWithAdressOIB>
    <izvorni_sadrzaj> RARI SPORT ŠALATA d.o.o., OIB 17566429002, Ulica grada Vukovara 269 D, 10000 Zagreb zastupanog po punomoćniku Josip Štimac</izvorni_sadrzaj>
    <derivirana_varijabla naziv="DomainObject.Predmet.ProtustrankaFormatedWithAdressOIB_1"> RARI SPORT ŠALATA d.o.o., OIB 17566429002, Ulica grada Vukovara 269 D, 10000 Zagreb zastupanog po punomoćniku Josip Štimac</derivirana_varijabla>
  </DomainObject.Predmet.ProtustrankaFormatedWithAdressOIB>
  <DomainObject.Predmet.ProtustrankaWithAdress>
    <izvorni_sadrzaj>RARI SPORT ŠALATA d.o.o. Ulica grada Vukovara 269 D, 10000 Zagreb</izvorni_sadrzaj>
    <derivirana_varijabla naziv="DomainObject.Predmet.ProtustrankaWithAdress_1">RARI SPORT ŠALATA d.o.o. Ulica grada Vukovara 269 D, 10000 Zagreb</derivirana_varijabla>
  </DomainObject.Predmet.ProtustrankaWithAdress>
  <DomainObject.Predmet.ProtustrankaWithAdressOIB>
    <izvorni_sadrzaj>RARI SPORT ŠALATA d.o.o., OIB 17566429002, Ulica grada Vukovara 269 D, 10000 Zagreb</izvorni_sadrzaj>
    <derivirana_varijabla naziv="DomainObject.Predmet.ProtustrankaWithAdressOIB_1">RARI SPORT ŠALATA d.o.o., OIB 17566429002, Ulica grada Vukovara 269 D, 10000 Zagreb</derivirana_varijabla>
  </DomainObject.Predmet.ProtustrankaWithAdressOIB>
  <DomainObject.Predmet.ProtustrankaNazivFormated>
    <izvorni_sadrzaj>RARI SPORT ŠALATA d.o.o.</izvorni_sadrzaj>
    <derivirana_varijabla naziv="DomainObject.Predmet.ProtustrankaNazivFormated_1">RARI SPORT ŠALATA d.o.o.</derivirana_varijabla>
  </DomainObject.Predmet.ProtustrankaNazivFormated>
  <DomainObject.Predmet.ProtustrankaNazivFormatedOIB>
    <izvorni_sadrzaj>RARI SPORT ŠALATA d.o.o., OIB 17566429002</izvorni_sadrzaj>
    <derivirana_varijabla naziv="DomainObject.Predmet.ProtustrankaNazivFormatedOIB_1">RARI SPORT ŠALATA d.o.o., OIB 17566429002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RARI SPORT ŠALATA d.o.o. zastupanog po punomoćniku Josip Štimac</item>
    </izvorni_sadrzaj>
    <derivirana_varijabla naziv="DomainObject.Predmet.ProtuStrankaListFormated_1">
      <item>RARI SPORT ŠALATA d.o.o. zastupanog po punomoćniku Josip Štimac</item>
    </derivirana_varijabla>
  </DomainObject.Predmet.ProtuStrankaListFormated>
  <DomainObject.Predmet.ProtuStrankaListFormatedOIB>
    <izvorni_sadrzaj>
      <item>RARI SPORT ŠALATA d.o.o., OIB 17566429002 zastupanog po punomoćniku Josip Štimac</item>
    </izvorni_sadrzaj>
    <derivirana_varijabla naziv="DomainObject.Predmet.ProtuStrankaListFormatedOIB_1">
      <item>RARI SPORT ŠALATA d.o.o., OIB 17566429002 zastupanog po punomoćniku Josip Štimac</item>
    </derivirana_varijabla>
  </DomainObject.Predmet.ProtuStrankaListFormatedOIB>
  <DomainObject.Predmet.ProtuStrankaListFormatedWithAdress>
    <izvorni_sadrzaj>
      <item>RARI SPORT ŠALATA d.o.o., Ulica grada Vukovara 269 D, 10000 Zagreb zastupanog po punomoćniku Josip Štimac</item>
    </izvorni_sadrzaj>
    <derivirana_varijabla naziv="DomainObject.Predmet.ProtuStrankaListFormatedWithAdress_1">
      <item>RARI SPORT ŠALATA d.o.o., Ulica grada Vukovara 269 D, 10000 Zagreb zastupanog po punomoćniku Josip Štimac</item>
    </derivirana_varijabla>
  </DomainObject.Predmet.ProtuStrankaListFormatedWithAdress>
  <DomainObject.Predmet.ProtuStrankaListFormatedWithAdressOIB>
    <izvorni_sadrzaj>
      <item>RARI SPORT ŠALATA d.o.o., OIB 17566429002, Ulica grada Vukovara 269 D, 10000 Zagreb zastupanog po punomoćniku Josip Štimac</item>
    </izvorni_sadrzaj>
    <derivirana_varijabla naziv="DomainObject.Predmet.ProtuStrankaListFormatedWithAdressOIB_1">
      <item>RARI SPORT ŠALATA d.o.o., OIB 17566429002, Ulica grada Vukovara 269 D, 10000 Zagreb zastupanog po punomoćniku Josip Štimac</item>
    </derivirana_varijabla>
  </DomainObject.Predmet.ProtuStrankaListFormatedWithAdressOIB>
  <DomainObject.Predmet.ProtuStrankaListNazivFormated>
    <izvorni_sadrzaj>
      <item>RARI SPORT ŠALATA d.o.o.</item>
    </izvorni_sadrzaj>
    <derivirana_varijabla naziv="DomainObject.Predmet.ProtuStrankaListNazivFormated_1">
      <item>RARI SPORT ŠALATA d.o.o.</item>
    </derivirana_varijabla>
  </DomainObject.Predmet.ProtuStrankaListNazivFormated>
  <DomainObject.Predmet.ProtuStrankaListNazivFormatedOIB>
    <izvorni_sadrzaj>
      <item>RARI SPORT ŠALATA d.o.o., OIB 17566429002</item>
    </izvorni_sadrzaj>
    <derivirana_varijabla naziv="DomainObject.Predmet.ProtuStrankaListNazivFormatedOIB_1">
      <item>RARI SPORT ŠALATA d.o.o., OIB 17566429002</item>
    </derivirana_varijabla>
  </DomainObject.Predmet.ProtuStrankaListNazivFormatedOIB>
  <DomainObject.Predmet.OstaliListFormated>
    <izvorni_sadrzaj>
      <item>Josip Štimac punomoćnik sudionika u postupku RARI SPORT ŠALATA d.o.o.</item>
    </izvorni_sadrzaj>
    <derivirana_varijabla naziv="DomainObject.Predmet.OstaliListFormated_1">
      <item>Josip Štimac punomoćnik sudionika u postupku RARI SPORT ŠALATA d.o.o.</item>
    </derivirana_varijabla>
  </DomainObject.Predmet.OstaliListFormated>
  <DomainObject.Predmet.OstaliListFormatedOIB>
    <izvorni_sadrzaj>
      <item>Josip Štimac, OIB 75488040834 punomoćnik sudionika u postupku RARI SPORT ŠALATA d.o.o.</item>
    </izvorni_sadrzaj>
    <derivirana_varijabla naziv="DomainObject.Predmet.OstaliListFormatedOIB_1">
      <item>Josip Štimac, OIB 75488040834 punomoćnik sudionika u postupku RARI SPORT ŠALATA d.o.o.</item>
    </derivirana_varijabla>
  </DomainObject.Predmet.OstaliListFormatedOIB>
  <DomainObject.Predmet.OstaliListFormatedWithAdress>
    <izvorni_sadrzaj>
      <item>Josip Štimac, Dobriše Cesarića 25, 10000 Zagreb punomoćnik sudionika u postupku RARI SPORT ŠALATA d.o.o.</item>
    </izvorni_sadrzaj>
    <derivirana_varijabla naziv="DomainObject.Predmet.OstaliListFormatedWithAdress_1">
      <item>Josip Štimac, Dobriše Cesarića 25, 10000 Zagreb punomoćnik sudionika u postupku RARI SPORT ŠALATA d.o.o.</item>
    </derivirana_varijabla>
  </DomainObject.Predmet.OstaliListFormatedWithAdress>
  <DomainObject.Predmet.OstaliListFormatedWithAdressOIB>
    <izvorni_sadrzaj>
      <item>Josip Štimac, OIB 75488040834, Dobriše Cesarića 25, 10000 Zagreb punomoćnik sudionika u postupku RARI SPORT ŠALATA d.o.o.</item>
    </izvorni_sadrzaj>
    <derivirana_varijabla naziv="DomainObject.Predmet.OstaliListFormatedWithAdressOIB_1">
      <item>Josip Štimac, OIB 75488040834, Dobriše Cesarića 25, 10000 Zagreb punomoćnik sudionika u postupku RARI SPORT ŠALATA d.o.o.</item>
    </derivirana_varijabla>
  </DomainObject.Predmet.OstaliListFormatedWithAdressOIB>
  <DomainObject.Predmet.OstaliListNazivFormated>
    <izvorni_sadrzaj>
      <item>Josip Štimac</item>
    </izvorni_sadrzaj>
    <derivirana_varijabla naziv="DomainObject.Predmet.OstaliListNazivFormated_1">
      <item>Josip Štimac</item>
    </derivirana_varijabla>
  </DomainObject.Predmet.OstaliListNazivFormated>
  <DomainObject.Predmet.OstaliListNazivFormatedOIB>
    <izvorni_sadrzaj>
      <item>Josip Štimac, OIB 75488040834</item>
    </izvorni_sadrzaj>
    <derivirana_varijabla naziv="DomainObject.Predmet.OstaliListNazivFormatedOIB_1">
      <item>Josip Štimac, OIB 75488040834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RARI SPORT ŠALATA d.o.o.</izvorni_sadrzaj>
    <derivirana_varijabla naziv="DomainObject.Predmet.ProtustrankaIDrugi_1">RARI SPORT ŠALATA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RARI SPORT ŠALATA d.o.o., OIB 17566429002, Ulica grada Vukovara 269 D, 10000 Zagreb</izvorni_sadrzaj>
    <derivirana_varijabla naziv="DomainObject.Predmet.ProtustrankaIDrugiAdressOIB_1">RARI SPORT ŠALATA d.o.o., OIB 17566429002,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RARI SPORT ŠALATA d.o.o.</item>
      <item>FINA Regionalni centar Zagreb</item>
      <item>Josip Štimac</item>
    </izvorni_sadrzaj>
    <derivirana_varijabla naziv="DomainObject.Predmet.SudioniciListNaziv_1">
      <item>RARI SPORT ŠALATA d.o.o.</item>
      <item>FINA Regionalni centar Zagreb</item>
      <item>Josip Štimac</item>
    </derivirana_varijabla>
  </DomainObject.Predmet.SudioniciListNaziv>
  <DomainObject.Predmet.SudioniciListAdressOIB>
    <izvorni_sadrzaj>
      <item>RARI SPORT ŠALATA d.o.o., OIB 17566429002, Ulica grada Vukovara 269 D,10000 Zagreb</item>
      <item>FINA Regionalni centar Zagreb, OIB 85821130368, Trg svibanjskih žrtava 1995. 1,10000 Zagreb</item>
      <item>Josip Štimac, OIB 75488040834, Dobriše Cesarića 25,10000 Zagreb</item>
    </izvorni_sadrzaj>
    <derivirana_varijabla naziv="DomainObject.Predmet.SudioniciListAdressOIB_1">
      <item>RARI SPORT ŠALATA d.o.o., OIB 17566429002, Ulica grada Vukovara 269 D,10000 Zagreb</item>
      <item>FINA Regionalni centar Zagreb, OIB 85821130368, Trg svibanjskih žrtava 1995. 1,10000 Zagreb</item>
      <item>Josip Štimac, OIB 75488040834, Dobriše Cesarića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17566429002</item>
      <item>, OIB 85821130368</item>
      <item>, OIB 75488040834</item>
    </izvorni_sadrzaj>
    <derivirana_varijabla naziv="DomainObject.Predmet.SudioniciListNazivOIB_1">
      <item>, OIB 17566429002</item>
      <item>, OIB 85821130368</item>
      <item>, OIB 75488040834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6B16C-73B0-4A2D-8D00-D9D3488F2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1347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2017-12-20T07:01:00Z</dcterms:created>
  <dc:creator>ilukac</dc:creator>
  <cp:lastModifiedBy>Ljubica Radošević</cp:lastModifiedBy>
  <cp:lastPrinted>2017-12-20T07:12:00Z</cp:lastPrinted>
  <dcterms:modified xmlns:xsi="http://www.w3.org/2001/XMLSchema-instance" xsi:type="dcterms:W3CDTF">2017-12-20T07:12:00Z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