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c634" w14:paraId="ab2c63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4A0789">
        <w:t>-1615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56F80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B058E4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597F83">
        <w:t xml:space="preserve"> </w:t>
      </w:r>
      <w:r w:rsidR="00B56F80" w:rsidRPr="00B56F80">
        <w:t xml:space="preserve"> SA-AN ŽIVKOVIĆ d.o.o. za</w:t>
      </w:r>
      <w:r w:rsidR="00B56F80">
        <w:t xml:space="preserve"> trgovinu, usluge i proizvodnju, </w:t>
      </w:r>
      <w:r w:rsidR="00B56F80" w:rsidRPr="00B56F80">
        <w:t xml:space="preserve">Zagreb, </w:t>
      </w:r>
      <w:proofErr w:type="spellStart"/>
      <w:r w:rsidR="00B56F80" w:rsidRPr="00B56F80">
        <w:t>Fonova</w:t>
      </w:r>
      <w:proofErr w:type="spellEnd"/>
      <w:r w:rsidR="00B56F80" w:rsidRPr="00B56F80">
        <w:t xml:space="preserve"> 6</w:t>
      </w:r>
      <w:r w:rsidR="00B56F80">
        <w:t xml:space="preserve">, OIB: </w:t>
      </w:r>
      <w:r w:rsidR="00B56F80" w:rsidRPr="00B56F80">
        <w:t>65625262966</w:t>
      </w:r>
      <w:r w:rsidR="00B56F80">
        <w:t>.</w:t>
      </w:r>
      <w:r w:rsidR="00B56F80" w:rsidRPr="00B56F80">
        <w:t xml:space="preserve"> </w:t>
      </w:r>
      <w:r w:rsidR="00597F83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B56F80">
        <w:t>28.262,18</w:t>
      </w:r>
      <w:r w:rsidR="00DE459F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8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A0789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7F6A"/>
    <w:rsid w:val="00657B8E"/>
    <w:rsid w:val="006626DA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B058E4"/>
    <w:rsid w:val="00B32A64"/>
    <w:rsid w:val="00B56F80"/>
    <w:rsid w:val="00B619B1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A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A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A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A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A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A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A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A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St-1615/2015-4</izvorni_sadrzaj>
    <derivirana_varijabla naziv="DomainObject.Oznaka_1">St-1615/2015-4</derivirana_varijabla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1615</izvorni_sadrzaj>
    <derivirana_varijabla naziv="DomainObject.Predmet.Broj_1">1615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St-1615/2015</izvorni_sadrzaj>
    <derivirana_varijabla naziv="DomainObject.Predmet.OznakaBroj_1">St-1615/2015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SA-AN ŽIVKOVIĆ d.o.o.</izvorni_sadrzaj>
    <derivirana_varijabla naziv="DomainObject.Predmet.ProtustrankaFormated_1">  SA-AN ŽIVKOVIĆ d.o.o.</derivirana_varijabla>
  </DomainObject.Predmet.ProtustrankaFormated>
  <DomainObject.Predmet.ProtustrankaFormatedOIB>
    <izvorni_sadrzaj>  SA-AN ŽIVKOVIĆ d.o.o., OIB 65625262966</izvorni_sadrzaj>
    <derivirana_varijabla naziv="DomainObject.Predmet.ProtustrankaFormatedOIB_1">  SA-AN ŽIVKOVIĆ d.o.o., OIB 65625262966</derivirana_varijabla>
  </DomainObject.Predmet.ProtustrankaFormatedOIB>
  <DomainObject.Predmet.ProtustrankaFormatedWithAdress>
    <izvorni_sadrzaj> SA-AN ŽIVKOVIĆ d.o.o., Fonova 6, 10000 Zagreb</izvorni_sadrzaj>
    <derivirana_varijabla naziv="DomainObject.Predmet.ProtustrankaFormatedWithAdress_1"> SA-AN ŽIVKOVIĆ d.o.o., Fonova 6, 10000 Zagreb</derivirana_varijabla>
  </DomainObject.Predmet.ProtustrankaFormatedWithAdress>
  <DomainObject.Predmet.ProtustrankaFormatedWithAdressOIB>
    <izvorni_sadrzaj> SA-AN ŽIVKOVIĆ d.o.o., OIB 65625262966, Fonova 6, 10000 Zagreb</izvorni_sadrzaj>
    <derivirana_varijabla naziv="DomainObject.Predmet.ProtustrankaFormatedWithAdressOIB_1"> SA-AN ŽIVKOVIĆ d.o.o., OIB 65625262966, Fonova 6, 10000 Zagreb</derivirana_varijabla>
  </DomainObject.Predmet.ProtustrankaFormatedWithAdressOIB>
  <DomainObject.Predmet.ProtustrankaWithAdress>
    <izvorni_sadrzaj>SA-AN ŽIVKOVIĆ d.o.o. Fonova 6, 10000 Zagreb</izvorni_sadrzaj>
    <derivirana_varijabla naziv="DomainObject.Predmet.ProtustrankaWithAdress_1">SA-AN ŽIVKOVIĆ d.o.o. Fonova 6, 10000 Zagreb</derivirana_varijabla>
  </DomainObject.Predmet.ProtustrankaWithAdress>
  <DomainObject.Predmet.ProtustrankaWithAdressOIB>
    <izvorni_sadrzaj>SA-AN ŽIVKOVIĆ d.o.o., OIB 65625262966, Fonova 6, 10000 Zagreb</izvorni_sadrzaj>
    <derivirana_varijabla naziv="DomainObject.Predmet.ProtustrankaWithAdressOIB_1">SA-AN ŽIVKOVIĆ d.o.o., OIB 65625262966, Fonova 6, 10000 Zagreb</derivirana_varijabla>
  </DomainObject.Predmet.ProtustrankaWithAdressOIB>
  <DomainObject.Predmet.ProtustrankaNazivFormated>
    <izvorni_sadrzaj>SA-AN ŽIVKOVIĆ d.o.o.</izvorni_sadrzaj>
    <derivirana_varijabla naziv="DomainObject.Predmet.ProtustrankaNazivFormated_1">SA-AN ŽIVKOVIĆ d.o.o.</derivirana_varijabla>
  </DomainObject.Predmet.ProtustrankaNazivFormated>
  <DomainObject.Predmet.ProtustrankaNazivFormatedOIB>
    <izvorni_sadrzaj>SA-AN ŽIVKOVIĆ d.o.o., OIB 65625262966</izvorni_sadrzaj>
    <derivirana_varijabla naziv="DomainObject.Predmet.ProtustrankaNazivFormatedOIB_1">SA-AN ŽIVKOVIĆ d.o.o., OIB 65625262966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SA-AN ŽIVKOVIĆ d.o.o.</item>
    </izvorni_sadrzaj>
    <derivirana_varijabla naziv="DomainObject.Predmet.ProtuStrankaListFormated_1">
      <item>SA-AN ŽIVKOVIĆ d.o.o.</item>
    </derivirana_varijabla>
  </DomainObject.Predmet.ProtuStrankaListFormated>
  <DomainObject.Predmet.ProtuStrankaListFormatedOIB>
    <izvorni_sadrzaj>
      <item>SA-AN ŽIVKOVIĆ d.o.o., OIB 65625262966</item>
    </izvorni_sadrzaj>
    <derivirana_varijabla naziv="DomainObject.Predmet.ProtuStrankaListFormatedOIB_1">
      <item>SA-AN ŽIVKOVIĆ d.o.o., OIB 65625262966</item>
    </derivirana_varijabla>
  </DomainObject.Predmet.ProtuStrankaListFormatedOIB>
  <DomainObject.Predmet.ProtuStrankaListFormatedWithAdress>
    <izvorni_sadrzaj>
      <item>SA-AN ŽIVKOVIĆ d.o.o., Fonova 6, 10000 Zagreb</item>
    </izvorni_sadrzaj>
    <derivirana_varijabla naziv="DomainObject.Predmet.ProtuStrankaListFormatedWithAdress_1">
      <item>SA-AN ŽIVKOVIĆ d.o.o., Fonova 6, 10000 Zagreb</item>
    </derivirana_varijabla>
  </DomainObject.Predmet.ProtuStrankaListFormatedWithAdress>
  <DomainObject.Predmet.ProtuStrankaListFormatedWithAdressOIB>
    <izvorni_sadrzaj>
      <item>SA-AN ŽIVKOVIĆ d.o.o., OIB 65625262966, Fonova 6, 10000 Zagreb</item>
    </izvorni_sadrzaj>
    <derivirana_varijabla naziv="DomainObject.Predmet.ProtuStrankaListFormatedWithAdressOIB_1">
      <item>SA-AN ŽIVKOVIĆ d.o.o., OIB 65625262966, Fonova 6, 10000 Zagreb</item>
    </derivirana_varijabla>
  </DomainObject.Predmet.ProtuStrankaListFormatedWithAdressOIB>
  <DomainObject.Predmet.ProtuStrankaListNazivFormated>
    <izvorni_sadrzaj>
      <item>SA-AN ŽIVKOVIĆ d.o.o.</item>
    </izvorni_sadrzaj>
    <derivirana_varijabla naziv="DomainObject.Predmet.ProtuStrankaListNazivFormated_1">
      <item>SA-AN ŽIVKOVIĆ d.o.o.</item>
    </derivirana_varijabla>
  </DomainObject.Predmet.ProtuStrankaListNazivFormated>
  <DomainObject.Predmet.ProtuStrankaListNazivFormatedOIB>
    <izvorni_sadrzaj>
      <item>SA-AN ŽIVKOVIĆ d.o.o., OIB 65625262966</item>
    </izvorni_sadrzaj>
    <derivirana_varijabla naziv="DomainObject.Predmet.ProtuStrankaListNazivFormatedOIB_1">
      <item>SA-AN ŽIVKOVIĆ d.o.o., OIB 65625262966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St-1615/2015-4</izvorni_sadrzaj>
    <derivirana_varijabla naziv="DomainObject.PoslovniBrojDokumenta_1">St-1615/2015-4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SA-AN ŽIVKOVIĆ d.o.o.</izvorni_sadrzaj>
    <derivirana_varijabla naziv="DomainObject.Predmet.ProtustrankaIDrugi_1">SA-AN ŽIVKOVIĆ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SA-AN ŽIVKOVIĆ d.o.o., OIB 65625262966, Fonova 6, 10000 Zagreb</izvorni_sadrzaj>
    <derivirana_varijabla naziv="DomainObject.Predmet.ProtustrankaIDrugiAdressOIB_1">SA-AN ŽIVKOVIĆ d.o.o., OIB 65625262966, Fonova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SA-AN ŽIVKOVIĆ d.o.o.</item>
    </izvorni_sadrzaj>
    <derivirana_varijabla naziv="DomainObject.Predmet.SudioniciListNaziv_1">
      <item>FINA Regionalni centar Zagreb</item>
      <item>SA-AN ŽIVKOVIĆ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SA-AN ŽIVKOVIĆ d.o.o., OIB 65625262966, Fonova 6,10000 Zagreb</item>
    </izvorni_sadrzaj>
    <derivirana_varijabla naziv="DomainObject.Predmet.SudioniciListAdressOIB_1">
      <item>FINA Regionalni centar Zagreb, OIB 85821130368, Trg svibanjskih žrtava 1995. 1,10000 Zagreb</item>
      <item>SA-AN ŽIVKOVIĆ d.o.o., OIB 65625262966, Fonova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65625262966</item>
    </izvorni_sadrzaj>
    <derivirana_varijabla naziv="DomainObject.Predmet.SudioniciListNazivOIB_1">
      <item>, OIB 85821130368</item>
      <item>, OIB 65625262966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A4383A-977A-458C-A9D4-FFB920F0E8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1302</properties:Characters>
  <properties:Lines>42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2016-01-22T13:34:00Z</dcterms:created>
  <dc:creator>ilukac</dc:creator>
  <cp:lastModifiedBy>Višnja Jurlina</cp:lastModifiedBy>
  <cp:lastPrinted>2016-01-27T14:54:00Z</cp:lastPrinted>
  <dcterms:modified xmlns:xsi="http://www.w3.org/2001/XMLSchema-instance" xsi:type="dcterms:W3CDTF">2016-01-27T14:55:00Z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St-1615/2015-4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