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309FF" w:rsidRPr="00C61EDF">
        <w:trPr>
          <w:trHeight w:val="2231"/>
        </w:trPr>
        <w:tc>
          <w:tcPr>
            <w:tcW w:type="dxa" w:w="3369"/>
            <w:vAlign w:val="center"/>
          </w:tcPr>
          <w:p w:rsidRDefault="00D309FF" w:rsidP="00A66C00" w:rsidR="00D309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309FF" w:rsidP="00A66C00" w:rsidR="00D309FF" w:rsidRPr="00F24FD8">
            <w:pPr>
              <w:spacing w:before="100"/>
            </w:pPr>
            <w:r w:rsidRPr="00F24FD8">
              <w:t>REPUBLIKA HRVATSKA</w:t>
            </w:r>
          </w:p>
          <w:p w:rsidRDefault="00D309FF" w:rsidP="00A66C00" w:rsidR="00D309FF" w:rsidRPr="00F24FD8">
            <w:r w:rsidRPr="00F24FD8">
              <w:t>TRGOVAČKI SUD U SPLITU</w:t>
            </w:r>
          </w:p>
          <w:p w:rsidRDefault="00D309FF" w:rsidP="00DA5B9D" w:rsidR="00D309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7B200E" w:rsidR="00D309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B200E">
              <w:rPr>
                <w:noProof/>
              </w:rPr>
              <w:t>1068/2017</w:t>
            </w:r>
          </w:p>
        </w:tc>
      </w:tr>
    </w:tbl>
    <w:p w14:textId="5846509" w14:paraId="5846509" w:rsidRDefault="0050220A" w:rsidP="00C94573" w:rsidR="0050220A" w:rsidRPr="00D92D1F">
      <w:pPr>
        <w:spacing w:after="200" w:before="200"/>
        <w:jc w:val="center"/>
        <w15:collapsed w:val="false"/>
      </w:pPr>
      <w:r w:rsidRPr="00D92D1F">
        <w:t>U   I M E   R E P U B L I K E    H R V A T S K E</w:t>
      </w:r>
    </w:p>
    <w:p w:rsidRDefault="0050220A" w:rsidP="00C94573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</w:t>
      </w:r>
      <w:r w:rsidR="004A1ADD">
        <w:t xml:space="preserve">dužnikom </w:t>
      </w:r>
      <w:r w:rsidR="007B200E" w:rsidRPr="007B200E">
        <w:t>M.A.M. KOMPJUTER j.d.o.o., OIB: 03927752965, Omiš, Poljički trg 9</w:t>
      </w:r>
      <w:r w:rsidR="00D836BC" w:rsidRPr="00D836BC">
        <w:t xml:space="preserve">, </w:t>
      </w:r>
      <w:r w:rsidR="007B200E">
        <w:t>23. kolovoza 2018.</w:t>
      </w:r>
    </w:p>
    <w:p w:rsidRDefault="0050220A" w:rsidP="00C94573" w:rsidR="0050220A" w:rsidRPr="00D92D1F">
      <w:pPr>
        <w:pStyle w:val="Tijeloteksta"/>
        <w:tabs>
          <w:tab w:pos="1276" w:val="left"/>
        </w:tabs>
        <w:spacing w:after="220" w:before="220"/>
        <w:jc w:val="center"/>
      </w:pPr>
      <w:r w:rsidRPr="00D92D1F">
        <w:t>r i j e š i o    j e</w:t>
      </w:r>
    </w:p>
    <w:p w:rsidRDefault="0050220A" w:rsidP="00C94573" w:rsidR="00437CCD">
      <w:pPr>
        <w:jc w:val="both"/>
      </w:pPr>
      <w:r w:rsidRPr="00D92D1F">
        <w:tab/>
      </w:r>
      <w:r w:rsidR="00C94573">
        <w:t xml:space="preserve"> </w:t>
      </w:r>
      <w:r w:rsidRPr="00D92D1F">
        <w:t xml:space="preserve">Obustavlja se stečajni postupak nad </w:t>
      </w:r>
      <w:r w:rsidR="00D309FF" w:rsidRPr="00D309FF">
        <w:t xml:space="preserve">dužnikom </w:t>
      </w:r>
      <w:r w:rsidR="007B200E">
        <w:t>M</w:t>
      </w:r>
      <w:r w:rsidR="007B200E" w:rsidRPr="007B200E">
        <w:t>.A.M. KOMPJUTER j.d.o.o., OIB: 03927752965, Omiš, Poljički trg 9</w:t>
      </w:r>
      <w:r w:rsidR="00C94573">
        <w:t>.</w:t>
      </w:r>
      <w:r w:rsidR="00D309FF">
        <w:tab/>
      </w:r>
    </w:p>
    <w:p w:rsidRDefault="0050220A" w:rsidP="00C94573" w:rsidR="0050220A" w:rsidRPr="00D92D1F">
      <w:pPr>
        <w:spacing w:after="120" w:before="240"/>
        <w:jc w:val="center"/>
      </w:pPr>
      <w:r w:rsidRPr="00D92D1F">
        <w:t>Obrazloženje</w:t>
      </w:r>
    </w:p>
    <w:p w:rsidRDefault="007B200E" w:rsidP="007B200E" w:rsidR="007B200E">
      <w:pPr>
        <w:ind w:firstLine="703"/>
        <w:jc w:val="both"/>
        <w:rPr>
          <w:rFonts w:cstheme="minorBidi" w:eastAsiaTheme="minorHAnsi"/>
          <w:lang w:eastAsia="en-US"/>
        </w:rPr>
      </w:pPr>
      <w:r w:rsidRPr="00737CEC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>
        <w:rPr>
          <w:rFonts w:cstheme="minorBidi" w:eastAsiaTheme="minorHAnsi"/>
          <w:lang w:eastAsia="en-US"/>
        </w:rPr>
        <w:t>23. studenog 2017.</w:t>
      </w:r>
      <w:r w:rsidRPr="001B3F30">
        <w:t xml:space="preserve"> </w:t>
      </w:r>
      <w:r w:rsidRPr="001B3F30">
        <w:rPr>
          <w:rFonts w:cstheme="minorBidi" w:eastAsiaTheme="minorHAnsi"/>
          <w:lang w:eastAsia="en-US"/>
        </w:rPr>
        <w:t xml:space="preserve">zahtjev FINA-e za </w:t>
      </w:r>
      <w:r>
        <w:rPr>
          <w:rFonts w:cstheme="minorBidi" w:eastAsiaTheme="minorHAnsi"/>
          <w:lang w:eastAsia="en-US"/>
        </w:rPr>
        <w:t>prijedlog za otvaranje</w:t>
      </w:r>
      <w:r w:rsidRPr="001B3F30">
        <w:rPr>
          <w:rFonts w:cstheme="minorBidi" w:eastAsiaTheme="minorHAnsi"/>
          <w:lang w:eastAsia="en-US"/>
        </w:rPr>
        <w:t xml:space="preserve"> stečajnog postupka nad društvom </w:t>
      </w:r>
      <w:r>
        <w:rPr>
          <w:rFonts w:cstheme="minorBidi" w:eastAsiaTheme="minorHAnsi"/>
          <w:lang w:eastAsia="en-US"/>
        </w:rPr>
        <w:t>M.A.M. Kompjuter j.d.o.o. Omiš</w:t>
      </w:r>
      <w:r w:rsidRPr="001B3F30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U zahtjev</w:t>
      </w:r>
      <w:r w:rsidRPr="00737CEC">
        <w:rPr>
          <w:rFonts w:cstheme="minorBidi" w:eastAsiaTheme="minorHAnsi"/>
          <w:lang w:eastAsia="en-US"/>
        </w:rPr>
        <w:t xml:space="preserve">u se navodi da dužnik na dan </w:t>
      </w:r>
      <w:r>
        <w:rPr>
          <w:rFonts w:cstheme="minorBidi" w:eastAsiaTheme="minorHAnsi"/>
          <w:lang w:eastAsia="en-US"/>
        </w:rPr>
        <w:t>17. studenog 2017</w:t>
      </w:r>
      <w:r w:rsidRPr="00737CEC">
        <w:rPr>
          <w:rFonts w:cstheme="minorBidi" w:eastAsiaTheme="minorHAnsi"/>
          <w:lang w:eastAsia="en-US"/>
        </w:rPr>
        <w:t xml:space="preserve"> u Očevidniku redoslijeda osnova za plaćanje ima evidentira</w:t>
      </w:r>
      <w:r>
        <w:rPr>
          <w:rFonts w:cstheme="minorBidi" w:eastAsiaTheme="minorHAnsi"/>
          <w:lang w:eastAsia="en-US"/>
        </w:rPr>
        <w:t>ne neizvršene osnove za plaćanje</w:t>
      </w:r>
      <w:r w:rsidRPr="00737CEC">
        <w:rPr>
          <w:rFonts w:cstheme="minorBidi" w:eastAsiaTheme="minorHAnsi"/>
          <w:lang w:eastAsia="en-US"/>
        </w:rPr>
        <w:t xml:space="preserve"> u neprekinutom razdoblju </w:t>
      </w:r>
      <w:r>
        <w:rPr>
          <w:rFonts w:cstheme="minorBidi" w:eastAsiaTheme="minorHAnsi"/>
          <w:lang w:eastAsia="en-US"/>
        </w:rPr>
        <w:t>od 120</w:t>
      </w:r>
      <w:r w:rsidRPr="00737CEC">
        <w:rPr>
          <w:rFonts w:cstheme="minorBidi" w:eastAsiaTheme="minorHAnsi"/>
          <w:lang w:eastAsia="en-US"/>
        </w:rPr>
        <w:t xml:space="preserve"> dana, u ukupnom iznosu od </w:t>
      </w:r>
      <w:r>
        <w:rPr>
          <w:rFonts w:cstheme="minorBidi" w:eastAsiaTheme="minorHAnsi"/>
          <w:lang w:eastAsia="en-US"/>
        </w:rPr>
        <w:t>10.975,97</w:t>
      </w:r>
      <w:r w:rsidRPr="00737CEC">
        <w:rPr>
          <w:rFonts w:cstheme="minorBidi" w:eastAsiaTheme="minorHAnsi"/>
          <w:lang w:eastAsia="en-US"/>
        </w:rPr>
        <w:t xml:space="preserve"> kn, kao i da prema podacima koji su dostavljeni od Hrvatskog zavoda za mirovinsko osiguranje dužnik </w:t>
      </w:r>
      <w:r>
        <w:rPr>
          <w:rFonts w:cstheme="minorBidi" w:eastAsiaTheme="minorHAnsi"/>
          <w:lang w:eastAsia="en-US"/>
        </w:rPr>
        <w:t>ima jednog zaposlenog.</w:t>
      </w:r>
    </w:p>
    <w:p w:rsidRDefault="007B200E" w:rsidP="007B200E" w:rsidR="007B200E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</w:t>
      </w:r>
      <w:r w:rsidRPr="00737CEC">
        <w:rPr>
          <w:color w:val="000000"/>
        </w:rPr>
        <w:t>ešenjem poslovni broj 11.St-</w:t>
      </w:r>
      <w:r>
        <w:rPr>
          <w:color w:val="000000"/>
        </w:rPr>
        <w:t>1068/2017</w:t>
      </w:r>
      <w:r w:rsidRPr="00737CEC">
        <w:rPr>
          <w:color w:val="000000"/>
        </w:rPr>
        <w:t xml:space="preserve"> od </w:t>
      </w:r>
      <w:r>
        <w:rPr>
          <w:color w:val="000000"/>
        </w:rPr>
        <w:t>6. veljače 2018</w:t>
      </w:r>
      <w:r w:rsidRPr="00737CEC">
        <w:rPr>
          <w:color w:val="000000"/>
        </w:rPr>
        <w:t xml:space="preserve">. </w:t>
      </w:r>
      <w:r>
        <w:rPr>
          <w:color w:val="000000"/>
        </w:rPr>
        <w:t>pokrenut je</w:t>
      </w:r>
      <w:r w:rsidRPr="00737CEC">
        <w:rPr>
          <w:color w:val="000000"/>
        </w:rPr>
        <w:t xml:space="preserve"> prethodni postupak radi utvrđivanja pretpostavki za otvaranje stečajnog postupka </w:t>
      </w:r>
      <w:r>
        <w:rPr>
          <w:color w:val="000000"/>
        </w:rPr>
        <w:t>nad dužnikom.</w:t>
      </w:r>
    </w:p>
    <w:p w:rsidRDefault="004B00AA" w:rsidP="00C94573" w:rsidR="0050220A">
      <w:pPr>
        <w:spacing w:before="140"/>
        <w:jc w:val="both"/>
      </w:pPr>
      <w:r>
        <w:tab/>
      </w:r>
      <w:r w:rsidR="00C94573">
        <w:t>Dana</w:t>
      </w:r>
      <w:r w:rsidR="004479A0">
        <w:t xml:space="preserve"> 12</w:t>
      </w:r>
      <w:r w:rsidR="004A1ADD">
        <w:t>. srpnja</w:t>
      </w:r>
      <w:r w:rsidR="00D309FF">
        <w:t xml:space="preserve"> 2018. </w:t>
      </w:r>
      <w:r w:rsidR="00C94573">
        <w:t xml:space="preserve">FINA je ovom sudu dostavila potvrdu o </w:t>
      </w:r>
      <w:r w:rsidR="008376B0" w:rsidRPr="008376B0">
        <w:t>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4479A0">
        <w:t>11</w:t>
      </w:r>
      <w:r w:rsidR="00C94573">
        <w:t>. srpnja</w:t>
      </w:r>
      <w:r w:rsidR="00D309FF">
        <w:t xml:space="preserve"> 2018.</w:t>
      </w:r>
      <w:r w:rsidR="0050220A">
        <w:t>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C94573" w:rsidR="0050220A" w:rsidRPr="00D92D1F">
      <w:pPr>
        <w:spacing w:before="14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4479A0" w:rsidRPr="0032578D">
        <w:t xml:space="preserve">Stečajnog zakona („Narodne novine“ </w:t>
      </w:r>
      <w:r w:rsidR="004479A0">
        <w:t>71/15 i 104/17; dalje SZ)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C94573" w:rsidR="0050220A" w:rsidRPr="00D92D1F">
      <w:pPr>
        <w:spacing w:before="140"/>
        <w:ind w:firstLine="708"/>
        <w:jc w:val="both"/>
      </w:pPr>
      <w:r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D309FF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4A1ADD">
        <w:t xml:space="preserve"> </w:t>
      </w:r>
      <w:r w:rsidR="004479A0">
        <w:t>23. kolovoza</w:t>
      </w:r>
      <w:r w:rsidR="00D309FF">
        <w:t xml:space="preserve"> 2018.</w:t>
      </w:r>
    </w:p>
    <w:p w:rsidRDefault="00D309FF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D309FF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D309FF" w:rsidP="00651C02" w:rsidR="00651C02" w:rsidRPr="00651C02">
      <w:pPr>
        <w:spacing w:before="160"/>
        <w:jc w:val="both"/>
        <w:rPr>
          <w:lang w:eastAsia="en-US"/>
        </w:rPr>
      </w:pPr>
      <w:r>
        <w:rPr>
          <w:lang w:eastAsia="en-US"/>
        </w:rPr>
        <w:lastRenderedPageBreak/>
        <w:t>Uputa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D309FF" w:rsidP="0050220A" w:rsidR="0050220A" w:rsidRPr="00D92D1F">
      <w:pPr>
        <w:pStyle w:val="Tijeloteksta"/>
      </w:pPr>
      <w:r>
        <w:t>Dna</w:t>
      </w:r>
      <w:r w:rsidR="0050220A" w:rsidRPr="00D92D1F">
        <w:t>:</w:t>
      </w:r>
    </w:p>
    <w:p w:rsidRDefault="0050220A" w:rsidP="0050220A" w:rsidR="0050220A" w:rsidRPr="00D92D1F">
      <w:pPr>
        <w:pStyle w:val="Tijeloteksta"/>
      </w:pPr>
      <w:r w:rsidRPr="00D92D1F">
        <w:t>-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8376B0" w:rsidP="0050220A" w:rsidR="008376B0">
      <w:pPr>
        <w:pStyle w:val="Tijeloteksta"/>
      </w:pPr>
      <w:r>
        <w:t>- zakonskom zastupniku dužnika</w:t>
      </w:r>
    </w:p>
    <w:p w:rsidRDefault="004479A0" w:rsidP="0050220A" w:rsidR="004479A0">
      <w:pPr>
        <w:pStyle w:val="Tijeloteksta"/>
      </w:pPr>
      <w:r>
        <w:t>- privremenom stečajnom upravitelju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8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D309FF" w:rsidR="00176DCA">
    <w:pPr>
      <w:pStyle w:val="Zaglavlje"/>
      <w:jc w:val="right"/>
    </w:pPr>
    <w:r>
      <w:tab/>
      <w:t xml:space="preserve">                                                                                                    </w:t>
    </w:r>
    <w:r w:rsidR="00D309FF">
      <w:t xml:space="preserve">Poslovni broj: </w:t>
    </w:r>
    <w:r w:rsidR="00B44741">
      <w:t>11.St</w:t>
    </w:r>
    <w:r w:rsidR="00651C02">
      <w:t>-</w:t>
    </w:r>
    <w:r w:rsidR="007B200E">
      <w:t>1068/2017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B6411"/>
    <w:rsid w:val="003C4338"/>
    <w:rsid w:val="00413ED8"/>
    <w:rsid w:val="004220F0"/>
    <w:rsid w:val="0042424F"/>
    <w:rsid w:val="00425A2C"/>
    <w:rsid w:val="00436248"/>
    <w:rsid w:val="00437CCD"/>
    <w:rsid w:val="004479A0"/>
    <w:rsid w:val="004677B8"/>
    <w:rsid w:val="00471D94"/>
    <w:rsid w:val="00474D4C"/>
    <w:rsid w:val="0049249C"/>
    <w:rsid w:val="00497A87"/>
    <w:rsid w:val="004A1ADD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B200E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168C3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4573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09FF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47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6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6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St-1068/2017</izvorni_sadrzaj>
    <derivirana_varijabla naziv="DomainObject.Predmet.OznakaBroj_1">St-1068/2017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 
Čl. 110. st. 1. SZ-a</izvorni_sadrzaj>
    <derivirana_varijabla naziv="DomainObject.Predmet.PrimjedbaSuca_1">1 zaposlenih 
Čl. 110. st. 1. SZ-a</derivirana_varijabla>
  </DomainObject.Predmet.PrimjedbaSuca>
  <DomainObject.Predmet.ProtustrankaFormated>
    <izvorni_sadrzaj>  M.A.M. KOMPJUTER jednostavno društvo s ograničenom odgovornošću za računalne djelatnosti  i usluge</izvorni_sadrzaj>
    <derivirana_varijabla naziv="DomainObject.Predmet.ProtustrankaFormated_1">  M.A.M. KOMPJUTER jednostavno društvo s ograničenom odgovornošću za računalne djelatnosti  i usluge</derivirana_varijabla>
  </DomainObject.Predmet.ProtustrankaFormated>
  <DomainObject.Predmet.ProtustrankaFormatedOIB>
    <izvorni_sadrzaj>  M.A.M. KOMPJUTER jednostavno društvo s ograničenom odgovornošću za računalne djelatnosti  i usluge, OIB 03927752965</izvorni_sadrzaj>
    <derivirana_varijabla naziv="DomainObject.Predmet.ProtustrankaFormatedOIB_1">  M.A.M. KOMPJUTER jednostavno društvo s ograničenom odgovornošću za računalne djelatnosti  i usluge, OIB 03927752965</derivirana_varijabla>
  </DomainObject.Predmet.ProtustrankaFormatedOIB>
  <DomainObject.Predmet.ProtustrankaFormatedWithAdress>
    <izvorni_sadrzaj> M.A.M. KOMPJUTER jednostavno društvo s ograničenom odgovornošću za računalne djelatnosti  i usluge, Poljički trg 9, 21310 Omiš</izvorni_sadrzaj>
    <derivirana_varijabla naziv="DomainObject.Predmet.ProtustrankaFormatedWithAdress_1"> M.A.M. KOMPJUTER jednostavno društvo s ograničenom odgovornošću za računalne djelatnosti  i usluge, Poljički trg 9, 21310 Omiš</derivirana_varijabla>
  </DomainObject.Predmet.ProtustrankaFormatedWithAdress>
  <DomainObject.Predmet.ProtustrankaFormatedWithAdressOIB>
    <izvorni_sadrzaj> M.A.M. KOMPJUTER jednostavno društvo s ograničenom odgovornošću za računalne djelatnosti  i usluge, OIB 03927752965, Poljički trg 9, 21310 Omiš</izvorni_sadrzaj>
    <derivirana_varijabla naziv="DomainObject.Predmet.ProtustrankaFormatedWithAdressOIB_1"> M.A.M. KOMPJUTER jednostavno društvo s ograničenom odgovornošću za računalne djelatnosti  i usluge, OIB 03927752965, Poljički trg 9, 21310 Omiš</derivirana_varijabla>
  </DomainObject.Predmet.ProtustrankaFormatedWithAdressOIB>
  <DomainObject.Predmet.ProtustrankaWithAdress>
    <izvorni_sadrzaj>M.A.M. KOMPJUTER jednostavno društvo s ograničenom odgovornošću za računalne djelatnosti  i usluge Poljički trg 9, 21310 Omiš</izvorni_sadrzaj>
    <derivirana_varijabla naziv="DomainObject.Predmet.ProtustrankaWithAdress_1">M.A.M. KOMPJUTER jednostavno društvo s ograničenom odgovornošću za računalne djelatnosti  i usluge Poljički trg 9, 21310 Omiš</derivirana_varijabla>
  </DomainObject.Predmet.ProtustrankaWithAdress>
  <DomainObject.Predmet.ProtustrankaWithAdressOIB>
    <izvorni_sadrzaj>M.A.M. KOMPJUTER jednostavno društvo s ograničenom odgovornošću za računalne djelatnosti  i usluge, OIB 03927752965, Poljički trg 9, 21310 Omiš</izvorni_sadrzaj>
    <derivirana_varijabla naziv="DomainObject.Predmet.ProtustrankaWithAdressOIB_1">M.A.M. KOMPJUTER jednostavno društvo s ograničenom odgovornošću za računalne djelatnosti  i usluge, OIB 03927752965, Poljički trg 9, 21310 Omiš</derivirana_varijabla>
  </DomainObject.Predmet.ProtustrankaWithAdressOIB>
  <DomainObject.Predmet.ProtustrankaNazivFormated>
    <izvorni_sadrzaj>M.A.M. KOMPJUTER jednostavno društvo s ograničenom odgovornošću za računalne djelatnosti  i usluge</izvorni_sadrzaj>
    <derivirana_varijabla naziv="DomainObject.Predmet.ProtustrankaNazivFormated_1">M.A.M. KOMPJUTER jednostavno društvo s ograničenom odgovornošću za računalne djelatnosti  i usluge</derivirana_varijabla>
  </DomainObject.Predmet.ProtustrankaNazivFormated>
  <DomainObject.Predmet.ProtustrankaNazivFormatedOIB>
    <izvorni_sadrzaj>M.A.M. KOMPJUTER jednostavno društvo s ograničenom odgovornošću za računalne djelatnosti  i usluge, OIB 03927752965</izvorni_sadrzaj>
    <derivirana_varijabla naziv="DomainObject.Predmet.ProtustrankaNazivFormatedOIB_1">M.A.M. KOMPJUTER jednostavno društvo s ograničenom odgovornošću za računalne djelatnosti  i usluge, OIB 03927752965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10975.97</izvorni_sadrzaj>
    <derivirana_varijabla naziv="DomainObject.Predmet.TrenutnaVrijednost_1">10975.97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M.A.M. KOMPJUTER jednostavno društvo s ograničenom odgovornošću za računalne djelatnosti  i usluge</item>
    </izvorni_sadrzaj>
    <derivirana_varijabla naziv="DomainObject.Predmet.ProtuStrankaListFormated_1">
      <item>M.A.M. KOMPJUTER jednostavno društvo s ograničenom odgovornošću za računalne djelatnosti  i usluge</item>
    </derivirana_varijabla>
  </DomainObject.Predmet.ProtuStrankaListFormated>
  <DomainObject.Predmet.ProtuStrankaListFormatedOIB>
    <izvorni_sadrzaj>
      <item>M.A.M. KOMPJUTER jednostavno društvo s ograničenom odgovornošću za računalne djelatnosti  i usluge, OIB 03927752965</item>
    </izvorni_sadrzaj>
    <derivirana_varijabla naziv="DomainObject.Predmet.ProtuStrankaListFormatedOIB_1">
      <item>M.A.M. KOMPJUTER jednostavno društvo s ograničenom odgovornošću za računalne djelatnosti  i usluge, OIB 03927752965</item>
    </derivirana_varijabla>
  </DomainObject.Predmet.ProtuStrankaListFormatedOIB>
  <DomainObject.Predmet.ProtuStrankaListFormatedWithAdress>
    <izvorni_sadrzaj>
      <item>M.A.M. KOMPJUTER jednostavno društvo s ograničenom odgovornošću za računalne djelatnosti  i usluge, Poljički trg 9, 21310 Omiš</item>
    </izvorni_sadrzaj>
    <derivirana_varijabla naziv="DomainObject.Predmet.ProtuStrankaListFormatedWithAdress_1">
      <item>M.A.M. KOMPJUTER jednostavno društvo s ograničenom odgovornošću za računalne djelatnosti  i usluge, Poljički trg 9, 21310 Omiš</item>
    </derivirana_varijabla>
  </DomainObject.Predmet.ProtuStrankaListFormatedWithAdress>
  <DomainObject.Predmet.ProtuStrankaListFormatedWithAdressOIB>
    <izvorni_sadrzaj>
      <item>M.A.M. KOMPJUTER jednostavno društvo s ograničenom odgovornošću za računalne djelatnosti  i usluge, OIB 03927752965, Poljički trg 9, 21310 Omiš</item>
    </izvorni_sadrzaj>
    <derivirana_varijabla naziv="DomainObject.Predmet.ProtuStrankaListFormatedWithAdressOIB_1">
      <item>M.A.M. KOMPJUTER jednostavno društvo s ograničenom odgovornošću za računalne djelatnosti  i usluge, OIB 03927752965, Poljički trg 9, 21310 Omiš</item>
    </derivirana_varijabla>
  </DomainObject.Predmet.ProtuStrankaListFormatedWithAdressOIB>
  <DomainObject.Predmet.ProtuStrankaListNazivFormated>
    <izvorni_sadrzaj>
      <item>M.A.M. KOMPJUTER jednostavno društvo s ograničenom odgovornošću za računalne djelatnosti  i usluge</item>
    </izvorni_sadrzaj>
    <derivirana_varijabla naziv="DomainObject.Predmet.ProtuStrankaListNazivFormated_1">
      <item>M.A.M. KOMPJUTER jednostavno društvo s ograničenom odgovornošću za računalne djelatnosti  i usluge</item>
    </derivirana_varijabla>
  </DomainObject.Predmet.ProtuStrankaListNazivFormated>
  <DomainObject.Predmet.ProtuStrankaListNazivFormatedOIB>
    <izvorni_sadrzaj>
      <item>M.A.M. KOMPJUTER jednostavno društvo s ograničenom odgovornošću za računalne djelatnosti  i usluge, OIB 03927752965</item>
    </izvorni_sadrzaj>
    <derivirana_varijabla naziv="DomainObject.Predmet.ProtuStrankaListNazivFormatedOIB_1">
      <item>M.A.M. KOMPJUTER jednostavno društvo s ograničenom odgovornošću za računalne djelatnosti  i usluge, OIB 03927752965</item>
    </derivirana_varijabla>
  </DomainObject.Predmet.ProtuStrankaListNazivFormatedOIB>
  <DomainObject.Predmet.OstaliListFormated>
    <izvorni_sadrzaj>
      <item>Ante Zokić</item>
    </izvorni_sadrzaj>
    <derivirana_varijabla naziv="DomainObject.Predmet.OstaliListFormated_1">
      <item>Ante Zokić</item>
    </derivirana_varijabla>
  </DomainObject.Predmet.OstaliListFormated>
  <DomainObject.Predmet.OstaliListFormatedOIB>
    <izvorni_sadrzaj>
      <item>Ante Zokić, OIB 84291135167</item>
    </izvorni_sadrzaj>
    <derivirana_varijabla naziv="DomainObject.Predmet.OstaliListFormatedOIB_1">
      <item>Ante Zokić, OIB 84291135167</item>
    </derivirana_varijabla>
  </DomainObject.Predmet.OstaliListFormatedOIB>
  <DomainObject.Predmet.OstaliListFormatedWithAdress>
    <izvorni_sadrzaj>
      <item>Ante Zokić, Poljički Trg 9, 21310 Omiš</item>
    </izvorni_sadrzaj>
    <derivirana_varijabla naziv="DomainObject.Predmet.OstaliListFormatedWithAdress_1">
      <item>Ante Zokić, Poljički Trg 9, 21310 Omiš</item>
    </derivirana_varijabla>
  </DomainObject.Predmet.OstaliListFormatedWithAdress>
  <DomainObject.Predmet.OstaliListFormatedWithAdressOIB>
    <izvorni_sadrzaj>
      <item>Ante Zokić, OIB 84291135167, Poljički Trg 9, 21310 Omiš</item>
    </izvorni_sadrzaj>
    <derivirana_varijabla naziv="DomainObject.Predmet.OstaliListFormatedWithAdressOIB_1">
      <item>Ante Zokić, OIB 84291135167, Poljički Trg 9, 21310 Omiš</item>
    </derivirana_varijabla>
  </DomainObject.Predmet.OstaliListFormatedWithAdressOIB>
  <DomainObject.Predmet.OstaliListNazivFormated>
    <izvorni_sadrzaj>
      <item>Ante Zokić</item>
    </izvorni_sadrzaj>
    <derivirana_varijabla naziv="DomainObject.Predmet.OstaliListNazivFormated_1">
      <item>Ante Zokić</item>
    </derivirana_varijabla>
  </DomainObject.Predmet.OstaliListNazivFormated>
  <DomainObject.Predmet.OstaliListNazivFormatedOIB>
    <izvorni_sadrzaj>
      <item>Ante Zokić, OIB 84291135167</item>
    </izvorni_sadrzaj>
    <derivirana_varijabla naziv="DomainObject.Predmet.OstaliListNazivFormatedOIB_1">
      <item>Ante Zokić, OIB 84291135167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M.A.M. KOMPJUTER jednostavno društvo s ograničenom odgovornošću za računalne djelatnosti  i usluge</izvorni_sadrzaj>
    <derivirana_varijabla naziv="DomainObject.Predmet.ProtustrankaIDrugi_1">M.A.M. KOMPJUTER jednostavno društvo s ograničenom odgovornošću za računalne djelatnosti  i usluge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M.A.M. KOMPJUTER jednostavno društvo s ograničenom odgovornošću za računalne djelatnosti  i usluge, OIB 03927752965, Poljički trg 9, 21310 Omiš</izvorni_sadrzaj>
    <derivirana_varijabla naziv="DomainObject.Predmet.ProtustrankaIDrugiAdressOIB_1">M.A.M. KOMPJUTER jednostavno društvo s ograničenom odgovornošću za računalne djelatnosti  i usluge, OIB 03927752965, Poljički trg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M.A.M. KOMPJUTER jednostavno društvo s ograničenom odgovornošću za računalne djelatnosti  i usluge</item>
      <item>FINANCIJSKA AGENCIJA, RC SPLIT</item>
      <item>Ante Zokić</item>
    </izvorni_sadrzaj>
    <derivirana_varijabla naziv="DomainObject.Predmet.SudioniciListNaziv_1">
      <item>M.A.M. KOMPJUTER jednostavno društvo s ograničenom odgovornošću za računalne djelatnosti  i usluge</item>
      <item>FINANCIJSKA AGENCIJA, RC SPLIT</item>
      <item>Ante Zokić</item>
    </derivirana_varijabla>
  </DomainObject.Predmet.SudioniciListNaziv>
  <DomainObject.Predmet.SudioniciListAdressOIB>
    <izvorni_sadrzaj>
      <item>M.A.M. KOMPJUTER jednostavno društvo s ograničenom odgovornošću za računalne djelatnosti  i usluge, OIB 03927752965, Poljički trg 9,21310 Omiš</item>
      <item>FINANCIJSKA AGENCIJA, RC SPLIT, OIB 85821130368</item>
      <item>Ante Zokić, OIB 84291135167, Poljički Trg 9,21310 Omiš</item>
    </izvorni_sadrzaj>
    <derivirana_varijabla naziv="DomainObject.Predmet.SudioniciListAdressOIB_1">
      <item>M.A.M. KOMPJUTER jednostavno društvo s ograničenom odgovornošću za računalne djelatnosti  i usluge, OIB 03927752965, Poljički trg 9,21310 Omiš</item>
      <item>FINANCIJSKA AGENCIJA, RC SPLIT, OIB 85821130368</item>
      <item>Ante Zokić, OIB 84291135167, Poljički Trg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03927752965</item>
      <item>, OIB 85821130368</item>
      <item>, OIB 84291135167</item>
    </izvorni_sadrzaj>
    <derivirana_varijabla naziv="DomainObject.Predmet.SudioniciListNazivOIB_1">
      <item>, OIB 03927752965</item>
      <item>, OIB 85821130368</item>
      <item>, OIB 84291135167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54C7A-5E16-4EC3-91CF-7F919DA91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411</properties:Words>
  <properties:Characters>2160</properties:Characters>
  <properties:Lines>60</properties:Lines>
  <properties:Paragraphs>26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2018-08-23T06:45:00Z</cp:lastPrinted>
  <dcterms:modified xmlns:xsi="http://www.w3.org/2001/XMLSchema-instance" xsi:type="dcterms:W3CDTF">2018-08-23T07:29:00Z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(St-1068-2017 M.A.M. Kompjuter d.o.o. - obustava redovni 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