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6ab4" w14:paraId="92e6ab4" w:rsidRDefault="003A5A0C" w:rsidR="003A5A0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56E3" w:rsidP="00C556E3" w:rsidR="00C556E3" w:rsidRPr="00F13727"/>
    <w:p w:rsidRDefault="00C556E3" w:rsidP="00C556E3" w:rsidR="00C556E3" w:rsidRPr="00F13727">
      <w:r w:rsidRPr="00F13727">
        <w:t xml:space="preserve">   </w:t>
      </w:r>
      <w:r w:rsidR="006E74AF" w:rsidRPr="00F13727">
        <w:t xml:space="preserve">  </w:t>
      </w:r>
      <w:r w:rsidRPr="00F13727">
        <w:t xml:space="preserve">REPUBLIKA HRVATSKA  </w:t>
      </w:r>
    </w:p>
    <w:p w:rsidRDefault="00C556E3" w:rsidP="00C556E3" w:rsidR="00C556E3" w:rsidRPr="00F13727">
      <w:r w:rsidRPr="00F13727">
        <w:t>TRGOVAČKI SUD U ZAGREBU</w:t>
      </w:r>
    </w:p>
    <w:p w:rsidRDefault="006E74AF" w:rsidP="006E74AF" w:rsidR="006E74AF" w:rsidRPr="00F13727">
      <w:r w:rsidRPr="00F13727">
        <w:t xml:space="preserve">          Zagreb, Amruševa 2</w:t>
      </w:r>
      <w:r w:rsidRPr="00F13727">
        <w:tab/>
      </w:r>
      <w:r w:rsidRPr="00F13727">
        <w:tab/>
      </w:r>
      <w:r w:rsidRPr="00F13727">
        <w:tab/>
      </w:r>
      <w:r w:rsidRPr="00F13727">
        <w:tab/>
      </w:r>
      <w:r w:rsidRPr="00F13727">
        <w:tab/>
      </w:r>
      <w:r w:rsidR="00C556E3" w:rsidRPr="00F13727">
        <w:tab/>
      </w:r>
      <w:r w:rsidR="00F6544F" w:rsidRPr="00F13727">
        <w:tab/>
      </w:r>
      <w:r w:rsidR="00C556E3" w:rsidRPr="00F13727">
        <w:t>72. St-</w:t>
      </w:r>
      <w:r w:rsidR="00BA4F7A">
        <w:t>1387/2011</w:t>
      </w:r>
      <w:r w:rsidR="003A5A0C">
        <w:t>-70</w:t>
      </w:r>
    </w:p>
    <w:p w:rsidRDefault="006E74AF" w:rsidP="006E74AF" w:rsidR="006E74AF" w:rsidRPr="00F13727"/>
    <w:p w:rsidRDefault="006E74AF" w:rsidP="006E74AF" w:rsidR="006E74AF" w:rsidRPr="00F13727">
      <w:pPr>
        <w:jc w:val="center"/>
        <w:rPr>
          <w:b/>
        </w:rPr>
      </w:pPr>
    </w:p>
    <w:p w:rsidRDefault="00A805B7" w:rsidP="006E74AF" w:rsidR="00A805B7" w:rsidRPr="00F13727">
      <w:pPr>
        <w:jc w:val="center"/>
        <w:rPr>
          <w:b/>
        </w:rPr>
      </w:pPr>
      <w:r w:rsidRPr="00F13727">
        <w:rPr>
          <w:b/>
        </w:rPr>
        <w:t>O G L A S</w:t>
      </w:r>
    </w:p>
    <w:p w:rsidRDefault="00A805B7" w:rsidP="00C556E3" w:rsidR="00A805B7" w:rsidRPr="00F13727">
      <w:pPr>
        <w:jc w:val="both"/>
      </w:pPr>
    </w:p>
    <w:p w:rsidRDefault="00A805B7" w:rsidP="00957FFA" w:rsidR="00C556E3" w:rsidRPr="00F13727">
      <w:pPr>
        <w:ind w:firstLine="708"/>
        <w:jc w:val="both"/>
      </w:pPr>
      <w:r w:rsidRPr="00F13727">
        <w:t xml:space="preserve">TRGOVAČKI </w:t>
      </w:r>
      <w:r w:rsidR="00C556E3" w:rsidRPr="00F13727">
        <w:t xml:space="preserve">SUD U ZAGREBU </w:t>
      </w:r>
      <w:r w:rsidRPr="00F13727">
        <w:t xml:space="preserve">u stečajnom postupku nad </w:t>
      </w:r>
      <w:r w:rsidR="00A63427" w:rsidRPr="00F13727">
        <w:t>trgovačkim društvom</w:t>
      </w:r>
      <w:r w:rsidR="00C81581" w:rsidRPr="00F13727">
        <w:t xml:space="preserve"> </w:t>
      </w:r>
      <w:r w:rsidR="00BA4F7A" w:rsidRPr="00F2653D">
        <w:t>INFORMATIČKI MEDIJI d.o.o. u stečaju, Zagreb, Južna 77, OIB: 81815296248, MBS: 080530231</w:t>
      </w:r>
      <w:r w:rsidR="00957FFA" w:rsidRPr="00AF0101">
        <w:rPr>
          <w:b/>
        </w:rPr>
        <w:t>,</w:t>
      </w:r>
      <w:r w:rsidR="00957FFA">
        <w:t xml:space="preserve"> </w:t>
      </w:r>
      <w:r w:rsidRPr="00F13727">
        <w:t xml:space="preserve">odredio je temeljem čl. </w:t>
      </w:r>
      <w:smartTag w:element="PersonName" w:uri="urn:schemas-microsoft-com:office:smarttags">
        <w:smartTagPr>
          <w:attr w:val="203 st" w:name="ProductID"/>
        </w:smartTagPr>
        <w:r w:rsidRPr="00F13727">
          <w:t>203 st</w:t>
        </w:r>
      </w:smartTag>
      <w:r w:rsidRPr="00F13727">
        <w:t>. 2</w:t>
      </w:r>
      <w:r w:rsidR="00C81581" w:rsidRPr="00F13727">
        <w:t>.</w:t>
      </w:r>
      <w:r w:rsidRPr="00F13727">
        <w:t xml:space="preserve"> Stečajnog zakona</w:t>
      </w:r>
      <w:r w:rsidR="00946950">
        <w:t>,</w:t>
      </w:r>
      <w:r w:rsidRPr="00F13727">
        <w:t xml:space="preserve"> Skupštinu vjerovnika radi pribavljanja mišljenja o obustavi i zaključenju stečajnog postupka za dan</w:t>
      </w:r>
      <w:r w:rsidR="00A63427" w:rsidRPr="00F13727">
        <w:t>:</w:t>
      </w:r>
      <w:r w:rsidRPr="00F13727">
        <w:t xml:space="preserve"> </w:t>
      </w:r>
    </w:p>
    <w:p w:rsidRDefault="00970278" w:rsidP="00970278" w:rsidR="00970278" w:rsidRPr="00F13727">
      <w:pPr>
        <w:ind w:firstLine="708"/>
        <w:jc w:val="both"/>
      </w:pPr>
    </w:p>
    <w:p w:rsidRDefault="00A3168C" w:rsidP="00A3168C" w:rsidR="00A3168C" w:rsidRPr="004A1750">
      <w:pPr>
        <w:ind w:firstLine="720"/>
        <w:jc w:val="center"/>
        <w:rPr>
          <w:b/>
        </w:rPr>
      </w:pPr>
      <w:r>
        <w:rPr>
          <w:b/>
        </w:rPr>
        <w:t>14</w:t>
      </w:r>
      <w:r w:rsidRPr="004A1750">
        <w:rPr>
          <w:b/>
        </w:rPr>
        <w:t>.</w:t>
      </w:r>
      <w:r>
        <w:rPr>
          <w:b/>
        </w:rPr>
        <w:t xml:space="preserve"> srpnja</w:t>
      </w:r>
      <w:r w:rsidRPr="004A1750">
        <w:rPr>
          <w:b/>
        </w:rPr>
        <w:t xml:space="preserve"> 201</w:t>
      </w:r>
      <w:r>
        <w:rPr>
          <w:b/>
        </w:rPr>
        <w:t>6</w:t>
      </w:r>
      <w:r w:rsidRPr="004A1750">
        <w:rPr>
          <w:b/>
        </w:rPr>
        <w:t xml:space="preserve">. u </w:t>
      </w:r>
      <w:r>
        <w:rPr>
          <w:b/>
        </w:rPr>
        <w:t>11,30</w:t>
      </w:r>
      <w:r w:rsidRPr="004A1750">
        <w:rPr>
          <w:b/>
        </w:rPr>
        <w:t xml:space="preserve"> sati </w:t>
      </w:r>
      <w:r>
        <w:rPr>
          <w:b/>
        </w:rPr>
        <w:t xml:space="preserve"> u prostorijama Trgovačkog suda u Zagrebu, Petrinjska 8, II kat ulične zgrade, dvorana 96</w:t>
      </w:r>
    </w:p>
    <w:p w:rsidRDefault="00C556E3" w:rsidP="00C556E3" w:rsidR="00C556E3" w:rsidRPr="00F13727">
      <w:pPr>
        <w:jc w:val="both"/>
      </w:pPr>
    </w:p>
    <w:p w:rsidRDefault="00C556E3" w:rsidP="00C556E3" w:rsidR="00A805B7" w:rsidRPr="00F13727">
      <w:pPr>
        <w:jc w:val="both"/>
      </w:pPr>
      <w:r w:rsidRPr="00F13727">
        <w:tab/>
      </w:r>
      <w:r w:rsidR="00A805B7" w:rsidRPr="00F13727">
        <w:t xml:space="preserve">Na Skupštinu se pozivaju pristupiti vjerovnici stečajne mase, stečajni upravitelj i stečajni vjerovnici. </w:t>
      </w:r>
    </w:p>
    <w:p w:rsidRDefault="00A805B7" w:rsidP="00C556E3" w:rsidR="00A805B7" w:rsidRPr="00F13727">
      <w:pPr>
        <w:jc w:val="both"/>
      </w:pPr>
    </w:p>
    <w:p w:rsidRDefault="006E74AF" w:rsidP="00C556E3" w:rsidR="006E74AF" w:rsidRPr="00F13727">
      <w:pPr>
        <w:ind w:firstLine="708" w:left="2124"/>
      </w:pPr>
    </w:p>
    <w:p w:rsidRDefault="00F26C01" w:rsidP="00946950" w:rsidR="00A805B7" w:rsidRPr="00F13727">
      <w:pPr>
        <w:ind w:firstLine="708" w:left="2124"/>
      </w:pPr>
      <w:r w:rsidRPr="00F13727">
        <w:t xml:space="preserve">U Zagrebu, </w:t>
      </w:r>
      <w:r w:rsidR="00BA4F7A">
        <w:t>3</w:t>
      </w:r>
      <w:r w:rsidR="00A805B7" w:rsidRPr="00F13727">
        <w:t>.</w:t>
      </w:r>
      <w:r w:rsidR="00A3168C">
        <w:t xml:space="preserve"> lipnja</w:t>
      </w:r>
      <w:r w:rsidR="00C556E3" w:rsidRPr="00F13727">
        <w:t xml:space="preserve"> 201</w:t>
      </w:r>
      <w:r w:rsidR="00BA4F7A">
        <w:t>6</w:t>
      </w:r>
      <w:r w:rsidR="00A805B7" w:rsidRPr="00F13727">
        <w:t xml:space="preserve">. </w:t>
      </w:r>
    </w:p>
    <w:p w:rsidRDefault="00A805B7" w:rsidP="00A805B7" w:rsidR="00A805B7" w:rsidRPr="00F13727"/>
    <w:p w:rsidRDefault="003A5A0C" w:rsidP="00E91121" w:rsidR="003A5A0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A5A0C" w:rsidP="00E91121" w:rsidR="003A5A0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A5A0C" w:rsidP="00E91121" w:rsidR="003A5A0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A5A0C" w:rsidP="00E91121" w:rsidR="003A5A0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A5A0C" w:rsidP="00E91121" w:rsidR="003A5A0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408B7" w:rsidR="009408B7"/>
    <w:p w:rsidRDefault="009E37B3" w:rsidP="00B53652" w:rsidR="009E37B3" w:rsidRPr="00F13727">
      <w:pPr>
        <w:jc w:val="center"/>
      </w:pPr>
    </w:p>
    <w:p w:rsidRDefault="00F774BA" w:rsidP="00F774BA" w:rsidR="00F774BA" w:rsidRPr="00F13727">
      <w:pPr>
        <w:jc w:val="right"/>
      </w:pPr>
    </w:p>
    <w:p w:rsidRDefault="00F774BA" w:rsidP="00F774BA" w:rsidR="00F774BA" w:rsidRPr="00F13727">
      <w:pPr>
        <w:ind w:firstLine="708" w:left="4956"/>
        <w:jc w:val="right"/>
      </w:pPr>
    </w:p>
    <w:p w:rsidRDefault="00A805B7" w:rsidP="00A805B7" w:rsidR="00A805B7" w:rsidRPr="00F13727"/>
    <w:p w:rsidRDefault="00A805B7" w:rsidP="00A805B7" w:rsidR="00A805B7" w:rsidRPr="00F13727"/>
    <w:p w:rsidRDefault="00A805B7" w:rsidP="00A805B7" w:rsidR="00A805B7" w:rsidRPr="00F13727"/>
    <w:sectPr w:rsidR="00A805B7" w:rsidRPr="00F137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05B7"/>
    <w:rsid w:val="00046522"/>
    <w:rsid w:val="00137575"/>
    <w:rsid w:val="002351B7"/>
    <w:rsid w:val="00245C7A"/>
    <w:rsid w:val="002C6FF2"/>
    <w:rsid w:val="003A5A0C"/>
    <w:rsid w:val="00561626"/>
    <w:rsid w:val="00617CB3"/>
    <w:rsid w:val="00633D7A"/>
    <w:rsid w:val="00665F0D"/>
    <w:rsid w:val="006E74AF"/>
    <w:rsid w:val="00702E94"/>
    <w:rsid w:val="009408B7"/>
    <w:rsid w:val="00946950"/>
    <w:rsid w:val="00957FFA"/>
    <w:rsid w:val="00970278"/>
    <w:rsid w:val="009E37B3"/>
    <w:rsid w:val="00A3168C"/>
    <w:rsid w:val="00A63427"/>
    <w:rsid w:val="00A805B7"/>
    <w:rsid w:val="00B53652"/>
    <w:rsid w:val="00BA4F7A"/>
    <w:rsid w:val="00C23C50"/>
    <w:rsid w:val="00C556E3"/>
    <w:rsid w:val="00C81581"/>
    <w:rsid w:val="00E30128"/>
    <w:rsid w:val="00F13727"/>
    <w:rsid w:val="00F202FC"/>
    <w:rsid w:val="00F26C01"/>
    <w:rsid w:val="00F6544F"/>
    <w:rsid w:val="00F774BA"/>
    <w:rsid w:val="00F9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665F0D"/>
    <w:rPr>
      <w:color w:val="000000"/>
      <w:u w:val="single"/>
    </w:rPr>
  </w:style>
  <w:style w:styleId="Tekstbalonia" w:type="paragraph">
    <w:name w:val="Balloon Text"/>
    <w:basedOn w:val="Normal"/>
    <w:semiHidden/>
    <w:rsid w:val="00F1372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9408B7"/>
    <w:pPr>
      <w:jc w:val="both"/>
    </w:pPr>
  </w:style>
  <w:style w:styleId="Podnaslov" w:type="paragraph">
    <w:name w:val="Subtitle"/>
    <w:basedOn w:val="Normal"/>
    <w:link w:val="PodnaslovChar"/>
    <w:qFormat/>
    <w:rsid w:val="003A5A0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3A5A0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C6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F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F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F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F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665F0D"/>
    <w:rPr>
      <w:color w:val="000000"/>
      <w:u w:val="single"/>
    </w:rPr>
  </w:style>
  <w:style w:styleId="Tekstbalonia" w:type="paragraph">
    <w:name w:val="Balloon Text"/>
    <w:basedOn w:val="Normal"/>
    <w:semiHidden/>
    <w:rsid w:val="00F1372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9408B7"/>
    <w:pPr>
      <w:jc w:val="both"/>
    </w:pPr>
  </w:style>
  <w:style w:styleId="Podnaslov" w:type="paragraph">
    <w:name w:val="Subtitle"/>
    <w:basedOn w:val="Normal"/>
    <w:link w:val="PodnaslovChar"/>
    <w:qFormat/>
    <w:rsid w:val="003A5A0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3A5A0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C6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F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F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F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F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1378</izvorni_sadrzaj>
    <derivirana_varijabla naziv="DomainObject.Predmet.Broj_1">1378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2011.</izvorni_sadrzaj>
    <derivirana_varijabla naziv="DomainObject.Predmet.DatumOsnivanja_1">25.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St-1378/2011</izvorni_sadrzaj>
    <derivirana_varijabla naziv="DomainObject.Predmet.OznakaBroj_1">St-1378/2011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INFORMATIČKI MEDIJI d.o.o. za informatičke usluge</izvorni_sadrzaj>
    <derivirana_varijabla naziv="DomainObject.Predmet.ProtustrankaFormated_1">  INFORMATIČKI MEDIJI d.o.o. za informatičke usluge</derivirana_varijabla>
  </DomainObject.Predmet.ProtustrankaFormated>
  <DomainObject.Predmet.ProtustrankaFormatedOIB>
    <izvorni_sadrzaj>  INFORMATIČKI MEDIJI d.o.o. za informatičke usluge, OIB 81815296248</izvorni_sadrzaj>
    <derivirana_varijabla naziv="DomainObject.Predmet.ProtustrankaFormatedOIB_1">  INFORMATIČKI MEDIJI d.o.o. za informatičke usluge, OIB 81815296248</derivirana_varijabla>
  </DomainObject.Predmet.ProtustrankaFormatedOIB>
  <DomainObject.Predmet.ProtustrankaFormatedWithAdress>
    <izvorni_sadrzaj> INFORMATIČKI MEDIJI d.o.o. za informatičke usluge, JUŽNA 77, 10000 Zagreb</izvorni_sadrzaj>
    <derivirana_varijabla naziv="DomainObject.Predmet.ProtustrankaFormatedWithAdress_1"> INFORMATIČKI MEDIJI d.o.o. za informatičke usluge, JUŽNA 77, 10000 Zagreb</derivirana_varijabla>
  </DomainObject.Predmet.ProtustrankaFormatedWithAdress>
  <DomainObject.Predmet.ProtustrankaFormatedWithAdressOIB>
    <izvorni_sadrzaj> INFORMATIČKI MEDIJI d.o.o. za informatičke usluge, OIB 81815296248, JUŽNA 77, 10000 Zagreb</izvorni_sadrzaj>
    <derivirana_varijabla naziv="DomainObject.Predmet.ProtustrankaFormatedWithAdressOIB_1"> INFORMATIČKI MEDIJI d.o.o. za informatičke usluge, OIB 81815296248, JUŽNA 77, 10000 Zagreb</derivirana_varijabla>
  </DomainObject.Predmet.ProtustrankaFormatedWithAdressOIB>
  <DomainObject.Predmet.ProtustrankaWithAdress>
    <izvorni_sadrzaj>INFORMATIČKI MEDIJI d.o.o. za informatičke usluge JUŽNA 77, 10000 Zagreb</izvorni_sadrzaj>
    <derivirana_varijabla naziv="DomainObject.Predmet.ProtustrankaWithAdress_1">INFORMATIČKI MEDIJI d.o.o. za informatičke usluge JUŽNA 77, 10000 Zagreb</derivirana_varijabla>
  </DomainObject.Predmet.ProtustrankaWithAdress>
  <DomainObject.Predmet.ProtustrankaWithAdressOIB>
    <izvorni_sadrzaj>INFORMATIČKI MEDIJI d.o.o. za informatičke usluge, OIB 81815296248, JUŽNA 77, 10000 Zagreb</izvorni_sadrzaj>
    <derivirana_varijabla naziv="DomainObject.Predmet.ProtustrankaWithAdressOIB_1">INFORMATIČKI MEDIJI d.o.o. za informatičke usluge, OIB 81815296248, JUŽNA 77, 10000 Zagreb</derivirana_varijabla>
  </DomainObject.Predmet.ProtustrankaWithAdressOIB>
  <DomainObject.Predmet.ProtustrankaNazivFormated>
    <izvorni_sadrzaj>INFORMATIČKI MEDIJI d.o.o. za informatičke usluge</izvorni_sadrzaj>
    <derivirana_varijabla naziv="DomainObject.Predmet.ProtustrankaNazivFormated_1">INFORMATIČKI MEDIJI d.o.o. za informatičke usluge</derivirana_varijabla>
  </DomainObject.Predmet.ProtustrankaNazivFormated>
  <DomainObject.Predmet.ProtustrankaNazivFormatedOIB>
    <izvorni_sadrzaj>INFORMATIČKI MEDIJI d.o.o. za informatičke usluge, OIB 81815296248</izvorni_sadrzaj>
    <derivirana_varijabla naziv="DomainObject.Predmet.ProtustrankaNazivFormatedOIB_1">INFORMATIČKI MEDIJI d.o.o. za informatičke usluge, OIB 81815296248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REPUBLIKA HRVATSKA, ŽUPANIJSKO DRŽAVNO ODVJETNIŠTVO U ZAGREBU; VJEROVNICI</izvorni_sadrzaj>
    <derivirana_varijabla naziv="DomainObject.Predmet.StrankaFormated_1">  REPUBLIKA HRVATSKA, MINISTARSTVO FINANCIJA, POREZNA UPRAVA, PODRUČNI URED ZAGREB zastupanog po punomoćniku REPUBLIKA HRVATSKA, ŽUPANIJSKO DRŽAVNO ODVJETNIŠTVO U ZAGREBU; VJEROVNICI</derivirana_varijabla>
  </DomainObject.Predmet.StrankaFormated>
  <DomainObject.Predmet.StrankaFormatedOIB>
    <izvorni_sadrzaj>  REPUBLIKA HRVATSKA, MINISTARSTVO FINANCIJA, POREZNA UPRAVA, PODRUČNI URED ZAGREB, OIB 18683136487 zastupanog po punomoćniku REPUBLIKA HRVATSKA, ŽUPANIJSKO DRŽAVNO ODVJETNIŠTVO U ZAGREBU; VJEROVNICI</izvorni_sadrzaj>
    <derivirana_varijabla naziv="DomainObject.Predmet.StrankaFormatedOIB_1">  REPUBLIKA HRVATSKA, MINISTARSTVO FINANCIJA, POREZNA UPRAVA, PODRUČNI URED ZAGREB, OIB 18683136487 zastupanog po punomoćniku REPUBLIKA HRVATSKA, ŽUPANIJSKO DRŽAVNO ODVJETNIŠTVO U ZAGREBU; VJEROVNICI</derivirana_varijabla>
  </DomainObject.Predmet.StrankaFormatedOIB>
  <DomainObject.Predmet.StrankaFormatedWithAdress>
    <izvorni_sadrzaj> REPUBLIKA HRVATSKA, MINISTARSTVO FINANCIJA, POREZNA UPRAVA, PODRUČNI URED ZAGREB zastupanog po punomoćniku REPUBLIKA HRVATSKA, ŽUPANIJSKO DRŽAVNO ODVJETNIŠTVO U ZAGREBU; VJEROVNICI</izvorni_sadrzaj>
    <derivirana_varijabla naziv="DomainObject.Predmet.StrankaFormatedWithAdress_1"> REPUBLIKA HRVATSKA, MINISTARSTVO FINANCIJA, POREZNA UPRAVA, PODRUČNI URED ZAGREB zastupanog po punomoćniku REPUBLIKA HRVATSKA,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ZAGREB, OIB 18683136487 zastupanog po punomoćniku REPUBLIKA HRVATSKA, ŽUPANIJSKO DRŽAVNO ODVJETNIŠTVO U ZAGREBU; VJEROVNICI</izvorni_sadrzaj>
    <derivirana_varijabla naziv="DomainObject.Predmet.StrankaFormatedWithAdressOIB_1"> REPUBLIKA HRVATSKA, MINISTARSTVO FINANCIJA, POREZNA UPRAVA, PODRUČNI URED ZAGREB, OIB 18683136487 zastupanog po punomoćniku REPUBLIKA HRVATSKA, ŽUPANIJSKO DRŽAVNO ODVJETNIŠTVO U ZAGREBU;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 OIB 18683136487,VJEROVNICI</izvorni_sadrzaj>
    <derivirana_varijabla naziv="DomainObject.Predmet.StrankaWithAdressOIB_1">REPUBLIKA HRVATSKA, MINISTARSTVO FINANCIJA, POREZNA UPRAVA, PODRUČNI URED ZAGREB, OIB 18683136487,VJEROVNICI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 OIB 18683136487,VJEROVNICI</izvorni_sadrzaj>
    <derivirana_varijabla naziv="DomainObject.Predmet.StrankaNazivFormatedOIB_1">REPUBLIKA HRVATSKA, 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UPRAVA, PODRUČNI URED ZAGREB zastupanog po punomoćniku REPUBLIKA HRVATSKA, ŽUPANIJSKO DRŽAVNO ODVJETNIŠTVO U ZAGREBU</item>
      <item>VJEROVNICI</item>
    </izvorni_sadrzaj>
    <derivirana_varijabla naziv="DomainObject.Predmet.StrankaListFormated_1">
      <item>REPUBLIKA HRVATSKA, MINISTARSTVO FINANCIJA, POREZNA UPRAVA, PODRUČNI URED ZAGREB zastupanog po punomoćniku REPUBLIKA HRVATSKA,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REPUBLIKA HRVATSKA, ŽUPANIJSKO DRŽAVNO ODVJETNIŠTVO U ZAGREBU</item>
      <item>VJEROVNICI</item>
    </izvorni_sadrzaj>
    <derivirana_varijabla naziv="DomainObject.Predmet.StrankaListFormatedOIB_1">
      <item>REPUBLIKA HRVATSKA, MINISTARSTVO FINANCIJA, POREZNA UPRAVA, PODRUČNI URED ZAGREB, OIB 18683136487 zastupanog po punomoćniku REPUBLIKA HRVATSKA,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REPUBLIKA HRVATSKA,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ZAGREB zastupanog po punomoćniku REPUBLIKA HRVATSKA,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REPUBLIKA HRVATSKA,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ZAGREB, OIB 18683136487 zastupanog po punomoćniku REPUBLIKA HRVATSKA,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</izvorni_sadrzaj>
    <derivirana_varijabla naziv="DomainObject.Predmet.StrankaListNazivFormatedOIB_1">
      <item>REPUBLIKA HRVATSKA, 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INFORMATIČKI MEDIJI d.o.o. za informatičke usluge</item>
    </izvorni_sadrzaj>
    <derivirana_varijabla naziv="DomainObject.Predmet.ProtuStrankaListFormated_1">
      <item>INFORMATIČKI MEDIJI d.o.o. za informatičke usluge</item>
    </derivirana_varijabla>
  </DomainObject.Predmet.ProtuStrankaListFormated>
  <DomainObject.Predmet.ProtuStrankaListFormatedOIB>
    <izvorni_sadrzaj>
      <item>INFORMATIČKI MEDIJI d.o.o. za informatičke usluge, OIB 81815296248</item>
    </izvorni_sadrzaj>
    <derivirana_varijabla naziv="DomainObject.Predmet.ProtuStrankaListFormatedOIB_1">
      <item>INFORMATIČKI MEDIJI d.o.o. za informatičke usluge, OIB 81815296248</item>
    </derivirana_varijabla>
  </DomainObject.Predmet.ProtuStrankaListFormatedOIB>
  <DomainObject.Predmet.ProtuStrankaListFormatedWithAdress>
    <izvorni_sadrzaj>
      <item>INFORMATIČKI MEDIJI d.o.o. za informatičke usluge, JUŽNA 77, 10000 Zagreb</item>
    </izvorni_sadrzaj>
    <derivirana_varijabla naziv="DomainObject.Predmet.ProtuStrankaListFormatedWithAdress_1">
      <item>INFORMATIČKI MEDIJI d.o.o. za informatičke usluge, JUŽNA 77, 10000 Zagreb</item>
    </derivirana_varijabla>
  </DomainObject.Predmet.ProtuStrankaListFormatedWithAdress>
  <DomainObject.Predmet.ProtuStrankaListFormatedWithAdressOIB>
    <izvorni_sadrzaj>
      <item>INFORMATIČKI MEDIJI d.o.o. za informatičke usluge, OIB 81815296248, JUŽNA 77, 10000 Zagreb</item>
    </izvorni_sadrzaj>
    <derivirana_varijabla naziv="DomainObject.Predmet.ProtuStrankaListFormatedWithAdressOIB_1">
      <item>INFORMATIČKI MEDIJI d.o.o. za informatičke usluge, OIB 81815296248, JUŽNA 77, 10000 Zagreb</item>
    </derivirana_varijabla>
  </DomainObject.Predmet.ProtuStrankaListFormatedWithAdressOIB>
  <DomainObject.Predmet.ProtuStrankaListNazivFormated>
    <izvorni_sadrzaj>
      <item>INFORMATIČKI MEDIJI d.o.o. za informatičke usluge</item>
    </izvorni_sadrzaj>
    <derivirana_varijabla naziv="DomainObject.Predmet.ProtuStrankaListNazivFormated_1">
      <item>INFORMATIČKI MEDIJI d.o.o. za informatičke usluge</item>
    </derivirana_varijabla>
  </DomainObject.Predmet.ProtuStrankaListNazivFormated>
  <DomainObject.Predmet.ProtuStrankaListNazivFormatedOIB>
    <izvorni_sadrzaj>
      <item>INFORMATIČKI MEDIJI d.o.o. za informatičke usluge, OIB 81815296248</item>
    </izvorni_sadrzaj>
    <derivirana_varijabla naziv="DomainObject.Predmet.ProtuStrankaListNazivFormatedOIB_1">
      <item>INFORMATIČKI MEDIJI d.o.o. za informatičke usluge, OIB 81815296248</item>
    </derivirana_varijabla>
  </DomainObject.Predmet.ProtuStrankaListNazivFormatedOIB>
  <DomainObject.Predmet.OstaliListFormated>
    <izvorni_sadrzaj>
      <item>REPUBLIKA HRVATSKA, ŽUPANIJSKO DRŽAVNO ODVJETNIŠTVO U ZAGREBU punomoćnik sudionika u postupku REPUBLIKA HRVATSKA, MINISTARSTVO FINANCIJA, POREZNA UPRAVA, PODRUČNI URED ZAGREB</item>
      <item>BRANKO MAĐAREVIĆ</item>
      <item>Jerko-Duško Suić</item>
      <item>ŽUPANIJSKO DRŽAVNO ODVJETNIŠTVO U ZAGREBU</item>
    </izvorni_sadrzaj>
    <derivirana_varijabla naziv="DomainObject.Predmet.OstaliListFormated_1">
      <item>REPUBLIKA HRVATSKA, ŽUPANIJSKO DRŽAVNO ODVJETNIŠTVO U ZAGREBU punomoćnik sudionika u postupku REPUBLIKA HRVATSKA, MINISTARSTVO FINANCIJA, POREZNA UPRAVA, PODRUČNI URED ZAGREB</item>
      <item>BRANKO MAĐAREVIĆ</item>
      <item>Jerko-Duško Suić</item>
      <item>ŽUPANIJSKO DRŽAVNO ODVJETNIŠTVO U ZAGREBU</item>
    </derivirana_varijabla>
  </DomainObject.Predmet.OstaliListFormated>
  <DomainObject.Predmet.OstaliListFormatedOIB>
    <izvorni_sadrzaj>
      <item>REPUBLIKA HRVATSKA, ŽUPANIJSKO DRŽAVNO ODVJETNIŠTVO U ZAGREBU punomoćnik sudionika u postupku REPUBLIKA HRVATSKA, MINISTARSTVO FINANCIJA, POREZNA UPRAVA, PODRUČNI URED ZAGREB</item>
      <item>BRANKO MAĐAREVIĆ</item>
      <item>Jerko-Duško Suić, OIB 53510817959</item>
      <item>ŽUPANIJSKO DRŽAVNO ODVJETNIŠTVO U ZAGREBU, OIB 16488001145</item>
    </izvorni_sadrzaj>
    <derivirana_varijabla naziv="DomainObject.Predmet.OstaliListFormatedOIB_1">
      <item>REPUBLIKA HRVATSKA, ŽUPANIJSKO DRŽAVNO ODVJETNIŠTVO U ZAGREBU punomoćnik sudionika u postupku REPUBLIKA HRVATSKA, MINISTARSTVO FINANCIJA, POREZNA UPRAVA, PODRUČNI URED ZAGREB</item>
      <item>BRANKO MAĐAREVIĆ</item>
      <item>Jerko-Duško Suić, OIB 53510817959</item>
      <item>ŽUPANIJSKO DRŽAVNO ODVJETNIŠTVO U ZAGREBU, OIB 16488001145</item>
    </derivirana_varijabla>
  </DomainObject.Predmet.OstaliListFormatedOIB>
  <DomainObject.Predmet.OstaliListFormatedWithAdress>
    <izvorni_sadrzaj>
      <item>REPUBLIKA HRVATSKA, ŽUPANIJSKO DRŽAVNO ODVJETNIŠTVO U ZAGREBU punomoćnik sudionika u postupku REPUBLIKA HRVATSKA, MINISTARSTVO FINANCIJA, POREZNA UPRAVA, PODRUČNI URED ZAGREB</item>
      <item>BRANKO MAĐAREVIĆ, KRIŽNOG PUTA 86, 10000 Zagreb</item>
      <item>Jerko-Duško Suić, Hegedušićeva 10, 10000 Zagreb</item>
      <item>ŽUPANIJSKO DRŽAVNO ODVJETNIŠTVO U ZAGREBU, Savska Cesta 41, 10000 Zagreb</item>
    </izvorni_sadrzaj>
    <derivirana_varijabla naziv="DomainObject.Predmet.OstaliListFormatedWithAdress_1">
      <item>REPUBLIKA HRVATSKA, ŽUPANIJSKO DRŽAVNO ODVJETNIŠTVO U ZAGREBU punomoćnik sudionika u postupku REPUBLIKA HRVATSKA, MINISTARSTVO FINANCIJA, POREZNA UPRAVA, PODRUČNI URED ZAGREB</item>
      <item>BRANKO MAĐAREVIĆ, KRIŽNOG PUTA 86, 10000 Zagreb</item>
      <item>Jerko-Duško Suić, Hegedušićeva 10,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REPUBLIKA HRVATSKA, ŽUPANIJSKO DRŽAVNO ODVJETNIŠTVO U ZAGREBU punomoćnik sudionika u postupku REPUBLIKA HRVATSKA, MINISTARSTVO FINANCIJA, POREZNA UPRAVA, PODRUČNI URED ZAGREB</item>
      <item>BRANKO MAĐAREVIĆ, KRIŽNOG PUTA 86, 10000 Zagreb</item>
      <item>Jerko-Duško Suić, OIB 53510817959, Hegedušićeva 10, 10000 Zagreb</item>
      <item>ŽUPANIJSKO DRŽAVNO ODVJETNIŠTVO U ZAGREBU, OIB 16488001145, Savska Cesta 41, 10000 Zagreb</item>
    </izvorni_sadrzaj>
    <derivirana_varijabla naziv="DomainObject.Predmet.OstaliListFormatedWithAdressOIB_1">
      <item>REPUBLIKA HRVATSKA, ŽUPANIJSKO DRŽAVNO ODVJETNIŠTVO U ZAGREBU punomoćnik sudionika u postupku REPUBLIKA HRVATSKA, MINISTARSTVO FINANCIJA, POREZNA UPRAVA, PODRUČNI URED ZAGREB</item>
      <item>BRANKO MAĐAREVIĆ, KRIŽNOG PUTA 86, 10000 Zagreb</item>
      <item>Jerko-Duško Suić, OIB 53510817959, Hegedušićeva 10,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REPUBLIKA HRVATSKA, ŽUPANIJSKO DRŽAVNO ODVJETNIŠTVO U ZAGREBU</item>
      <item>BRANKO MAĐAREVIĆ</item>
      <item>Jerko-Duško Suić</item>
      <item>ŽUPANIJSKO DRŽAVNO ODVJETNIŠTVO U ZAGREBU</item>
    </izvorni_sadrzaj>
    <derivirana_varijabla naziv="DomainObject.Predmet.OstaliListNazivFormated_1">
      <item>REPUBLIKA HRVATSKA, ŽUPANIJSKO DRŽAVNO ODVJETNIŠTVO U ZAGREBU</item>
      <item>BRANKO MAĐAREVIĆ</item>
      <item>Jerko-Duško Suić</item>
      <item>ŽUPANIJSKO DRŽAVNO ODVJETNIŠTVO U ZAGREBU</item>
    </derivirana_varijabla>
  </DomainObject.Predmet.OstaliListNazivFormated>
  <DomainObject.Predmet.OstaliListNazivFormatedOIB>
    <izvorni_sadrzaj>
      <item>REPUBLIKA HRVATSKA, ŽUPANIJSKO DRŽAVNO ODVJETNIŠTVO U ZAGREBU</item>
      <item>BRANKO MAĐAREVIĆ</item>
      <item>Jerko-Duško Suić, OIB 53510817959</item>
      <item>ŽUPANIJSKO DRŽAVNO ODVJETNIŠTVO U ZAGREBU, OIB 16488001145</item>
    </izvorni_sadrzaj>
    <derivirana_varijabla naziv="DomainObject.Predmet.OstaliListNazivFormatedOIB_1">
      <item>REPUBLIKA HRVATSKA, ŽUPANIJSKO DRŽAVNO ODVJETNIŠTVO U ZAGREBU</item>
      <item>BRANKO MAĐAREVIĆ</item>
      <item>Jerko-Duško Suić, OIB 53510817959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INFORMATIČKI MEDIJI d.o.o. za informatičke usluge</izvorni_sadrzaj>
    <derivirana_varijabla naziv="DomainObject.Predmet.ProtustrankaIDrugi_1">INFORMATIČKI MEDIJI d.o.o. za informatičke usluge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INFORMATIČKI MEDIJI d.o.o. za informatičke usluge, OIB 81815296248, JUŽNA 77, 10000 Zagreb</izvorni_sadrzaj>
    <derivirana_varijabla naziv="DomainObject.Predmet.ProtustrankaIDrugiAdressOIB_1">INFORMATIČKI MEDIJI d.o.o. za informatičke usluge, OIB 81815296248, JUŽNA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INFORMATIČKI MEDIJI d.o.o. za informatičke usluge</item>
      <item>REPUBLIKA HRVATSKA, ŽUPANIJSKO DRŽAVNO ODVJETNIŠTVO U ZAGREBU</item>
      <item>REPUBLIKA HRVATSKA, MINISTARSTVO FINANCIJA, POREZNA UPRAVA, PODRUČNI URED ZAGREB</item>
      <item>BRANKO MAĐAREVIĆ</item>
      <item>VJEROVNICI</item>
      <item>Jerko-Duško Suić</item>
      <item>ŽUPANIJSKO DRŽAVNO ODVJETNIŠTVO U ZAGREBU</item>
    </izvorni_sadrzaj>
    <derivirana_varijabla naziv="DomainObject.Predmet.SudioniciListNaziv_1">
      <item>INFORMATIČKI MEDIJI d.o.o. za informatičke usluge</item>
      <item>REPUBLIKA HRVATSKA, ŽUPANIJSKO DRŽAVNO ODVJETNIŠTVO U ZAGREBU</item>
      <item>REPUBLIKA HRVATSKA, MINISTARSTVO FINANCIJA, POREZNA UPRAVA, PODRUČNI URED ZAGREB</item>
      <item>BRANKO MAĐAREVIĆ</item>
      <item>VJEROVNICI</item>
      <item>Jerko-Duško Suić</item>
      <item>ŽUPANIJSKO DRŽAVNO ODVJETNIŠTVO U ZAGREBU</item>
    </derivirana_varijabla>
  </DomainObject.Predmet.SudioniciListNaziv>
  <DomainObject.Predmet.SudioniciListAdressOIB>
    <izvorni_sadrzaj>
      <item>INFORMATIČKI MEDIJI d.o.o. za informatičke usluge, OIB 81815296248, JUŽNA 77,10000 Zagreb</item>
      <item>REPUBLIKA HRVATSKA, ŽUPANIJSKO DRŽAVNO ODVJETNIŠTVO U ZAGREBU</item>
      <item>REPUBLIKA HRVATSKA, MINISTARSTVO FINANCIJA, POREZNA UPRAVA, PODRUČNI URED ZAGREB, OIB 18683136487</item>
      <item>BRANKO MAĐAREVIĆ, KRIŽNOG PUTA 86,10000 Zagreb</item>
      <item>VJEROVNICI</item>
      <item>Jerko-Duško Suić, OIB 53510817959, Hegedušićeva 10,10000 Zagreb</item>
      <item>ŽUPANIJSKO DRŽAVNO ODVJETNIŠTVO U ZAGREBU, OIB 16488001145, Savska Cesta 41,10000 Zagreb</item>
    </izvorni_sadrzaj>
    <derivirana_varijabla naziv="DomainObject.Predmet.SudioniciListAdressOIB_1">
      <item>INFORMATIČKI MEDIJI d.o.o. za informatičke usluge, OIB 81815296248, JUŽNA 77,10000 Zagreb</item>
      <item>REPUBLIKA HRVATSKA, ŽUPANIJSKO DRŽAVNO ODVJETNIŠTVO U ZAGREBU</item>
      <item>REPUBLIKA HRVATSKA, MINISTARSTVO FINANCIJA, POREZNA UPRAVA, PODRUČNI URED ZAGREB, OIB 18683136487</item>
      <item>BRANKO MAĐAREVIĆ, KRIŽNOG PUTA 86,10000 Zagreb</item>
      <item>VJEROVNICI</item>
      <item>Jerko-Duško Suić, OIB 53510817959, Hegedušićeva 10,10000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81815296248</item>
      <item>, OIB null</item>
      <item>, OIB 18683136487</item>
      <item>, OIB null</item>
      <item>, OIB null</item>
      <item>, OIB 53510817959</item>
      <item>, OIB 16488001145</item>
    </izvorni_sadrzaj>
    <derivirana_varijabla naziv="DomainObject.Predmet.SudioniciListNazivOIB_1">
      <item>, OIB 81815296248</item>
      <item>, OIB null</item>
      <item>, OIB 18683136487</item>
      <item>, OIB null</item>
      <item>, OIB null</item>
      <item>, OIB 53510817959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110</properties:Words>
  <properties:Characters>639</properties:Characters>
  <properties:Lines>34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2016-06-03T12:36:00Z</dcterms:created>
  <dc:creator>nribaric</dc:creator>
  <cp:lastModifiedBy>Jadranka Zelić</cp:lastModifiedBy>
  <cp:lastPrinted>2016-06-03T12:36:00Z</cp:lastPrinted>
  <dcterms:modified xmlns:xsi="http://www.w3.org/2001/XMLSchema-instance" xsi:type="dcterms:W3CDTF">2016-06-03T12:39:00Z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