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d6c1" w14:paraId="85dd6c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A32A5">
        <w:rPr>
          <w:rFonts w:hAnsi="Times New Roman" w:ascii="Times New Roman"/>
          <w:noProof/>
          <w:szCs w:val="24"/>
          <w:lang w:val="hr-HR"/>
        </w:rPr>
        <w:t>3150</w:t>
      </w:r>
      <w:r w:rsidR="00473872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A32A5">
        <w:rPr>
          <w:rFonts w:hAnsi="Times New Roman" w:ascii="Times New Roman"/>
          <w:lang w:val="hr-HR"/>
        </w:rPr>
        <w:t>PRVA ZAGREBAČKA NABAVNO-PRODAJNA ZADRUGA OBRTNIK, Zagreb, Vinkovićeva 16, OIB: 68703219309</w:t>
      </w:r>
      <w:r w:rsidR="00FA2440">
        <w:rPr>
          <w:rFonts w:hAnsi="Times New Roman" w:ascii="Times New Roman"/>
          <w:lang w:val="hr-HR"/>
        </w:rPr>
        <w:t xml:space="preserve">, dana </w:t>
      </w:r>
      <w:r w:rsidR="00A333F7">
        <w:rPr>
          <w:rFonts w:hAnsi="Times New Roman" w:ascii="Times New Roman"/>
          <w:lang w:val="hr-HR"/>
        </w:rPr>
        <w:t>18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8A32A5" w:rsidRPr="008A32A5">
        <w:rPr>
          <w:rFonts w:hAnsi="Times New Roman" w:ascii="Times New Roman"/>
        </w:rPr>
        <w:t xml:space="preserve"> </w:t>
      </w:r>
      <w:r w:rsidR="008A32A5">
        <w:rPr>
          <w:rFonts w:hAnsi="Times New Roman" w:ascii="Times New Roman"/>
        </w:rPr>
        <w:t>PRVA ZAGREBAČKA NABAVNO-PRODAJNA ZADRUGA OBRTNIK, Zagreb, Vinkovićeva 16, OIB: 68703219309</w:t>
      </w:r>
      <w:r w:rsidR="001E6C4E">
        <w:rPr>
          <w:rFonts w:hAnsi="Times New Roman" w:ascii="Times New Roman"/>
        </w:rPr>
        <w:t>.</w:t>
      </w:r>
      <w:r w:rsidR="00A55B1A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E86214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3817A5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3817A5">
        <w:rPr>
          <w:rFonts w:hAnsi="Times New Roman" w:ascii="Times New Roman"/>
          <w:szCs w:val="24"/>
        </w:rPr>
        <w:t>Nikola Remenar, Dubrovačka 14, Velika Gorica, OIB: 48313195864.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A32A5" w:rsidR="001E6C4E" w:rsidRPr="008A32A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32A5">
        <w:rPr>
          <w:rFonts w:hAnsi="Times New Roman" w:ascii="Times New Roman"/>
          <w:szCs w:val="24"/>
          <w:lang w:val="hr-HR"/>
        </w:rPr>
        <w:t>Zaključuje se stečajni postupak nad dužnikom</w:t>
      </w:r>
      <w:r w:rsidR="008A32A5" w:rsidRPr="008A32A5">
        <w:rPr>
          <w:rFonts w:hAnsi="Times New Roman" w:ascii="Times New Roman"/>
          <w:lang w:val="hr-HR"/>
        </w:rPr>
        <w:t xml:space="preserve"> </w:t>
      </w:r>
      <w:r w:rsidR="008A32A5">
        <w:rPr>
          <w:rFonts w:hAnsi="Times New Roman" w:ascii="Times New Roman"/>
          <w:lang w:val="hr-HR"/>
        </w:rPr>
        <w:t>PRVA ZAGREBAČKA NABAVNO-PRODAJNA ZADRUGA OBRTNIK, Zagreb, Vinkovićeva 16, OIB: 68703219309.</w:t>
      </w:r>
      <w:r w:rsidR="00A55B1A" w:rsidRPr="00A55B1A">
        <w:t xml:space="preserve"> </w:t>
      </w:r>
    </w:p>
    <w:p w:rsidRDefault="008A32A5" w:rsidP="008A32A5" w:rsidR="008A32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333F7" w:rsidP="00A333F7" w:rsidR="00A333F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333F7" w:rsidP="00A333F7" w:rsidR="00A333F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333F7" w:rsidP="00A333F7" w:rsidR="00A333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333F7" w:rsidP="00A333F7" w:rsidR="00A333F7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A333F7" w:rsidP="00A333F7" w:rsidR="00A333F7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A333F7" w:rsidP="00A333F7" w:rsidR="00A333F7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333F7" w:rsidP="00A333F7" w:rsidR="00A333F7" w:rsidRPr="00ED171E">
      <w:pPr>
        <w:jc w:val="both"/>
        <w:rPr>
          <w:rFonts w:hAnsi="Times New Roman" w:ascii="Times New Roman"/>
          <w:lang w:val="hr-HR"/>
        </w:rPr>
      </w:pPr>
    </w:p>
    <w:p w:rsidRDefault="00A333F7" w:rsidP="00A333F7" w:rsidR="00A333F7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333F7" w:rsidP="00A333F7" w:rsidR="00A333F7" w:rsidRPr="00ED171E">
      <w:pPr>
        <w:jc w:val="both"/>
        <w:rPr>
          <w:rFonts w:hAnsi="Times New Roman" w:ascii="Times New Roman"/>
          <w:lang w:val="hr-HR"/>
        </w:rPr>
      </w:pPr>
    </w:p>
    <w:p w:rsidRDefault="00A333F7" w:rsidP="00A333F7" w:rsidR="00A333F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A333F7" w:rsidP="00A333F7" w:rsidR="00A333F7" w:rsidRPr="00ED171E">
      <w:pPr>
        <w:jc w:val="both"/>
        <w:rPr>
          <w:rFonts w:hAnsi="Times New Roman" w:ascii="Times New Roman"/>
          <w:lang w:val="hr-HR"/>
        </w:rPr>
      </w:pPr>
    </w:p>
    <w:p w:rsidRDefault="00A333F7" w:rsidP="00A333F7" w:rsidR="00A333F7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333F7" w:rsidP="00A333F7" w:rsidR="00A333F7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333F7" w:rsidP="00A333F7" w:rsidR="00A333F7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333F7" w:rsidP="00A333F7" w:rsidR="00A333F7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A333F7" w:rsidP="00A333F7" w:rsidR="00A333F7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A333F7" w:rsidP="00A333F7" w:rsidR="00A333F7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333F7" w:rsidP="00A333F7" w:rsidR="00A333F7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333F7" w:rsidP="00A333F7" w:rsidR="00A333F7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333F7" w:rsidP="00A333F7" w:rsidR="00A333F7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333F7" w:rsidP="00A333F7" w:rsidR="00A333F7" w:rsidRPr="00ED171E">
      <w:pPr>
        <w:jc w:val="both"/>
        <w:rPr>
          <w:rFonts w:hAnsi="Times New Roman" w:ascii="Times New Roman"/>
          <w:lang w:val="hr-HR"/>
        </w:rPr>
      </w:pPr>
    </w:p>
    <w:p w:rsidRDefault="00A333F7" w:rsidP="00A333F7" w:rsidR="00A333F7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A333F7" w:rsidP="00A333F7" w:rsidR="00A333F7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A333F7" w:rsidP="00A333F7" w:rsidR="00A333F7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A333F7" w:rsidP="00A333F7" w:rsidR="00A333F7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7A5" w:rsidP="003817A5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E1AC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3817A5">
      <w:rPr>
        <w:rFonts w:hAnsi="Times New Roman" w:ascii="Times New Roman"/>
      </w:rPr>
      <w:t>25. St-3150/2015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C4E"/>
    <w:rsid w:val="002678AE"/>
    <w:rsid w:val="00282835"/>
    <w:rsid w:val="00343C82"/>
    <w:rsid w:val="003817A5"/>
    <w:rsid w:val="0042162E"/>
    <w:rsid w:val="00473872"/>
    <w:rsid w:val="00493516"/>
    <w:rsid w:val="004C7C93"/>
    <w:rsid w:val="00532B71"/>
    <w:rsid w:val="005940E9"/>
    <w:rsid w:val="006356C5"/>
    <w:rsid w:val="006D4444"/>
    <w:rsid w:val="006E1ACC"/>
    <w:rsid w:val="00730EAB"/>
    <w:rsid w:val="007A29F9"/>
    <w:rsid w:val="00840E3D"/>
    <w:rsid w:val="00867F16"/>
    <w:rsid w:val="008A32A5"/>
    <w:rsid w:val="0090185C"/>
    <w:rsid w:val="009240EB"/>
    <w:rsid w:val="00997BA9"/>
    <w:rsid w:val="009F5765"/>
    <w:rsid w:val="00A333F7"/>
    <w:rsid w:val="00A440F2"/>
    <w:rsid w:val="00A55B1A"/>
    <w:rsid w:val="00A63490"/>
    <w:rsid w:val="00A95334"/>
    <w:rsid w:val="00AB7883"/>
    <w:rsid w:val="00AF40B4"/>
    <w:rsid w:val="00B03169"/>
    <w:rsid w:val="00B1367F"/>
    <w:rsid w:val="00B218C0"/>
    <w:rsid w:val="00B2463B"/>
    <w:rsid w:val="00BE5464"/>
    <w:rsid w:val="00C57CAF"/>
    <w:rsid w:val="00CF2939"/>
    <w:rsid w:val="00D44D4F"/>
    <w:rsid w:val="00D955F3"/>
    <w:rsid w:val="00DB29D2"/>
    <w:rsid w:val="00DB4528"/>
    <w:rsid w:val="00E8621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C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C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St-3150/2015</izvorni_sadrzaj>
    <derivirana_varijabla naziv="DomainObject.Predmet.OznakaBroj_1">St-3150/2015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zagrebačka nabavno-prodajna zadruga OBRTNIK</izvorni_sadrzaj>
    <derivirana_varijabla naziv="DomainObject.Predmet.ProtustrankaFormated_1">  Prva zagrebačka nabavno-prodajna zadruga OBRTNIK</derivirana_varijabla>
  </DomainObject.Predmet.ProtustrankaFormated>
  <DomainObject.Predmet.ProtustrankaFormatedOIB>
    <izvorni_sadrzaj>  Prva zagrebačka nabavno-prodajna zadruga OBRTNIK, OIB 68703219309</izvorni_sadrzaj>
    <derivirana_varijabla naziv="DomainObject.Predmet.ProtustrankaFormatedOIB_1">  Prva zagrebačka nabavno-prodajna zadruga OBRTNIK, OIB 68703219309</derivirana_varijabla>
  </DomainObject.Predmet.ProtustrankaFormatedOIB>
  <DomainObject.Predmet.ProtustrankaFormatedWithAdress>
    <izvorni_sadrzaj> Prva zagrebačka nabavno-prodajna zadruga OBRTNIK, VINKOVIĆEVA 16, 10000 Zagreb</izvorni_sadrzaj>
    <derivirana_varijabla naziv="DomainObject.Predmet.ProtustrankaFormatedWithAdress_1"> Prva zagrebačka nabavno-prodajna zadruga OBRTNIK, VINKOVIĆEVA 16, 10000 Zagreb</derivirana_varijabla>
  </DomainObject.Predmet.ProtustrankaFormatedWithAdress>
  <DomainObject.Predmet.ProtustrankaFormatedWithAdressOIB>
    <izvorni_sadrzaj> Prva zagrebačka nabavno-prodajna zadruga OBRTNIK, OIB 68703219309, VINKOVIĆEVA 16, 10000 Zagreb</izvorni_sadrzaj>
    <derivirana_varijabla naziv="DomainObject.Predmet.ProtustrankaFormatedWithAdressOIB_1"> Prva zagrebačka nabavno-prodajna zadruga OBRTNIK, OIB 68703219309, VINKOVIĆEVA 16, 10000 Zagreb</derivirana_varijabla>
  </DomainObject.Predmet.ProtustrankaFormatedWithAdressOIB>
  <DomainObject.Predmet.ProtustrankaWithAdress>
    <izvorni_sadrzaj>Prva zagrebačka nabavno-prodajna zadruga OBRTNIK VINKOVIĆEVA 16, 10000 Zagreb</izvorni_sadrzaj>
    <derivirana_varijabla naziv="DomainObject.Predmet.ProtustrankaWithAdress_1">Prva zagrebačka nabavno-prodajna zadruga OBRTNIK VINKOVIĆEVA 16, 10000 Zagreb</derivirana_varijabla>
  </DomainObject.Predmet.ProtustrankaWithAdress>
  <DomainObject.Predmet.ProtustrankaWithAdressOIB>
    <izvorni_sadrzaj>Prva zagrebačka nabavno-prodajna zadruga OBRTNIK, OIB 68703219309, VINKOVIĆEVA 16, 10000 Zagreb</izvorni_sadrzaj>
    <derivirana_varijabla naziv="DomainObject.Predmet.ProtustrankaWithAdressOIB_1">Prva zagrebačka nabavno-prodajna zadruga OBRTNIK, OIB 68703219309, VINKOVIĆEVA 16, 10000 Zagreb</derivirana_varijabla>
  </DomainObject.Predmet.ProtustrankaWithAdressOIB>
  <DomainObject.Predmet.ProtustrankaNazivFormated>
    <izvorni_sadrzaj>Prva zagrebačka nabavno-prodajna zadruga OBRTNIK</izvorni_sadrzaj>
    <derivirana_varijabla naziv="DomainObject.Predmet.ProtustrankaNazivFormated_1">Prva zagrebačka nabavno-prodajna zadruga OBRTNIK</derivirana_varijabla>
  </DomainObject.Predmet.ProtustrankaNazivFormated>
  <DomainObject.Predmet.ProtustrankaNazivFormatedOIB>
    <izvorni_sadrzaj>Prva zagrebačka nabavno-prodajna zadruga OBRTNIK, OIB 68703219309</izvorni_sadrzaj>
    <derivirana_varijabla naziv="DomainObject.Predmet.ProtustrankaNazivFormatedOIB_1">Prva zagrebačka nabavno-prodajna zadruga OBRTNIK, OIB 68703219309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zagrebačka nabavno-prodajna zadruga OBRTNIK</item>
    </izvorni_sadrzaj>
    <derivirana_varijabla naziv="DomainObject.Predmet.ProtuStrankaListFormated_1">
      <item>Prva zagrebačka nabavno-prodajna zadruga OBRTNIK</item>
    </derivirana_varijabla>
  </DomainObject.Predmet.ProtuStrankaListFormated>
  <DomainObject.Predmet.ProtuStrankaListFormatedOIB>
    <izvorni_sadrzaj>
      <item>Prva zagrebačka nabavno-prodajna zadruga OBRTNIK, OIB 68703219309</item>
    </izvorni_sadrzaj>
    <derivirana_varijabla naziv="DomainObject.Predmet.ProtuStrankaListFormatedOIB_1">
      <item>Prva zagrebačka nabavno-prodajna zadruga OBRTNIK, OIB 68703219309</item>
    </derivirana_varijabla>
  </DomainObject.Predmet.ProtuStrankaListFormatedOIB>
  <DomainObject.Predmet.ProtuStrankaListFormatedWithAdress>
    <izvorni_sadrzaj>
      <item>Prva zagrebačka nabavno-prodajna zadruga OBRTNIK, VINKOVIĆEVA 16, 10000 Zagreb</item>
    </izvorni_sadrzaj>
    <derivirana_varijabla naziv="DomainObject.Predmet.ProtuStrankaListFormatedWithAdress_1">
      <item>Prva zagrebačka nabavno-prodajna zadruga OBRTNIK, VINKOVIĆEVA 16, 10000 Zagreb</item>
    </derivirana_varijabla>
  </DomainObject.Predmet.ProtuStrankaListFormatedWithAdress>
  <DomainObject.Predmet.ProtuStrankaListFormatedWithAdressOIB>
    <izvorni_sadrzaj>
      <item>Prva zagrebačka nabavno-prodajna zadruga OBRTNIK, OIB 68703219309, VINKOVIĆEVA 16, 10000 Zagreb</item>
    </izvorni_sadrzaj>
    <derivirana_varijabla naziv="DomainObject.Predmet.ProtuStrankaListFormatedWithAdressOIB_1">
      <item>Prva zagrebačka nabavno-prodajna zadruga OBRTNIK, OIB 68703219309, VINKOVIĆEVA 16, 10000 Zagreb</item>
    </derivirana_varijabla>
  </DomainObject.Predmet.ProtuStrankaListFormatedWithAdressOIB>
  <DomainObject.Predmet.ProtuStrankaListNazivFormated>
    <izvorni_sadrzaj>
      <item>Prva zagrebačka nabavno-prodajna zadruga OBRTNIK</item>
    </izvorni_sadrzaj>
    <derivirana_varijabla naziv="DomainObject.Predmet.ProtuStrankaListNazivFormated_1">
      <item>Prva zagrebačka nabavno-prodajna zadruga OBRTNIK</item>
    </derivirana_varijabla>
  </DomainObject.Predmet.ProtuStrankaListNazivFormated>
  <DomainObject.Predmet.ProtuStrankaListNazivFormatedOIB>
    <izvorni_sadrzaj>
      <item>Prva zagrebačka nabavno-prodajna zadruga OBRTNIK, OIB 68703219309</item>
    </izvorni_sadrzaj>
    <derivirana_varijabla naziv="DomainObject.Predmet.ProtuStrankaListNazivFormatedOIB_1">
      <item>Prva zagrebačka nabavno-prodajna zadruga OBRTNIK, OIB 68703219309</item>
    </derivirana_varijabla>
  </DomainObject.Predmet.ProtuStrankaListNazivFormatedOIB>
  <DomainObject.Predmet.OstaliListFormated>
    <izvorni_sadrzaj>
      <item>Milan Hercigonja</item>
      <item>Ivan Moćan</item>
      <item>Marko Tomić</item>
    </izvorni_sadrzaj>
    <derivirana_varijabla naziv="DomainObject.Predmet.OstaliListFormated_1">
      <item>Milan Hercigonja</item>
      <item>Ivan Moćan</item>
      <item>Marko Tomić</item>
    </derivirana_varijabla>
  </DomainObject.Predmet.OstaliListFormated>
  <DomainObject.Predmet.OstaliListFormatedOIB>
    <izvorni_sadrzaj>
      <item>Milan Hercigonja, OIB 22582128255</item>
      <item>Ivan Moćan, OIB 35189382097</item>
      <item>Marko Tomić, OIB 18548396215</item>
    </izvorni_sadrzaj>
    <derivirana_varijabla naziv="DomainObject.Predmet.OstaliListFormatedOIB_1">
      <item>Milan Hercigonja, OIB 22582128255</item>
      <item>Ivan Moćan, OIB 35189382097</item>
      <item>Marko Tomić, OIB 18548396215</item>
    </derivirana_varijabla>
  </DomainObject.Predmet.OstaliListFormatedOIB>
  <DomainObject.Predmet.OstaliListFormatedWithAdress>
    <izvorni_sadrzaj>
      <item>Milan Hercigonja, Ivana Šibla 2, 10000 Zagreb</item>
      <item>Ivan Moćan, Našička 45, 10000 Zagreb</item>
      <item>Marko Tomić, Horvaćanska Cesta 128, 10000 Zagreb</item>
    </izvorni_sadrzaj>
    <derivirana_varijabla naziv="DomainObject.Predmet.OstaliListFormatedWithAdress_1">
      <item>Milan Hercigonja, Ivana Šibla 2, 10000 Zagreb</item>
      <item>Ivan Moćan, Našička 45, 10000 Zagreb</item>
      <item>Marko Tomić, Horvaćanska Cesta 128, 10000 Zagreb</item>
    </derivirana_varijabla>
  </DomainObject.Predmet.OstaliListFormatedWithAdress>
  <DomainObject.Predmet.OstaliListFormatedWithAdressOIB>
    <izvorni_sadrzaj>
      <item>Milan Hercigonja, OIB 22582128255, Ivana Šibla 2, 10000 Zagreb</item>
      <item>Ivan Moćan, OIB 35189382097, Našička 45, 10000 Zagreb</item>
      <item>Marko Tomić, OIB 18548396215, Horvaćanska Cesta 128, 10000 Zagreb</item>
    </izvorni_sadrzaj>
    <derivirana_varijabla naziv="DomainObject.Predmet.OstaliListFormatedWithAdressOIB_1">
      <item>Milan Hercigonja, OIB 22582128255, Ivana Šibla 2, 10000 Zagreb</item>
      <item>Ivan Moćan, OIB 35189382097, Našička 45, 10000 Zagreb</item>
      <item>Marko Tomić, OIB 18548396215, Horvaćanska Cesta 128, 10000 Zagreb</item>
    </derivirana_varijabla>
  </DomainObject.Predmet.OstaliListFormatedWithAdressOIB>
  <DomainObject.Predmet.OstaliListNazivFormated>
    <izvorni_sadrzaj>
      <item>Milan Hercigonja</item>
      <item>Ivan Moćan</item>
      <item>Marko Tomić</item>
    </izvorni_sadrzaj>
    <derivirana_varijabla naziv="DomainObject.Predmet.OstaliListNazivFormated_1">
      <item>Milan Hercigonja</item>
      <item>Ivan Moćan</item>
      <item>Marko Tomić</item>
    </derivirana_varijabla>
  </DomainObject.Predmet.OstaliListNazivFormated>
  <DomainObject.Predmet.OstaliListNazivFormatedOIB>
    <izvorni_sadrzaj>
      <item>Milan Hercigonja, OIB 22582128255</item>
      <item>Ivan Moćan, OIB 35189382097</item>
      <item>Marko Tomić, OIB 18548396215</item>
    </izvorni_sadrzaj>
    <derivirana_varijabla naziv="DomainObject.Predmet.OstaliListNazivFormatedOIB_1">
      <item>Milan Hercigonja, OIB 22582128255</item>
      <item>Ivan Moćan, OIB 35189382097</item>
      <item>Marko Tomić, OIB 18548396215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zagrebačka nabavno-prodajna zadruga OBRTNIK</izvorni_sadrzaj>
    <derivirana_varijabla naziv="DomainObject.Predmet.ProtustrankaIDrugi_1">Prva zagrebačka nabavno-prodajna zadruga OBRTNIK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zagrebačka nabavno-prodajna zadruga OBRTNIK, OIB 68703219309, VINKOVIĆEVA 16, 10000 Zagreb</izvorni_sadrzaj>
    <derivirana_varijabla naziv="DomainObject.Predmet.ProtustrankaIDrugiAdressOIB_1">Prva zagrebačka nabavno-prodajna zadruga OBRTNIK, OIB 68703219309, VINKOVIĆEVA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zagrebačka nabavno-prodajna zadruga OBRTNIK</item>
      <item>Milan Hercigonja</item>
      <item>Ivan Moćan</item>
      <item>Marko Tomić</item>
    </izvorni_sadrzaj>
    <derivirana_varijabla naziv="DomainObject.Predmet.SudioniciListNaziv_1">
      <item>FINA Regionalni centar Zagreb</item>
      <item>Prva zagrebačka nabavno-prodajna zadruga OBRTNIK</item>
      <item>Milan Hercigonja</item>
      <item>Ivan Moćan</item>
      <item>Marko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zagrebačka nabavno-prodajna zadruga OBRTNIK, OIB 68703219309, VINKOVIĆEVA 16,10000 Zagreb</item>
      <item>Milan Hercigonja, OIB 22582128255, Ivana Šibla 2,10000 Zagreb</item>
      <item>Ivan Moćan, OIB 35189382097, Našička 45,10000 Zagreb</item>
      <item>Marko Tomić, OIB 18548396215, Horvaćanska Cesta 128,10000 Zagreb</item>
    </izvorni_sadrzaj>
    <derivirana_varijabla naziv="DomainObject.Predmet.SudioniciListAdressOIB_1">
      <item>FINA Regionalni centar Zagreb, OIB 85821130368, Trg svibanjskih žrtava 1995. 1,10000 Zagreb</item>
      <item>Prva zagrebačka nabavno-prodajna zadruga OBRTNIK, OIB 68703219309, VINKOVIĆEVA 16,10000 Zagreb</item>
      <item>Milan Hercigonja, OIB 22582128255, Ivana Šibla 2,10000 Zagreb</item>
      <item>Ivan Moćan, OIB 35189382097, Našička 45,10000 Zagreb</item>
      <item>Marko Tomić, OIB 18548396215, Horvaćanska Cesta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68703219309</item>
      <item>, OIB 22582128255</item>
      <item>, OIB 35189382097</item>
      <item>, OIB 18548396215</item>
    </izvorni_sadrzaj>
    <derivirana_varijabla naziv="DomainObject.Predmet.SudioniciListNazivOIB_1">
      <item>, OIB 85821130368</item>
      <item>, OIB 68703219309</item>
      <item>, OIB 22582128255</item>
      <item>, OIB 35189382097</item>
      <item>, OIB 18548396215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2464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2016-03-17T06:40:00Z</dcterms:created>
  <dc:creator>Sudsko vijeæe</dc:creator>
  <cp:lastModifiedBy>Mirela Šantek</cp:lastModifiedBy>
  <cp:lastPrinted>2016-03-18T08:43:00Z</cp:lastPrinted>
  <dcterms:modified xmlns:xsi="http://www.w3.org/2001/XMLSchema-instance" xsi:type="dcterms:W3CDTF">2016-03-18T08:51:00Z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