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0586" w14:paraId="be70586" w:rsidRDefault="00A01E05" w:rsidP="00A01E0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01E05" w:rsidR="00AE649C" w:rsidRPr="00B76F3C">
      <w:pPr>
        <w:pStyle w:val="NormaleSPIS"/>
        <w:spacing w:after="0"/>
      </w:pPr>
    </w:p>
    <w:p w:rsidRDefault="00A01E05" w:rsidP="00A01E05" w:rsidR="00A01E0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01E05" w:rsidP="00A01E05" w:rsidR="00A01E0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01E05" w:rsidP="00A01E05" w:rsidR="00A01E05" w:rsidRPr="00A01E0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01E05" w:rsidP="00A01E05" w:rsidR="00A01E05">
      <w:pPr>
        <w:spacing w:after="0"/>
        <w:jc w:val="right"/>
      </w:pPr>
      <w:r>
        <w:t>Poslovni broj: 2 St-23/2019-2</w:t>
      </w:r>
    </w:p>
    <w:p w:rsidRDefault="00A01E05" w:rsidP="00A01E05" w:rsidR="00A01E05">
      <w:pPr>
        <w:spacing w:after="0"/>
      </w:pPr>
    </w:p>
    <w:p w:rsidRDefault="00A01E05" w:rsidP="00A01E05" w:rsidR="00A01E05">
      <w:pPr>
        <w:spacing w:after="0"/>
      </w:pPr>
    </w:p>
    <w:p w:rsidRDefault="00A01E05" w:rsidP="00A01E05" w:rsidR="00A01E05">
      <w:pPr>
        <w:spacing w:after="0"/>
        <w:jc w:val="center"/>
      </w:pPr>
      <w:r>
        <w:t>O G L A S</w:t>
      </w:r>
    </w:p>
    <w:p w:rsidRDefault="00A01E05" w:rsidP="00A01E05" w:rsidR="00A01E05">
      <w:pPr>
        <w:spacing w:after="0"/>
        <w:jc w:val="center"/>
      </w:pPr>
    </w:p>
    <w:p w:rsidRDefault="00A01E05" w:rsidP="00A01E05" w:rsidR="00A01E05">
      <w:pPr>
        <w:spacing w:after="0"/>
        <w:jc w:val="both"/>
      </w:pPr>
      <w:r>
        <w:t xml:space="preserve">Trgovački sud u Bjelovaru, u skraćenom stečajnom postupku nad stečajnim dužnikom MARIJAN PROMET jednostavno društvo s ograničenom odgovornošću za ugostiteljstvo i trgovinu, </w:t>
      </w:r>
      <w:proofErr w:type="spellStart"/>
      <w:r>
        <w:t>Bušetina</w:t>
      </w:r>
      <w:proofErr w:type="spellEnd"/>
      <w:r>
        <w:t xml:space="preserve"> (Općina </w:t>
      </w:r>
      <w:proofErr w:type="spellStart"/>
      <w:r>
        <w:t>Špišić</w:t>
      </w:r>
      <w:proofErr w:type="spellEnd"/>
      <w:r>
        <w:t xml:space="preserve"> Bukovica), Matije Gupca 40, MBS: 010096864, OIB: 66023458820, koji se vodi kod ovoga suda pod brojem St-22/2019, temeljem odredbe čl. 430., 431. i 434. Stečajnog zakona (Narodne novine br. 71/15 i 104/17), objavljuje:</w:t>
      </w:r>
    </w:p>
    <w:p w:rsidRDefault="00A01E05" w:rsidP="00A01E05" w:rsidR="00A01E05">
      <w:pPr>
        <w:spacing w:after="0"/>
        <w:jc w:val="both"/>
      </w:pPr>
    </w:p>
    <w:p w:rsidRDefault="00A01E05" w:rsidP="00A01E05" w:rsidR="00A01E05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5.893,91 kunu, u koji iznos je uračunata kamata i naknada Financijske agencije za provedbu ovrhe na novčanim sredstvima.  </w:t>
      </w:r>
    </w:p>
    <w:p w:rsidRDefault="00A01E05" w:rsidP="00A01E05" w:rsidR="00A01E05">
      <w:pPr>
        <w:spacing w:after="0"/>
        <w:jc w:val="both"/>
      </w:pPr>
    </w:p>
    <w:p w:rsidRDefault="00A01E05" w:rsidP="00A01E05" w:rsidR="00A01E05">
      <w:pPr>
        <w:spacing w:after="0"/>
        <w:jc w:val="both"/>
      </w:pPr>
      <w:r>
        <w:t xml:space="preserve">2. Poziva se osoba ovlaštena za zastupanje dužnika – Marijan </w:t>
      </w:r>
      <w:proofErr w:type="spellStart"/>
      <w:r>
        <w:t>Šokec</w:t>
      </w:r>
      <w:proofErr w:type="spellEnd"/>
      <w:r>
        <w:t xml:space="preserve">, </w:t>
      </w:r>
      <w:proofErr w:type="spellStart"/>
      <w:r>
        <w:t>Bušetina</w:t>
      </w:r>
      <w:proofErr w:type="spellEnd"/>
      <w:r>
        <w:t>, Matije Gupca 40, OIB: 31804366787, da u roku od 15 dana od objave ovog oglasa na mrežnoj stranici e-Oglasna ploča Trgovačkog suda u Bjelovaru podnese sudu javnobilježnički ovjerovljen popis imovine i obveza na propisanom obrascu.</w:t>
      </w:r>
    </w:p>
    <w:p w:rsidRDefault="00A01E05" w:rsidP="00A01E05" w:rsidR="00A01E05">
      <w:pPr>
        <w:spacing w:after="0"/>
        <w:jc w:val="both"/>
      </w:pPr>
    </w:p>
    <w:p w:rsidRDefault="00A01E05" w:rsidP="00A01E05" w:rsidR="00A01E0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01E05" w:rsidP="00A01E05" w:rsidR="00A01E05">
      <w:pPr>
        <w:spacing w:after="0"/>
        <w:jc w:val="both"/>
      </w:pPr>
    </w:p>
    <w:p w:rsidRDefault="00A01E05" w:rsidP="00A01E05" w:rsidR="00A01E0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01E05" w:rsidP="00A01E05" w:rsidR="00A01E05">
      <w:pPr>
        <w:spacing w:after="0"/>
        <w:jc w:val="both"/>
      </w:pPr>
    </w:p>
    <w:p w:rsidRDefault="00A01E05" w:rsidP="00A01E05" w:rsidR="00A01E05">
      <w:pPr>
        <w:spacing w:after="0"/>
        <w:jc w:val="center"/>
      </w:pPr>
      <w:r>
        <w:t>U Bjelovaru 30. siječnja 2019.</w:t>
      </w:r>
    </w:p>
    <w:p w:rsidRDefault="00A01E05" w:rsidP="00A01E05" w:rsidR="00A01E0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01E05" w:rsidP="00A01E05" w:rsidR="00A01E05">
      <w:pPr>
        <w:spacing w:after="0"/>
        <w:ind w:firstLine="5103"/>
      </w:pPr>
      <w:r>
        <w:t xml:space="preserve">    SUDSKI SAVJETNIK</w:t>
      </w:r>
    </w:p>
    <w:p w:rsidRDefault="00A01E05" w:rsidP="00A01E0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5D9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E05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3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25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St-23/2019-2</izvorni_sadrzaj>
    <derivirana_varijabla naziv="DomainObject.Oznaka_1">St-23/2019-2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PROMET jednostavno društvo s ograničenom odgovornošću za ugostiteljstvo i trgovinu zastupanog po punomoćniku Marijan Šokec</izvorni_sadrzaj>
    <derivirana_varijabla naziv="DomainObject.Predmet.ProtustrankaFormated_1">  MARIJAN PROMET jednostavno društvo s ograničenom odgovornošću za ugostiteljstvo i trgovinu zastupanog po punomoćniku Marijan Šokec</derivirana_varijabla>
  </DomainObject.Predmet.ProtustrankaFormated>
  <DomainObject.Predmet.ProtustrankaFormatedOIB>
    <izvorni_sadrzaj>  MARIJAN PROMET jednostavno društvo s ograničenom odgovornošću za ugostiteljstvo i trgovinu, OIB 66023458820 zastupanog po punomoćniku Marijan Šokec</izvorni_sadrzaj>
    <derivirana_varijabla naziv="DomainObject.Predmet.ProtustrankaFormatedOIB_1">  MARIJAN PROMET jednostavno društvo s ograničenom odgovornošću za ugostiteljstvo i trgovinu, OIB 66023458820 zastupanog po punomoćniku Marijan Šokec</derivirana_varijabla>
  </DomainObject.Predmet.ProtustrankaFormatedOIB>
  <DomainObject.Predmet.ProtustrankaFormatedWithAdress>
    <izvorni_sadrzaj> MARIJAN PROMET jednostavno društvo s ograničenom odgovornošću za ugostiteljstvo i trgovinu, Matije Gupca 40, 33404 Bušetina zastupanog po punomoćniku Marijan Šokec</izvorni_sadrzaj>
    <derivirana_varijabla naziv="DomainObject.Predmet.ProtustrankaFormatedWithAdress_1"> MARIJAN PROMET jednostavno društvo s ograničenom odgovornošću za ugostiteljstvo i trgovinu, Matije Gupca 40, 33404 Bušetina zastupanog po punomoćniku Marijan Šokec</derivirana_varijabla>
  </DomainObject.Predmet.ProtustrankaFormatedWithAdress>
  <DomainObject.Predmet.ProtustrankaFormatedWithAdressOIB>
    <izvorni_sadrzaj> MARIJAN PROMET jednostavno društvo s ograničenom odgovornošću za ugostiteljstvo i trgovinu, OIB 66023458820, Matije Gupca 40, 33404 Bušetina zastupanog po punomoćniku Marijan Šokec</izvorni_sadrzaj>
    <derivirana_varijabla naziv="DomainObject.Predmet.ProtustrankaFormatedWithAdressOIB_1"> MARIJAN PROMET jednostavno društvo s ograničenom odgovornošću za ugostiteljstvo i trgovinu, OIB 66023458820, Matije Gupca 40, 33404 Bušetina zastupanog po punomoćniku Marijan Šokec</derivirana_varijabla>
  </DomainObject.Predmet.ProtustrankaFormatedWithAdressOIB>
  <DomainObject.Predmet.ProtustrankaWithAdress>
    <izvorni_sadrzaj>MARIJAN PROMET jednostavno društvo s ograničenom odgovornošću za ugostiteljstvo i trgovinu Matije Gupca 40, 33404 Bušetina</izvorni_sadrzaj>
    <derivirana_varijabla naziv="DomainObject.Predmet.ProtustrankaWithAdress_1">MARIJAN PROMET jednostavno društvo s ograničenom odgovornošću za ugostiteljstvo i trgovinu Matije Gupca 40, 33404 Bušetina</derivirana_varijabla>
  </DomainObject.Predmet.ProtustrankaWithAdress>
  <DomainObject.Predmet.ProtustrankaWithAdressOIB>
    <izvorni_sadrzaj>MARIJAN PROMET jednostavno društvo s ograničenom odgovornošću za ugostiteljstvo i trgovinu, OIB 66023458820, Matije Gupca 40, 33404 Bušetina</izvorni_sadrzaj>
    <derivirana_varijabla naziv="DomainObject.Predmet.ProtustrankaWithAdressOIB_1">MARIJAN PROMET jednostavno društvo s ograničenom odgovornošću za ugostiteljstvo i trgovinu, OIB 66023458820, Matije Gupca 40, 33404 Bušetina</derivirana_varijabla>
  </DomainObject.Predmet.ProtustrankaWithAdressOIB>
  <DomainObject.Predmet.ProtustrankaNazivFormated>
    <izvorni_sadrzaj>MARIJAN PROMET jednostavno društvo s ograničenom odgovornošću za ugostiteljstvo i trgovinu</izvorni_sadrzaj>
    <derivirana_varijabla naziv="DomainObject.Predmet.ProtustrankaNazivFormated_1">MARIJAN PROMET jednostavno društvo s ograničenom odgovornošću za ugostiteljstvo i trgovinu</derivirana_varijabla>
  </DomainObject.Predmet.ProtustrankaNazivFormated>
  <DomainObject.Predmet.ProtustrankaNazivFormatedOIB>
    <izvorni_sadrzaj>MARIJAN PROMET jednostavno društvo s ograničenom odgovornošću za ugostiteljstvo i trgovinu, OIB 66023458820</izvorni_sadrzaj>
    <derivirana_varijabla naziv="DomainObject.Predmet.ProtustrankaNazivFormatedOIB_1">MARIJAN PROMET jednostavno društvo s ograničenom odgovornošću za ugostiteljstvo i trgovinu, OIB 66023458820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MARIJAN PROMET jednostavno društvo s ograničenom odgovornošću za ugostiteljstvo i trgovinu zastupanog po punomoćniku Marijan Šokec</item>
    </izvorni_sadrzaj>
    <derivirana_varijabla naziv="DomainObject.Predmet.ProtuStrankaListFormated_1">
      <item>MARIJAN PROMET jednostavno društvo s ograničenom odgovornošću za ugostiteljstvo i trgovinu zastupanog po punomoćniku Marijan Šokec</item>
    </derivirana_varijabla>
  </DomainObject.Predmet.ProtuStrankaListFormated>
  <DomainObject.Predmet.ProtuStrankaListFormatedOIB>
    <izvorni_sadrzaj>
      <item>MARIJAN PROMET jednostavno društvo s ograničenom odgovornošću za ugostiteljstvo i trgovinu, OIB 66023458820 zastupanog po punomoćniku Marijan Šokec</item>
    </izvorni_sadrzaj>
    <derivirana_varijabla naziv="DomainObject.Predmet.ProtuStrankaListFormatedOIB_1">
      <item>MARIJAN PROMET jednostavno društvo s ograničenom odgovornošću za ugostiteljstvo i trgovinu, OIB 66023458820 zastupanog po punomoćniku Marijan Šokec</item>
    </derivirana_varijabla>
  </DomainObject.Predmet.ProtuStrankaListFormatedOIB>
  <DomainObject.Predmet.ProtuStrankaListFormatedWithAdress>
    <izvorni_sadrzaj>
      <item>MARIJAN PROMET jednostavno društvo s ograničenom odgovornošću za ugostiteljstvo i trgovinu, Matije Gupca 40, 33404 Bušetina zastupanog po punomoćniku Marijan Šokec</item>
    </izvorni_sadrzaj>
    <derivirana_varijabla naziv="DomainObject.Predmet.ProtuStrankaListFormatedWithAdress_1">
      <item>MARIJAN PROMET jednostavno društvo s ograničenom odgovornošću za ugostiteljstvo i trgovinu, Matije Gupca 40, 33404 Bušetina zastupanog po punomoćniku Marijan Šokec</item>
    </derivirana_varijabla>
  </DomainObject.Predmet.ProtuStrankaListFormatedWithAdress>
  <DomainObject.Predmet.ProtuStrankaListFormatedWithAdressOIB>
    <izvorni_sadrzaj>
      <item>MARIJAN PROMET jednostavno društvo s ograničenom odgovornošću za ugostiteljstvo i trgovinu, OIB 66023458820, Matije Gupca 40, 33404 Bušetina zastupanog po punomoćniku Marijan Šokec</item>
    </izvorni_sadrzaj>
    <derivirana_varijabla naziv="DomainObject.Predmet.ProtuStrankaListFormatedWithAdressOIB_1">
      <item>MARIJAN PROMET jednostavno društvo s ograničenom odgovornošću za ugostiteljstvo i trgovinu, OIB 66023458820, Matije Gupca 40, 33404 Bušetina zastupanog po punomoćniku Marijan Šokec</item>
    </derivirana_varijabla>
  </DomainObject.Predmet.ProtuStrankaListFormatedWithAdressOIB>
  <DomainObject.Predmet.ProtuStrankaListNazivFormated>
    <izvorni_sadrzaj>
      <item>MARIJAN PROMET jednostavno društvo s ograničenom odgovornošću za ugostiteljstvo i trgovinu</item>
    </izvorni_sadrzaj>
    <derivirana_varijabla naziv="DomainObject.Predmet.ProtuStrankaListNazivFormated_1">
      <item>MARIJAN PROMET jednostavno društvo s ograničenom odgovornošću za ugostiteljstvo i trgovinu</item>
    </derivirana_varijabla>
  </DomainObject.Predmet.ProtuStrankaListNazivFormated>
  <DomainObject.Predmet.ProtuStrankaListNazivFormatedOIB>
    <izvorni_sadrzaj>
      <item>MARIJAN PROMET jednostavno društvo s ograničenom odgovornošću za ugostiteljstvo i trgovinu, OIB 66023458820</item>
    </izvorni_sadrzaj>
    <derivirana_varijabla naziv="DomainObject.Predmet.ProtuStrankaListNazivFormatedOIB_1">
      <item>MARIJAN PROMET jednostavno društvo s ograničenom odgovornošću za ugostiteljstvo i trgovinu, OIB 66023458820</item>
    </derivirana_varijabla>
  </DomainObject.Predmet.ProtuStrankaListNazivFormatedOIB>
  <DomainObject.Predmet.OstaliListFormated>
    <izvorni_sadrzaj>
      <item>Marijan Šokec punomoćnik sudionika u postupku MARIJAN PROMET jednostavno društvo s ograničenom odgovornošću za ugostiteljstvo i trgovinu</item>
    </izvorni_sadrzaj>
    <derivirana_varijabla naziv="DomainObject.Predmet.OstaliListFormated_1">
      <item>Marijan Šokec punomoćnik sudionika u postupku MARIJAN PROMET jednostavno društvo s ograničenom odgovornošću za ugostiteljstvo i trgovinu</item>
    </derivirana_varijabla>
  </DomainObject.Predmet.OstaliListFormated>
  <DomainObject.Predmet.OstaliListFormatedOIB>
    <izvorni_sadrzaj>
      <item>Marijan Šokec, OIB 31804366787 punomoćnik sudionika u postupku MARIJAN PROMET jednostavno društvo s ograničenom odgovornošću za ugostiteljstvo i trgovinu</item>
    </izvorni_sadrzaj>
    <derivirana_varijabla naziv="DomainObject.Predmet.OstaliListFormatedOIB_1">
      <item>Marijan Šokec, OIB 31804366787 punomoćnik sudionika u postupku MARIJAN PROMET jednostavno društvo s ograničenom odgovornošću za ugostiteljstvo i trgovinu</item>
    </derivirana_varijabla>
  </DomainObject.Predmet.OstaliListFormatedOIB>
  <DomainObject.Predmet.OstaliListFormatedWithAdress>
    <izvorni_sadrzaj>
      <item>Marijan Šokec, Matije Gupca 40, 33404 Bušetina punomoćnik sudionika u postupku MARIJAN PROMET jednostavno društvo s ograničenom odgovornošću za ugostiteljstvo i trgovinu</item>
    </izvorni_sadrzaj>
    <derivirana_varijabla naziv="DomainObject.Predmet.OstaliListFormatedWithAdress_1">
      <item>Marijan Šokec, Matije Gupca 40, 33404 Bušetina punomoćnik sudionika u postupku MARIJAN PROMET jednostavno društvo s ograničenom odgovornošću za ugostiteljstvo i trgovinu</item>
    </derivirana_varijabla>
  </DomainObject.Predmet.OstaliListFormatedWithAdress>
  <DomainObject.Predmet.OstaliListFormatedWithAdressOIB>
    <izvorni_sadrzaj>
      <item>Marijan Šokec, OIB 31804366787, Matije Gupca 40, 33404 Bušetina punomoćnik sudionika u postupku MARIJAN PROMET jednostavno društvo s ograničenom odgovornošću za ugostiteljstvo i trgovinu</item>
    </izvorni_sadrzaj>
    <derivirana_varijabla naziv="DomainObject.Predmet.OstaliListFormatedWithAdressOIB_1">
      <item>Marijan Šokec, OIB 31804366787, Matije Gupca 40, 33404 Bušetina punomoćnik sudionika u postupku MARIJAN PROMET jednostavno društvo s ograničenom odgovornošću za ugostiteljstvo i trgovinu</item>
    </derivirana_varijabla>
  </DomainObject.Predmet.OstaliListFormatedWithAdressOIB>
  <DomainObject.Predmet.OstaliListNazivFormated>
    <izvorni_sadrzaj>
      <item>Marijan Šokec</item>
    </izvorni_sadrzaj>
    <derivirana_varijabla naziv="DomainObject.Predmet.OstaliListNazivFormated_1">
      <item>Marijan Šokec</item>
    </derivirana_varijabla>
  </DomainObject.Predmet.OstaliListNazivFormated>
  <DomainObject.Predmet.OstaliListNazivFormatedOIB>
    <izvorni_sadrzaj>
      <item>Marijan Šokec, OIB 31804366787</item>
    </izvorni_sadrzaj>
    <derivirana_varijabla naziv="DomainObject.Predmet.OstaliListNazivFormatedOIB_1">
      <item>Marijan Šokec, OIB 31804366787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St-23/2019-2</izvorni_sadrzaj>
    <derivirana_varijabla naziv="DomainObject.PoslovniBrojDokumenta_1">St-23/2019-2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MARIJAN PROMET jednostavno društvo s ograničenom odgovornošću za ugostiteljstvo i trgovinu</izvorni_sadrzaj>
    <derivirana_varijabla naziv="DomainObject.Predmet.ProtustrankaIDrugi_1">MARIJAN PROMET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MARIJAN PROMET jednostavno društvo s ograničenom odgovornošću za ugostiteljstvo i trgovinu, OIB 66023458820, Matije Gupca 40, 33404 Bušetina</izvorni_sadrzaj>
    <derivirana_varijabla naziv="DomainObject.Predmet.ProtustrankaIDrugiAdressOIB_1">MARIJAN PROMET jednostavno društvo s ograničenom odgovornošću za ugostiteljstvo i trgovinu, OIB 66023458820, Matije Gupca 40, 33404 Bušetina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MARIJAN PROMET jednostavno društvo s ograničenom odgovornošću za ugostiteljstvo i trgovinu</item>
      <item>Marijan Šokec</item>
    </izvorni_sadrzaj>
    <derivirana_varijabla naziv="DomainObject.Predmet.SudioniciListNaziv_1">
      <item>FINA, RC ZAGREB, Podružnica BJELOVAR</item>
      <item>MARIJAN PROMET jednostavno društvo s ograničenom odgovornošću za ugostiteljstvo i trgovinu</item>
      <item>Marijan Šokec</item>
    </derivirana_varijabla>
  </DomainObject.Predmet.SudioniciListNaziv>
  <DomainObject.Predmet.SudioniciListAdressOIB>
    <izvorni_sadrzaj>
      <item>FINA, RC ZAGREB, Podružnica BJELOVAR, OIB 85821130368, F. Supila 4,43000 Bjelovar</item>
      <item>MARIJAN PROMET jednostavno društvo s ograničenom odgovornošću za ugostiteljstvo i trgovinu, OIB 66023458820, Matije Gupca 40,33404 Bušetina</item>
      <item>Marijan Šokec, OIB 31804366787, Matije Gupca 40,33404 Bušetina</item>
    </izvorni_sadrzaj>
    <derivirana_varijabla naziv="DomainObject.Predmet.SudioniciListAdressOIB_1">
      <item>FINA, RC ZAGREB, Podružnica BJELOVAR, OIB 85821130368, F. Supila 4,43000 Bjelovar</item>
      <item>MARIJAN PROMET jednostavno društvo s ograničenom odgovornošću za ugostiteljstvo i trgovinu, OIB 66023458820, Matije Gupca 40,33404 Bušetina</item>
      <item>Marijan Šokec, OIB 31804366787, Matije Gupca 40,33404 Bušetina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0E614-80FE-443B-B86A-12F735A2B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2019-01-30T08:56:00Z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