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a04a0" w14:paraId="afa04a0" w:rsidRDefault="00AE649C" w:rsidP="00FA5B5E" w:rsidR="00AE649C" w:rsidRPr="00B76F3C">
      <w:pPr>
        <w:pStyle w:val="Naslov3"/>
        <w15:collapsed w:val="false"/>
      </w:pPr>
      <w:bookmarkStart w:name="_GoBack" w:id="0"/>
      <w:bookmarkEnd w:id="0"/>
    </w:p>
    <w:p w:rsidRDefault="0040254E" w:rsidP="0040254E" w:rsidR="0040254E" w:rsidRPr="0040254E">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40254E">
        <w:rPr>
          <w:rFonts w:cs="Times New Roman" w:eastAsia="Arial Unicode MS"/>
          <w:bCs/>
          <w:lang w:eastAsia="hr-HR"/>
        </w:rPr>
        <w:t xml:space="preserve"> REPUBLIKA HRVATSKA</w:t>
      </w:r>
    </w:p>
    <w:p w:rsidRDefault="0040254E" w:rsidP="0040254E" w:rsidR="0040254E" w:rsidRPr="0040254E">
      <w:pPr>
        <w:spacing w:after="0"/>
        <w:jc w:val="both"/>
        <w:rPr>
          <w:rFonts w:cs="Times New Roman" w:eastAsia="Times New Roman"/>
          <w:b/>
          <w:szCs w:val="20"/>
          <w:lang w:eastAsia="hr-HR"/>
        </w:rPr>
      </w:pPr>
      <w:r w:rsidRPr="0040254E">
        <w:rPr>
          <w:rFonts w:cs="Times New Roman" w:eastAsia="Times New Roman"/>
          <w:b/>
          <w:lang w:eastAsia="hr-HR" w:val="en-AU"/>
        </w:rPr>
        <w:t xml:space="preserve">TRGOVAČKI SUD U SPLITU </w:t>
      </w:r>
      <w:r w:rsidRPr="0040254E">
        <w:rPr>
          <w:rFonts w:cs="Times New Roman" w:eastAsia="Times New Roman"/>
          <w:lang w:eastAsia="hr-HR" w:val="en-AU"/>
        </w:rPr>
        <w:t xml:space="preserve">            </w:t>
      </w:r>
      <w:r w:rsidRPr="0040254E">
        <w:rPr>
          <w:rFonts w:cs="Times New Roman" w:eastAsia="Times New Roman"/>
          <w:lang w:eastAsia="hr-HR" w:val="en-AU"/>
        </w:rPr>
        <w:tab/>
      </w:r>
      <w:r w:rsidRPr="0040254E">
        <w:rPr>
          <w:rFonts w:cs="Times New Roman" w:eastAsia="Times New Roman"/>
          <w:lang w:eastAsia="hr-HR" w:val="en-AU"/>
        </w:rPr>
        <w:tab/>
      </w:r>
      <w:r w:rsidRPr="0040254E">
        <w:rPr>
          <w:rFonts w:cs="Times New Roman" w:eastAsia="Times New Roman"/>
          <w:lang w:eastAsia="hr-HR" w:val="en-AU"/>
        </w:rPr>
        <w:tab/>
        <w:t xml:space="preserve">      </w:t>
      </w:r>
      <w:proofErr w:type="spellStart"/>
      <w:r w:rsidRPr="0040254E">
        <w:rPr>
          <w:rFonts w:cs="Times New Roman" w:eastAsia="Times New Roman"/>
          <w:b/>
          <w:lang w:eastAsia="hr-HR" w:val="en-AU"/>
        </w:rPr>
        <w:t>Broj</w:t>
      </w:r>
      <w:proofErr w:type="spellEnd"/>
      <w:r w:rsidRPr="0040254E">
        <w:rPr>
          <w:rFonts w:cs="Times New Roman" w:eastAsia="Times New Roman"/>
          <w:b/>
          <w:lang w:eastAsia="hr-HR" w:val="en-AU"/>
        </w:rPr>
        <w:t xml:space="preserve">: 14. </w:t>
      </w:r>
      <w:r w:rsidRPr="0040254E">
        <w:rPr>
          <w:rFonts w:cs="Times New Roman" w:eastAsia="Times New Roman"/>
          <w:b/>
          <w:lang w:eastAsia="hr-HR"/>
        </w:rPr>
        <w:t>St-141/2014.</w:t>
      </w:r>
    </w:p>
    <w:p w:rsidRDefault="0040254E" w:rsidP="0040254E" w:rsidR="0040254E" w:rsidRPr="0040254E">
      <w:pPr>
        <w:spacing w:after="0"/>
        <w:rPr>
          <w:rFonts w:cs="Times New Roman" w:eastAsia="Times New Roman"/>
          <w:b/>
          <w:szCs w:val="20"/>
          <w:lang w:eastAsia="hr-HR"/>
        </w:rPr>
      </w:pPr>
      <w:r w:rsidRPr="0040254E">
        <w:rPr>
          <w:rFonts w:cs="Times New Roman" w:eastAsia="Times New Roman"/>
          <w:b/>
          <w:szCs w:val="20"/>
          <w:lang w:eastAsia="hr-HR"/>
        </w:rPr>
        <w:t xml:space="preserve">             </w:t>
      </w:r>
      <w:proofErr w:type="spellStart"/>
      <w:r w:rsidRPr="0040254E">
        <w:rPr>
          <w:rFonts w:cs="Times New Roman" w:eastAsia="Times New Roman"/>
          <w:b/>
          <w:szCs w:val="20"/>
          <w:lang w:eastAsia="hr-HR"/>
        </w:rPr>
        <w:t>Sukoišanska</w:t>
      </w:r>
      <w:proofErr w:type="spellEnd"/>
      <w:r w:rsidRPr="0040254E">
        <w:rPr>
          <w:rFonts w:cs="Times New Roman" w:eastAsia="Times New Roman"/>
          <w:b/>
          <w:szCs w:val="20"/>
          <w:lang w:eastAsia="hr-HR"/>
        </w:rPr>
        <w:t xml:space="preserve"> 6.</w:t>
      </w:r>
    </w:p>
    <w:p w:rsidRDefault="0040254E" w:rsidP="0040254E" w:rsidR="0040254E" w:rsidRPr="0040254E">
      <w:pPr>
        <w:spacing w:after="0"/>
        <w:rPr>
          <w:rFonts w:cs="Times New Roman" w:eastAsia="Times New Roman"/>
          <w:b/>
          <w:szCs w:val="20"/>
          <w:lang w:eastAsia="hr-HR"/>
        </w:rPr>
      </w:pPr>
      <w:r w:rsidRPr="0040254E">
        <w:rPr>
          <w:rFonts w:cs="Times New Roman" w:eastAsia="Times New Roman"/>
          <w:b/>
          <w:szCs w:val="20"/>
          <w:lang w:eastAsia="hr-HR"/>
        </w:rPr>
        <w:t xml:space="preserve">           21 000  S P L I T</w:t>
      </w:r>
    </w:p>
    <w:p w:rsidRDefault="0040254E" w:rsidP="0040254E" w:rsidR="0040254E" w:rsidRPr="0040254E">
      <w:pPr>
        <w:spacing w:after="0"/>
        <w:rPr>
          <w:rFonts w:cs="Times New Roman" w:eastAsia="Times New Roman"/>
          <w:szCs w:val="20"/>
          <w:lang w:eastAsia="hr-HR"/>
        </w:rPr>
      </w:pPr>
    </w:p>
    <w:p w:rsidRDefault="0040254E" w:rsidP="0040254E" w:rsidR="0040254E" w:rsidRPr="0040254E">
      <w:pPr>
        <w:spacing w:after="0"/>
        <w:jc w:val="center"/>
        <w:rPr>
          <w:rFonts w:cs="Times New Roman" w:eastAsia="Calibri" w:hAnsi="Calibri" w:ascii="Calibri"/>
          <w:b/>
          <w:sz w:val="22"/>
          <w:szCs w:val="22"/>
        </w:rPr>
      </w:pPr>
    </w:p>
    <w:p w:rsidRDefault="0040254E" w:rsidP="0040254E" w:rsidR="0040254E" w:rsidRPr="0040254E">
      <w:pPr>
        <w:spacing w:after="0"/>
        <w:jc w:val="center"/>
        <w:rPr>
          <w:rFonts w:cs="Times New Roman" w:eastAsia="Calibri"/>
          <w:b/>
          <w:bCs/>
        </w:rPr>
      </w:pPr>
      <w:r w:rsidRPr="0040254E">
        <w:rPr>
          <w:rFonts w:cs="Times New Roman" w:eastAsia="Calibri"/>
          <w:b/>
          <w:bCs/>
        </w:rPr>
        <w:t>R E P U B L I K A    H R V A T S K A</w:t>
      </w:r>
    </w:p>
    <w:p w:rsidRDefault="0040254E" w:rsidP="0040254E" w:rsidR="0040254E" w:rsidRPr="0040254E">
      <w:pPr>
        <w:spacing w:after="0"/>
        <w:jc w:val="center"/>
        <w:rPr>
          <w:rFonts w:cs="Times New Roman" w:eastAsia="Calibri"/>
          <w:b/>
          <w:bCs/>
        </w:rPr>
      </w:pPr>
    </w:p>
    <w:p w:rsidRDefault="0040254E" w:rsidP="0040254E" w:rsidR="0040254E" w:rsidRPr="0040254E">
      <w:pPr>
        <w:spacing w:after="0"/>
        <w:jc w:val="center"/>
        <w:rPr>
          <w:rFonts w:cs="Times New Roman" w:eastAsia="Calibri"/>
          <w:b/>
          <w:bCs/>
        </w:rPr>
      </w:pPr>
      <w:r w:rsidRPr="0040254E">
        <w:rPr>
          <w:rFonts w:cs="Times New Roman" w:eastAsia="Calibri"/>
          <w:b/>
          <w:bCs/>
        </w:rPr>
        <w:t>R J E Š E N J E</w:t>
      </w:r>
    </w:p>
    <w:p w:rsidRDefault="0040254E" w:rsidP="0040254E" w:rsidR="0040254E" w:rsidRPr="0040254E">
      <w:pPr>
        <w:spacing w:after="0"/>
        <w:jc w:val="center"/>
        <w:rPr>
          <w:rFonts w:cs="Times New Roman" w:eastAsia="Calibri" w:hAnsi="Calibri" w:ascii="Calibri"/>
          <w:b/>
          <w:sz w:val="22"/>
          <w:szCs w:val="22"/>
        </w:rPr>
      </w:pPr>
    </w:p>
    <w:p w:rsidRDefault="0040254E" w:rsidP="0040254E" w:rsidR="0040254E" w:rsidRPr="0040254E">
      <w:pPr>
        <w:spacing w:after="0"/>
        <w:jc w:val="center"/>
        <w:rPr>
          <w:rFonts w:cs="Times New Roman" w:eastAsia="Calibri" w:hAnsi="Calibri" w:ascii="Calibri"/>
          <w:b/>
          <w:sz w:val="22"/>
          <w:szCs w:val="22"/>
        </w:rPr>
      </w:pPr>
    </w:p>
    <w:p w:rsidRDefault="0040254E" w:rsidP="0040254E" w:rsidR="0040254E" w:rsidRPr="0040254E">
      <w:pPr>
        <w:spacing w:after="0"/>
        <w:jc w:val="both"/>
        <w:rPr>
          <w:rFonts w:cs="Times New Roman" w:eastAsia="Times New Roman"/>
          <w:szCs w:val="20"/>
          <w:lang w:eastAsia="hr-HR"/>
        </w:rPr>
      </w:pPr>
      <w:r w:rsidRPr="0040254E">
        <w:rPr>
          <w:rFonts w:cs="Times New Roman" w:eastAsia="Times New Roman"/>
          <w:lang w:eastAsia="hr-HR"/>
        </w:rPr>
        <w:tab/>
        <w:t xml:space="preserve">Trgovački sud u Splitu, po stečajnom sudcu Jozi Ćaleta, u stečajnom postupku nad stečajnim dužnikom: KRAJINA, poljoprivredna zadruga, Šestanovac (Općina Šestanovac), OIB: 22476830200. (dalje: Dužnik, stečajni Dužnik), kojega zastupa stečajni upravitelji Ivan </w:t>
      </w:r>
      <w:proofErr w:type="spellStart"/>
      <w:r w:rsidRPr="0040254E">
        <w:rPr>
          <w:rFonts w:cs="Times New Roman" w:eastAsia="Times New Roman"/>
          <w:lang w:eastAsia="hr-HR"/>
        </w:rPr>
        <w:t>Sunara</w:t>
      </w:r>
      <w:proofErr w:type="spellEnd"/>
      <w:r w:rsidRPr="0040254E">
        <w:rPr>
          <w:rFonts w:cs="Times New Roman" w:eastAsia="Times New Roman"/>
          <w:lang w:eastAsia="hr-HR"/>
        </w:rPr>
        <w:t xml:space="preserve">, iz Splita, </w:t>
      </w:r>
      <w:proofErr w:type="spellStart"/>
      <w:r w:rsidRPr="0040254E">
        <w:rPr>
          <w:rFonts w:cs="Times New Roman" w:eastAsia="Times New Roman"/>
          <w:lang w:eastAsia="hr-HR"/>
        </w:rPr>
        <w:t>Šimićeva</w:t>
      </w:r>
      <w:proofErr w:type="spellEnd"/>
      <w:r w:rsidRPr="0040254E">
        <w:rPr>
          <w:rFonts w:cs="Times New Roman" w:eastAsia="Times New Roman"/>
          <w:lang w:eastAsia="hr-HR"/>
        </w:rPr>
        <w:t xml:space="preserve"> 20, odlučujući o osporenoj tražbini stečajnog vjerovnika, ispitane na posebnome Ispitnom ročištu održanom danas – 05. srpnja 2016. godine, također </w:t>
      </w:r>
      <w:proofErr w:type="spellStart"/>
      <w:r w:rsidRPr="0040254E">
        <w:rPr>
          <w:rFonts w:cs="Times New Roman" w:eastAsia="Times New Roman"/>
          <w:lang w:eastAsia="hr-HR" w:val="de-DE"/>
        </w:rPr>
        <w:t>danas</w:t>
      </w:r>
      <w:proofErr w:type="spellEnd"/>
      <w:r w:rsidRPr="0040254E">
        <w:rPr>
          <w:rFonts w:cs="Times New Roman" w:eastAsia="Times New Roman"/>
          <w:lang w:eastAsia="hr-HR" w:val="de-DE"/>
        </w:rPr>
        <w:t xml:space="preserve"> – </w:t>
      </w:r>
      <w:r w:rsidRPr="0040254E">
        <w:rPr>
          <w:rFonts w:cs="Times New Roman" w:eastAsia="Times New Roman"/>
          <w:lang w:eastAsia="hr-HR"/>
        </w:rPr>
        <w:t xml:space="preserve">05. srpnja 2016. </w:t>
      </w:r>
      <w:proofErr w:type="spellStart"/>
      <w:r w:rsidRPr="0040254E">
        <w:rPr>
          <w:rFonts w:cs="Times New Roman" w:eastAsia="Times New Roman"/>
          <w:lang w:eastAsia="hr-HR" w:val="de-DE"/>
        </w:rPr>
        <w:t>godine</w:t>
      </w:r>
      <w:proofErr w:type="spellEnd"/>
      <w:r w:rsidRPr="0040254E">
        <w:rPr>
          <w:rFonts w:cs="Times New Roman" w:eastAsia="Times New Roman"/>
          <w:lang w:eastAsia="hr-HR" w:val="de-DE"/>
        </w:rPr>
        <w:t xml:space="preserve">, </w:t>
      </w:r>
      <w:proofErr w:type="spellStart"/>
      <w:r w:rsidRPr="0040254E">
        <w:rPr>
          <w:rFonts w:cs="Times New Roman" w:eastAsia="Times New Roman"/>
          <w:lang w:eastAsia="hr-HR" w:val="de-DE"/>
        </w:rPr>
        <w:t>izvanraspravno</w:t>
      </w:r>
      <w:proofErr w:type="spellEnd"/>
      <w:r w:rsidRPr="0040254E">
        <w:rPr>
          <w:rFonts w:cs="Times New Roman" w:eastAsia="Times New Roman"/>
          <w:lang w:eastAsia="hr-HR" w:val="de-DE"/>
        </w:rPr>
        <w:t>,</w:t>
      </w:r>
    </w:p>
    <w:p w:rsidRDefault="0040254E" w:rsidP="0040254E" w:rsidR="0040254E" w:rsidRPr="0040254E">
      <w:pPr>
        <w:spacing w:after="0"/>
        <w:rPr>
          <w:rFonts w:cs="Times New Roman" w:eastAsia="Times New Roman"/>
          <w:lang w:eastAsia="hr-HR"/>
        </w:rPr>
      </w:pPr>
    </w:p>
    <w:p w:rsidRDefault="0040254E" w:rsidP="0040254E" w:rsidR="0040254E" w:rsidRPr="0040254E">
      <w:pPr>
        <w:spacing w:after="0"/>
        <w:rPr>
          <w:rFonts w:cs="Times New Roman" w:eastAsia="Times New Roman"/>
          <w:lang w:eastAsia="hr-HR"/>
        </w:rPr>
      </w:pPr>
    </w:p>
    <w:p w:rsidRDefault="0040254E" w:rsidP="0040254E" w:rsidR="0040254E" w:rsidRPr="0040254E">
      <w:pPr>
        <w:spacing w:after="0"/>
        <w:jc w:val="center"/>
        <w:rPr>
          <w:rFonts w:cs="Times New Roman" w:eastAsia="Times New Roman"/>
          <w:bCs/>
          <w:lang w:eastAsia="hr-HR"/>
        </w:rPr>
      </w:pPr>
      <w:r w:rsidRPr="0040254E">
        <w:rPr>
          <w:rFonts w:cs="Times New Roman" w:eastAsia="Times New Roman"/>
          <w:lang w:eastAsia="hr-HR"/>
        </w:rPr>
        <w:t>r i j e š i o     j e</w:t>
      </w: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r w:rsidRPr="0040254E">
        <w:rPr>
          <w:rFonts w:cs="Times New Roman" w:eastAsia="Times New Roman"/>
          <w:b/>
          <w:lang w:eastAsia="hr-HR"/>
        </w:rPr>
        <w:t xml:space="preserve">         A/  </w:t>
      </w:r>
      <w:r w:rsidRPr="0040254E">
        <w:rPr>
          <w:rFonts w:cs="Times New Roman" w:eastAsia="Times New Roman"/>
          <w:lang w:eastAsia="hr-HR"/>
        </w:rPr>
        <w:t xml:space="preserve">Utvrđuje se kako je u stečajnom postupku, nad uvodno navedenim stečajnim Dužnikom, na posebnome Ispitnom ročištu održanom danas – 05. srpnja 2016. godine, od strane Stečajnog upravitelja, </w:t>
      </w:r>
      <w:r w:rsidRPr="0040254E">
        <w:rPr>
          <w:rFonts w:cs="Times New Roman" w:eastAsia="Times New Roman"/>
          <w:b/>
          <w:u w:val="single"/>
          <w:lang w:eastAsia="hr-HR"/>
        </w:rPr>
        <w:t>osporena</w:t>
      </w:r>
      <w:r w:rsidRPr="0040254E">
        <w:rPr>
          <w:rFonts w:cs="Times New Roman" w:eastAsia="Times New Roman"/>
          <w:lang w:eastAsia="hr-HR"/>
        </w:rPr>
        <w:t xml:space="preserve"> tražbina stečajnog vjerovnika: </w:t>
      </w: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 xml:space="preserve">SPLIĆANKA-OBUĆA, d.o.o., Šestanovac, OIB: 19850227405, u iznosu od: 1.546.225,07 kuna, </w:t>
      </w: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kao tražbina drugoga višega isplatnog reda (članak 71, stavak 2, Stečajnog zakona (</w:t>
      </w:r>
      <w:r w:rsidRPr="0040254E">
        <w:rPr>
          <w:rFonts w:cs="Times New Roman" w:eastAsia="Times New Roman"/>
          <w:i/>
          <w:lang w:eastAsia="hr-HR"/>
        </w:rPr>
        <w:t>Narodne novine</w:t>
      </w:r>
      <w:r w:rsidRPr="0040254E">
        <w:rPr>
          <w:rFonts w:cs="Times New Roman" w:eastAsia="Times New Roman"/>
          <w:lang w:eastAsia="hr-HR"/>
        </w:rPr>
        <w:t xml:space="preserve"> br.: 44/96. do 133/12, dalje: SZ, u vezi sa člankom 441, Stečajnog zakona (</w:t>
      </w:r>
      <w:r w:rsidRPr="0040254E">
        <w:rPr>
          <w:rFonts w:cs="Times New Roman" w:eastAsia="Times New Roman"/>
          <w:i/>
          <w:lang w:eastAsia="hr-HR"/>
        </w:rPr>
        <w:t>Narodne novine</w:t>
      </w:r>
      <w:r w:rsidRPr="0040254E">
        <w:rPr>
          <w:rFonts w:cs="Times New Roman" w:eastAsia="Times New Roman"/>
          <w:lang w:eastAsia="hr-HR"/>
        </w:rPr>
        <w:t>, br.: 71/15, dalje: SZ/15).</w:t>
      </w: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r w:rsidRPr="0040254E">
        <w:rPr>
          <w:rFonts w:cs="Times New Roman" w:eastAsia="Times New Roman"/>
          <w:b/>
          <w:bCs/>
          <w:lang w:eastAsia="hr-HR"/>
        </w:rPr>
        <w:t xml:space="preserve">          B/</w:t>
      </w:r>
      <w:r w:rsidRPr="0040254E">
        <w:rPr>
          <w:rFonts w:cs="Times New Roman" w:eastAsia="Times New Roman"/>
          <w:lang w:eastAsia="hr-HR"/>
        </w:rPr>
        <w:t xml:space="preserve">  Stečajni vjerovnik osporene tražbine iz točke A/ izrijeke ovog rješenja, </w:t>
      </w:r>
      <w:r w:rsidRPr="0040254E">
        <w:rPr>
          <w:rFonts w:cs="Times New Roman" w:eastAsia="Times New Roman"/>
          <w:bCs/>
          <w:lang w:eastAsia="hr-HR"/>
        </w:rPr>
        <w:t xml:space="preserve">čija se osporena tražbina ne temelji na ovršnoj ispravi, upućuje se u roku od osam (8.) dana od primitka ovog rješenja, pokrenuti parnicu protiv stečajnog Dužnika, radi utvrđenja u parnici osporene mu tražbine u ovome stečajnog postupku. </w:t>
      </w:r>
      <w:r w:rsidRPr="0040254E">
        <w:rPr>
          <w:rFonts w:cs="Times New Roman" w:eastAsia="Times New Roman"/>
          <w:lang w:eastAsia="hr-HR"/>
        </w:rPr>
        <w:t>Ako isti Vjerovnik osporene tražbine, u navedenom roku od osam (8.) dana, ne pokrenu parnicu na koju je upućen, smatrat će se kako je odustao od prava na vođenje parnice.</w:t>
      </w:r>
      <w:r w:rsidRPr="0040254E">
        <w:rPr>
          <w:rFonts w:cs="Times New Roman" w:eastAsia="Times New Roman"/>
          <w:bCs/>
          <w:lang w:eastAsia="hr-HR"/>
        </w:rPr>
        <w:t xml:space="preserve"> </w:t>
      </w:r>
      <w:r w:rsidRPr="0040254E">
        <w:rPr>
          <w:rFonts w:cs="Times New Roman" w:eastAsia="Times New Roman"/>
          <w:lang w:eastAsia="hr-HR"/>
        </w:rPr>
        <w:t>Ako je u vrijeme otvaranja stečajnog postupka pred državnim ili arbitražnim sudom već bio pokrenut parnični postupak o tražbini koja je osporena, postupak radi utvrđivanja tražbine nastavit će se preuzimanjem te parnice pa se naprijed navedeni Vjerovnik osporene tražbine upućuje u</w:t>
      </w:r>
    </w:p>
    <w:p w:rsidRDefault="0040254E" w:rsidP="0040254E" w:rsidR="0040254E">
      <w:pPr>
        <w:spacing w:after="0"/>
        <w:jc w:val="both"/>
        <w:rPr>
          <w:rFonts w:cs="Times New Roman" w:eastAsia="Times New Roman"/>
          <w:lang w:eastAsia="hr-HR"/>
        </w:rPr>
      </w:pPr>
    </w:p>
    <w:p w:rsidRDefault="0040254E" w:rsidP="0040254E" w:rsidR="0040254E">
      <w:pPr>
        <w:spacing w:after="0"/>
        <w:jc w:val="both"/>
        <w:rPr>
          <w:rFonts w:cs="Times New Roman" w:eastAsia="Times New Roman"/>
          <w:lang w:eastAsia="hr-HR"/>
        </w:rPr>
      </w:pPr>
    </w:p>
    <w:p w:rsidRDefault="0040254E" w:rsidP="0040254E" w:rsid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val="en-US"/>
        </w:rPr>
      </w:pP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lastRenderedPageBreak/>
        <w:t xml:space="preserve">                                                                       </w:t>
      </w:r>
      <w:r w:rsidRPr="0040254E">
        <w:rPr>
          <w:rFonts w:cs="Times New Roman" w:eastAsia="Times New Roman"/>
          <w:b/>
          <w:lang w:eastAsia="hr-HR"/>
        </w:rPr>
        <w:t>- 2 -</w:t>
      </w:r>
      <w:r w:rsidRPr="0040254E">
        <w:rPr>
          <w:rFonts w:cs="Times New Roman" w:eastAsia="Times New Roman"/>
          <w:lang w:eastAsia="hr-HR"/>
        </w:rPr>
        <w:t xml:space="preserve">                            </w:t>
      </w:r>
      <w:proofErr w:type="spellStart"/>
      <w:r w:rsidRPr="0040254E">
        <w:rPr>
          <w:rFonts w:cs="Times New Roman" w:eastAsia="Times New Roman"/>
          <w:b/>
          <w:lang w:eastAsia="hr-HR" w:val="en-AU"/>
        </w:rPr>
        <w:t>Broj</w:t>
      </w:r>
      <w:proofErr w:type="spellEnd"/>
      <w:r w:rsidRPr="0040254E">
        <w:rPr>
          <w:rFonts w:cs="Times New Roman" w:eastAsia="Times New Roman"/>
          <w:b/>
          <w:lang w:eastAsia="hr-HR" w:val="en-AU"/>
        </w:rPr>
        <w:t xml:space="preserve">: 14. </w:t>
      </w:r>
      <w:r w:rsidRPr="0040254E">
        <w:rPr>
          <w:rFonts w:cs="Times New Roman" w:eastAsia="Times New Roman"/>
          <w:b/>
          <w:lang w:eastAsia="hr-HR"/>
        </w:rPr>
        <w:t>St-141/2014.</w:t>
      </w:r>
    </w:p>
    <w:p w:rsidRDefault="0040254E" w:rsidP="0040254E" w:rsidR="0040254E" w:rsidRPr="0040254E">
      <w:pPr>
        <w:spacing w:after="0"/>
        <w:jc w:val="both"/>
        <w:rPr>
          <w:rFonts w:cs="Times New Roman" w:eastAsia="Times New Roman"/>
          <w:lang w:val="en-US"/>
        </w:rPr>
      </w:pP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tabs>
          <w:tab w:pos="8280" w:leader="hyphen" w:val="right"/>
        </w:tabs>
        <w:spacing w:after="0"/>
        <w:jc w:val="both"/>
        <w:rPr>
          <w:rFonts w:cs="Times New Roman" w:eastAsia="Times New Roman"/>
          <w:lang w:eastAsia="hr-HR"/>
        </w:rPr>
      </w:pPr>
      <w:r w:rsidRPr="0040254E">
        <w:rPr>
          <w:rFonts w:cs="Times New Roman" w:eastAsia="Times New Roman"/>
          <w:lang w:eastAsia="hr-HR"/>
        </w:rPr>
        <w:t>roku od osam (8.) dana od primitka ovog rješenja podnijeti prijedlog za preuzimanje i nastavak takve parnice a ako to ne učini u tome roku, smatrat će se kako je odustao od prava na vođenje parnice. Žalba izjavljena protiv ovog rješenja o upućivanju na parnicu, bez utjecaja je na rok o upućivanju na parnicu.</w:t>
      </w: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center"/>
        <w:rPr>
          <w:rFonts w:cs="Times New Roman" w:eastAsia="Times New Roman"/>
          <w:lang w:eastAsia="hr-HR"/>
        </w:rPr>
      </w:pPr>
      <w:r w:rsidRPr="0040254E">
        <w:rPr>
          <w:rFonts w:cs="Times New Roman" w:eastAsia="Times New Roman"/>
          <w:lang w:eastAsia="hr-HR"/>
        </w:rPr>
        <w:t>Obrazloženje</w:t>
      </w:r>
    </w:p>
    <w:p w:rsidRDefault="0040254E" w:rsidP="0040254E" w:rsidR="0040254E" w:rsidRPr="0040254E">
      <w:pPr>
        <w:spacing w:after="0"/>
        <w:jc w:val="center"/>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 xml:space="preserve">           Rješenjem ovog suda od 18. studenog 2015. godine, broj: 14.St-141/2014, otvoren je stečajni postupak nad uvodno navedenim stečajnim Dužnikom.</w:t>
      </w: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 xml:space="preserve">       </w:t>
      </w:r>
    </w:p>
    <w:p w:rsidRDefault="0040254E" w:rsidP="0040254E" w:rsidR="0040254E" w:rsidRPr="0040254E">
      <w:pPr>
        <w:spacing w:after="0"/>
        <w:ind w:firstLine="720"/>
        <w:jc w:val="both"/>
        <w:rPr>
          <w:rFonts w:cs="Times New Roman" w:eastAsia="Times New Roman"/>
          <w:lang w:eastAsia="hr-HR"/>
        </w:rPr>
      </w:pPr>
      <w:r w:rsidRPr="0040254E">
        <w:rPr>
          <w:rFonts w:cs="Times New Roman" w:eastAsia="Times New Roman"/>
          <w:lang w:eastAsia="hr-HR"/>
        </w:rPr>
        <w:t>Nakon što su vjerovnici prijavili svoje tražbine u stečajni postupak, iste su tražbine ispitane na prvome Ispitnom ročištu održanom dana 18. veljače 2016. godine te je potom dana 03. ožujka 2016. godine Stečajni sudac sastavio Posebnu tablicu ispitanih tražbina, sukladno članak 177, stavak 2, SZ. Temeljem iste Posebne tablice ispitanih tražbina, sačinjene po Stečajnom sucu, isti je Stečajni sudac rješenjem od 03. ožujka 2016. godine, broj: gornji, temeljem odredbe članka 177, stavak 3, SZ, odlučio o tome u kojem su iznosu i u kojem isplatnom redu tada utvrđene, odnosno, osporene pojedine tražbine. Istim je tim rješenjem Stečajni sudac odlučio i o upućivanju na parnicu radi utvrđivanja u parnici osporenih tražbina temeljem odredbe članka 177, stavak 3. i članka 178. i 179, SZ.</w:t>
      </w: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ind w:firstLine="720"/>
        <w:jc w:val="both"/>
        <w:rPr>
          <w:rFonts w:cs="Times New Roman" w:eastAsia="Times New Roman"/>
          <w:lang w:eastAsia="hr-HR"/>
        </w:rPr>
      </w:pPr>
      <w:r w:rsidRPr="0040254E">
        <w:rPr>
          <w:rFonts w:cs="Times New Roman" w:eastAsia="Times New Roman"/>
          <w:lang w:eastAsia="hr-HR"/>
        </w:rPr>
        <w:t>Tražbina u izrijeci ovog rješenja navedenog Vjerovnika, koja je prijavljena unutar roka za prijavljivanje tražbina, ispitana je na posebnome Ispitnom ročištu održanom danas – 05. srpnja 2016. godine, nakon čega je Stečajni sudac, također, danas sastavio Posebnu tablicu tako ispitane tražbine, sukladno članku 177, stavak 2, SZ, temeljem koje Posebne tablice Stečajni sudac ovim rješenjem, temeljem odredbe članka 177, stavak 3, SZ, odlučuje o tome u kojem je iznosu i u kojem isplatnom redu osporena ista tražbina. Ovim istim rješenjem Stečajni sudac odlučuje i o upućivanju na parnicu radi utvrđivanja u parnici jedne jedine osporene tražbine, temeljem odredbe članka 177, stavak 3. i 4. i članka 178. i 179, SZ.</w:t>
      </w: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 xml:space="preserve">          U odnosu na osporenu tražbinu, za naglasiti je kako je istu osporio Stečajni upravitelj kao osporavatelj i u prijavljenom iznosu od: 1.546.225,07 kuna, kako je to i navedeno u izrijeci rješenja pod točkom A/. Razlog osporavanja ove tražbine jest zastara iste tražbine.</w:t>
      </w: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 xml:space="preserve">              Vjerovnika osporene tražbine koja se ne temelji na ovršnoj ispravi, Sud je uputio pokrenuti parnicu protiv stečajnog Dužnika i to u propisnom roku od osam (8) dana, radi utvrđenja u parnici iste osporene tražbine. Ako upućeni u parnicu istu parnicu ne pokrene </w:t>
      </w:r>
    </w:p>
    <w:p w:rsidRDefault="0040254E" w:rsidP="0040254E" w:rsidR="0040254E" w:rsidRPr="0040254E">
      <w:pPr>
        <w:spacing w:after="0"/>
        <w:jc w:val="both"/>
        <w:rPr>
          <w:rFonts w:cs="Times New Roman" w:eastAsia="Times New Roman"/>
          <w:lang w:eastAsia="hr-HR"/>
        </w:rPr>
      </w:pPr>
    </w:p>
    <w:p w:rsidRDefault="0040254E" w:rsidP="0040254E" w:rsidR="0040254E">
      <w:pPr>
        <w:spacing w:after="0"/>
        <w:jc w:val="both"/>
        <w:rPr>
          <w:rFonts w:cs="Times New Roman" w:eastAsia="Times New Roman"/>
          <w:lang w:eastAsia="hr-HR"/>
        </w:rPr>
      </w:pPr>
    </w:p>
    <w:p w:rsidRDefault="0040254E" w:rsidP="0040254E" w:rsidR="0040254E">
      <w:pPr>
        <w:spacing w:after="0"/>
        <w:jc w:val="both"/>
        <w:rPr>
          <w:rFonts w:cs="Times New Roman" w:eastAsia="Times New Roman"/>
          <w:lang w:eastAsia="hr-HR"/>
        </w:rPr>
      </w:pPr>
    </w:p>
    <w:p w:rsidRDefault="0040254E" w:rsidP="0040254E" w:rsidR="0040254E">
      <w:pPr>
        <w:spacing w:after="0"/>
        <w:jc w:val="both"/>
        <w:rPr>
          <w:rFonts w:cs="Times New Roman" w:eastAsia="Times New Roman"/>
          <w:lang w:eastAsia="hr-HR"/>
        </w:rPr>
      </w:pPr>
    </w:p>
    <w:p w:rsidRDefault="0040254E" w:rsidP="0040254E" w:rsidR="0040254E">
      <w:pPr>
        <w:spacing w:after="0"/>
        <w:jc w:val="both"/>
        <w:rPr>
          <w:rFonts w:cs="Times New Roman" w:eastAsia="Times New Roman"/>
          <w:lang w:eastAsia="hr-HR"/>
        </w:rPr>
      </w:pPr>
    </w:p>
    <w:p w:rsidRDefault="0040254E" w:rsidP="0040254E" w:rsidR="0040254E">
      <w:pPr>
        <w:spacing w:after="0"/>
        <w:jc w:val="both"/>
        <w:rPr>
          <w:rFonts w:cs="Times New Roman" w:eastAsia="Times New Roman"/>
          <w:lang w:eastAsia="hr-HR"/>
        </w:rPr>
      </w:pPr>
    </w:p>
    <w:p w:rsidRDefault="0040254E" w:rsidP="0040254E" w:rsid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 xml:space="preserve">                                                                       </w:t>
      </w:r>
      <w:r w:rsidRPr="0040254E">
        <w:rPr>
          <w:rFonts w:cs="Times New Roman" w:eastAsia="Times New Roman"/>
          <w:b/>
          <w:lang w:eastAsia="hr-HR"/>
        </w:rPr>
        <w:t>- 3 -</w:t>
      </w:r>
      <w:r w:rsidRPr="0040254E">
        <w:rPr>
          <w:rFonts w:cs="Times New Roman" w:eastAsia="Times New Roman"/>
          <w:lang w:eastAsia="hr-HR"/>
        </w:rPr>
        <w:t xml:space="preserve">                            </w:t>
      </w:r>
      <w:proofErr w:type="spellStart"/>
      <w:r w:rsidRPr="0040254E">
        <w:rPr>
          <w:rFonts w:cs="Times New Roman" w:eastAsia="Times New Roman"/>
          <w:b/>
          <w:lang w:eastAsia="hr-HR" w:val="en-AU"/>
        </w:rPr>
        <w:t>Broj</w:t>
      </w:r>
      <w:proofErr w:type="spellEnd"/>
      <w:r w:rsidRPr="0040254E">
        <w:rPr>
          <w:rFonts w:cs="Times New Roman" w:eastAsia="Times New Roman"/>
          <w:b/>
          <w:lang w:eastAsia="hr-HR" w:val="en-AU"/>
        </w:rPr>
        <w:t xml:space="preserve">: 14. </w:t>
      </w:r>
      <w:r w:rsidRPr="0040254E">
        <w:rPr>
          <w:rFonts w:cs="Times New Roman" w:eastAsia="Times New Roman"/>
          <w:b/>
          <w:lang w:eastAsia="hr-HR"/>
        </w:rPr>
        <w:t>St-141/2014.</w:t>
      </w: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 xml:space="preserve">u navedenom roku od osam (8) dana, smatrat će se kako je isti odustao od prava na vođenje parnice, kako je to i propisano odredbom članka 178, stavak 1. i 6, SZ. Ako je o osporenoj tražbini, u vrijeme otvaranja stečajnog postupka, pred državnim ili arbitražnim sudom, već bio pokrenut parnični postupak, postupak radi utvrđivanja takve tražbine nastavit će se preuzimanjem te parnice pa je Vjerovnik osporene tražbine upućen u roku od osam (8) dana od primitka ovog rješenja podnijeti prijedlog za preuzimanje i nastavak takve parnice a ako to ne učini u tome roku, smatrat će se kako je odustao od prava na vođenje parnice a žalba izjavljena protiv rješenja o upućivanju u parnicu, bez utjecaja je na rok za pokretanje, odnosno, preuzimanje iste parnice, kako je to i propisano odredbom članka 178, stavak 6, SZ, sukladno čemu je riješeno kao pod točkom B/, izrijeke rješenja. </w:t>
      </w: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 xml:space="preserve">            Radi svega izloženog i temeljem navedenih odredaba SZ, riješeno je kao u izrijeci ovog rješenja.</w:t>
      </w: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center"/>
        <w:rPr>
          <w:rFonts w:cs="Times New Roman" w:eastAsia="Times New Roman"/>
          <w:lang w:eastAsia="hr-HR"/>
        </w:rPr>
      </w:pPr>
      <w:r w:rsidRPr="0040254E">
        <w:rPr>
          <w:rFonts w:cs="Times New Roman" w:eastAsia="Times New Roman"/>
          <w:lang w:eastAsia="hr-HR"/>
        </w:rPr>
        <w:t>Split,  05. srpnja 2016. godine.</w:t>
      </w:r>
    </w:p>
    <w:p w:rsidRDefault="0040254E" w:rsidP="0040254E" w:rsidR="0040254E" w:rsidRPr="0040254E">
      <w:pPr>
        <w:spacing w:after="0"/>
        <w:jc w:val="center"/>
        <w:rPr>
          <w:rFonts w:cs="Times New Roman" w:eastAsia="Times New Roman"/>
          <w:lang w:eastAsia="hr-HR"/>
        </w:rPr>
      </w:pPr>
    </w:p>
    <w:p w:rsidRDefault="0040254E" w:rsidP="0040254E" w:rsidR="0040254E" w:rsidRPr="0040254E">
      <w:pPr>
        <w:spacing w:after="0"/>
        <w:jc w:val="center"/>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 xml:space="preserve">                                                                                                     STEČAJNI SUDAC:</w:t>
      </w: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 xml:space="preserve">                                                                                                          Jozo Ćaleta, v.r.,</w:t>
      </w:r>
    </w:p>
    <w:p w:rsidRDefault="0040254E" w:rsidP="0040254E" w:rsidR="0040254E" w:rsidRPr="0040254E">
      <w:pPr>
        <w:spacing w:after="0"/>
        <w:rPr>
          <w:rFonts w:cs="Times New Roman" w:eastAsia="Times New Roman"/>
          <w:lang w:eastAsia="hr-HR"/>
        </w:rPr>
      </w:pPr>
    </w:p>
    <w:p w:rsidRDefault="0040254E" w:rsidP="0040254E" w:rsidR="0040254E" w:rsidRPr="0040254E">
      <w:pPr>
        <w:spacing w:after="0"/>
        <w:rPr>
          <w:rFonts w:cs="Times New Roman" w:eastAsia="Times New Roman"/>
          <w:lang w:eastAsia="hr-HR"/>
        </w:rPr>
      </w:pPr>
    </w:p>
    <w:p w:rsidRDefault="0040254E" w:rsidP="0040254E" w:rsidR="0040254E" w:rsidRPr="0040254E">
      <w:pPr>
        <w:spacing w:after="120"/>
        <w:jc w:val="both"/>
        <w:rPr>
          <w:rFonts w:cs="Times New Roman" w:eastAsia="Times New Roman"/>
          <w:lang w:eastAsia="hr-HR"/>
        </w:rPr>
      </w:pPr>
      <w:r w:rsidRPr="0040254E">
        <w:rPr>
          <w:rFonts w:cs="Times New Roman" w:eastAsia="Times New Roman"/>
          <w:u w:val="single"/>
          <w:lang w:eastAsia="hr-HR"/>
        </w:rPr>
        <w:t>POUKA O PRAVNOM LIJEKU:</w:t>
      </w:r>
      <w:r w:rsidRPr="0040254E">
        <w:rPr>
          <w:rFonts w:cs="Times New Roman" w:eastAsia="Times New Roman"/>
          <w:lang w:eastAsia="hr-HR"/>
        </w:rPr>
        <w:t xml:space="preserve"> Protiv ovog rješenja može izjaviti žalbu Vjerovnik osporene tražbine i to u dijelu koji se tiče njegove prijavljene tražbine. Protiv ovog rješenja može izjaviti žalbu i Stečajni upravitelj. Žalba se izjavljuje u roku od osam (8) dana, podnosi se u tri primjerka Trgovačkom sudu u Splitu, Split, </w:t>
      </w:r>
      <w:proofErr w:type="spellStart"/>
      <w:r w:rsidRPr="0040254E">
        <w:rPr>
          <w:rFonts w:cs="Times New Roman" w:eastAsia="Times New Roman"/>
          <w:lang w:eastAsia="hr-HR"/>
        </w:rPr>
        <w:t>Sukoišanska</w:t>
      </w:r>
      <w:proofErr w:type="spellEnd"/>
      <w:r w:rsidRPr="0040254E">
        <w:rPr>
          <w:rFonts w:cs="Times New Roman" w:eastAsia="Times New Roman"/>
          <w:lang w:eastAsia="hr-HR"/>
        </w:rPr>
        <w:t xml:space="preserve"> 6, kao sudu prvog stupnja a o istoj žalbi u drugom stupnju odlučuje Visoki trgovački sud Republike Hrvatske u Zagrebu.</w:t>
      </w:r>
    </w:p>
    <w:p w:rsidRDefault="0040254E" w:rsidP="0040254E" w:rsidR="0040254E" w:rsidRPr="0040254E">
      <w:pPr>
        <w:spacing w:after="0"/>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u w:val="single"/>
          <w:lang w:eastAsia="hr-HR"/>
        </w:rPr>
      </w:pPr>
      <w:r w:rsidRPr="0040254E">
        <w:rPr>
          <w:rFonts w:cs="Times New Roman" w:eastAsia="Times New Roman"/>
          <w:u w:val="single"/>
          <w:lang w:eastAsia="hr-HR"/>
        </w:rPr>
        <w:t>DNA:</w:t>
      </w: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 xml:space="preserve">1)  Stečajni upravitelj: Ivan </w:t>
      </w:r>
      <w:proofErr w:type="spellStart"/>
      <w:r w:rsidRPr="0040254E">
        <w:rPr>
          <w:rFonts w:cs="Times New Roman" w:eastAsia="Times New Roman"/>
          <w:lang w:eastAsia="hr-HR"/>
        </w:rPr>
        <w:t>Sunara</w:t>
      </w:r>
      <w:proofErr w:type="spellEnd"/>
      <w:r w:rsidRPr="0040254E">
        <w:rPr>
          <w:rFonts w:cs="Times New Roman" w:eastAsia="Times New Roman"/>
          <w:lang w:eastAsia="hr-HR"/>
        </w:rPr>
        <w:t xml:space="preserve">, </w:t>
      </w:r>
      <w:proofErr w:type="spellStart"/>
      <w:r w:rsidRPr="0040254E">
        <w:rPr>
          <w:rFonts w:cs="Times New Roman" w:eastAsia="Times New Roman"/>
          <w:lang w:eastAsia="hr-HR"/>
        </w:rPr>
        <w:t>Šimićeva</w:t>
      </w:r>
      <w:proofErr w:type="spellEnd"/>
      <w:r w:rsidRPr="0040254E">
        <w:rPr>
          <w:rFonts w:cs="Times New Roman" w:eastAsia="Times New Roman"/>
          <w:lang w:eastAsia="hr-HR"/>
        </w:rPr>
        <w:t xml:space="preserve"> 20., </w:t>
      </w: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2)  SPLIĆANKA-OBUĆA, d.o.o., Šestanovac,</w:t>
      </w: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3)  e-Oglasna ploča Suda – rok 20. dana,</w:t>
      </w: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4)  Spis.</w:t>
      </w: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Split,  05. srpnja 2016. godine.</w:t>
      </w:r>
      <w:r w:rsidRPr="0040254E">
        <w:rPr>
          <w:rFonts w:cs="Times New Roman" w:eastAsia="Times New Roman"/>
          <w:b/>
          <w:lang w:eastAsia="hr-HR"/>
        </w:rPr>
        <w:t xml:space="preserve">                                           </w:t>
      </w:r>
      <w:r w:rsidRPr="0040254E">
        <w:rPr>
          <w:rFonts w:cs="Times New Roman" w:eastAsia="Times New Roman"/>
          <w:lang w:eastAsia="hr-HR"/>
        </w:rPr>
        <w:t>STEČAJNI SUDAC:</w:t>
      </w:r>
    </w:p>
    <w:p w:rsidRDefault="0040254E" w:rsidP="0040254E" w:rsidR="0040254E" w:rsidRPr="0040254E">
      <w:pPr>
        <w:spacing w:after="0"/>
        <w:jc w:val="both"/>
        <w:rPr>
          <w:rFonts w:cs="Times New Roman" w:eastAsia="Times New Roman"/>
          <w:lang w:eastAsia="hr-HR"/>
        </w:rPr>
      </w:pPr>
      <w:r w:rsidRPr="0040254E">
        <w:rPr>
          <w:rFonts w:cs="Times New Roman" w:eastAsia="Times New Roman"/>
          <w:lang w:eastAsia="hr-HR"/>
        </w:rPr>
        <w:t xml:space="preserve">                                                                                                      </w:t>
      </w:r>
      <w:smartTag w:element="PersonName" w:uri="urn:schemas-microsoft-com:office:smarttags">
        <w:r w:rsidRPr="0040254E">
          <w:rPr>
            <w:rFonts w:cs="Times New Roman" w:eastAsia="Times New Roman"/>
            <w:lang w:eastAsia="hr-HR"/>
          </w:rPr>
          <w:t>Jozo Ćaleta</w:t>
        </w:r>
      </w:smartTag>
      <w:r w:rsidRPr="0040254E">
        <w:rPr>
          <w:rFonts w:cs="Times New Roman" w:eastAsia="Times New Roman"/>
          <w:lang w:eastAsia="hr-HR"/>
        </w:rPr>
        <w:t>,</w:t>
      </w:r>
    </w:p>
    <w:p w:rsidRDefault="0040254E" w:rsidP="0040254E" w:rsidR="0040254E" w:rsidRPr="0040254E">
      <w:pPr>
        <w:spacing w:after="0"/>
        <w:jc w:val="both"/>
        <w:rPr>
          <w:rFonts w:cs="Times New Roman" w:eastAsia="Times New Roman"/>
          <w:lang w:eastAsia="hr-HR"/>
        </w:rPr>
      </w:pPr>
    </w:p>
    <w:p w:rsidRDefault="0040254E" w:rsidP="0040254E" w:rsidR="0040254E" w:rsidRPr="0040254E">
      <w:pPr>
        <w:spacing w:after="0"/>
        <w:jc w:val="both"/>
        <w:rPr>
          <w:rFonts w:cs="Times New Roman" w:eastAsia="Times New Roman"/>
          <w:lang w:val="en-US"/>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254E"/>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97322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St-141/2014-58</izvorni_sadrzaj>
    <derivirana_varijabla naziv="DomainObject.Oznaka_1">St-141/2014-58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2014.</izvorni_sadrzaj>
    <derivirana_varijabla naziv="DomainObject.Predmet.DatumOsnivanja_1">17.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St-141/2014</izvorni_sadrzaj>
    <derivirana_varijabla naziv="DomainObject.Predmet.OznakaBroj_1">St-141/2014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KRAJINA poljoprivredna zadruga u stečaju</izvorni_sadrzaj>
    <derivirana_varijabla naziv="DomainObject.Predmet.ProtustrankaFormated_1">  KRAJINA poljoprivredna zadruga u stečaju</derivirana_varijabla>
  </DomainObject.Predmet.ProtustrankaFormated>
  <DomainObject.Predmet.ProtustrankaFormatedOIB>
    <izvorni_sadrzaj>  KRAJINA poljoprivredna zadruga u stečaju, OIB 22476830200</izvorni_sadrzaj>
    <derivirana_varijabla naziv="DomainObject.Predmet.ProtustrankaFormatedOIB_1">  KRAJINA poljoprivredna zadruga u stečaju, OIB 22476830200</derivirana_varijabla>
  </DomainObject.Predmet.ProtustrankaFormatedOIB>
  <DomainObject.Predmet.ProtustrankaFormatedWithAdress>
    <izvorni_sadrzaj> KRAJINA poljoprivredna zadruga u stečaju, Dr. Franje Tuđmana 1, 21250 Šestanovac</izvorni_sadrzaj>
    <derivirana_varijabla naziv="DomainObject.Predmet.ProtustrankaFormatedWithAdress_1"> KRAJINA poljoprivredna zadruga u stečaju, Dr. Franje Tuđmana 1, 21250 Šestanovac</derivirana_varijabla>
  </DomainObject.Predmet.ProtustrankaFormatedWithAdress>
  <DomainObject.Predmet.ProtustrankaFormatedWithAdressOIB>
    <izvorni_sadrzaj> KRAJINA poljoprivredna zadruga u stečaju, OIB 22476830200, Dr. Franje Tuđmana 1, 21250 Šestanovac</izvorni_sadrzaj>
    <derivirana_varijabla naziv="DomainObject.Predmet.ProtustrankaFormatedWithAdressOIB_1"> KRAJINA poljoprivredna zadruga u stečaju, OIB 22476830200, Dr. Franje Tuđmana 1, 21250 Šestanovac</derivirana_varijabla>
  </DomainObject.Predmet.ProtustrankaFormatedWithAdressOIB>
  <DomainObject.Predmet.ProtustrankaWithAdress>
    <izvorni_sadrzaj>KRAJINA poljoprivredna zadruga u stečaju Dr. Franje Tuđmana 1, 21250 Šestanovac</izvorni_sadrzaj>
    <derivirana_varijabla naziv="DomainObject.Predmet.ProtustrankaWithAdress_1">KRAJINA poljoprivredna zadruga u stečaju Dr. Franje Tuđmana 1, 21250 Šestanovac</derivirana_varijabla>
  </DomainObject.Predmet.ProtustrankaWithAdress>
  <DomainObject.Predmet.ProtustrankaWithAdressOIB>
    <izvorni_sadrzaj>KRAJINA poljoprivredna zadruga u stečaju, OIB 22476830200, Dr. Franje Tuđmana 1, 21250 Šestanovac</izvorni_sadrzaj>
    <derivirana_varijabla naziv="DomainObject.Predmet.ProtustrankaWithAdressOIB_1">KRAJINA poljoprivredna zadruga u stečaju, OIB 22476830200, Dr. Franje Tuđmana 1, 21250 Šestanovac</derivirana_varijabla>
  </DomainObject.Predmet.ProtustrankaWithAdressOIB>
  <DomainObject.Predmet.ProtustrankaNazivFormated>
    <izvorni_sadrzaj>KRAJINA poljoprivredna zadruga u stečaju</izvorni_sadrzaj>
    <derivirana_varijabla naziv="DomainObject.Predmet.ProtustrankaNazivFormated_1">KRAJINA poljoprivredna zadruga u stečaju</derivirana_varijabla>
  </DomainObject.Predmet.ProtustrankaNazivFormated>
  <DomainObject.Predmet.ProtustrankaNazivFormatedOIB>
    <izvorni_sadrzaj>KRAJINA poljoprivredna zadruga u stečaju, OIB 22476830200</izvorni_sadrzaj>
    <derivirana_varijabla naziv="DomainObject.Predmet.ProtustrankaNazivFormatedOIB_1">KRAJINA poljoprivredna zadruga u stečaju, OIB 22476830200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KRČINA, d.o.o. za trgovinu i proizvodnju zastupanog po punomoćniku Krešimir Biočić; SPLIĆANKA-OBUĆA d.o.o.</izvorni_sadrzaj>
    <derivirana_varijabla naziv="DomainObject.Predmet.StrankaFormated_1">  KRČINA, d.o.o. za trgovinu i proizvodnju zastupanog po punomoćniku Krešimir Biočić; SPLIĆANKA-OBUĆA d.o.o.</derivirana_varijabla>
  </DomainObject.Predmet.StrankaFormated>
  <DomainObject.Predmet.StrankaFormatedOIB>
    <izvorni_sadrzaj>  KRČINA, d.o.o. za trgovinu i proizvodnju, OIB 54265007001 zastupanog po punomoćniku Krešimir Biočić; SPLIĆANKA-OBUĆA d.o.o., OIB 19850227405</izvorni_sadrzaj>
    <derivirana_varijabla naziv="DomainObject.Predmet.StrankaFormatedOIB_1">  KRČINA, d.o.o. za trgovinu i proizvodnju, OIB 54265007001 zastupanog po punomoćniku Krešimir Biočić; SPLIĆANKA-OBUĆA d.o.o., OIB 19850227405</derivirana_varijabla>
  </DomainObject.Predmet.StrankaFormatedOIB>
  <DomainObject.Predmet.StrankaFormatedWithAdress>
    <izvorni_sadrzaj> KRČINA, d.o.o. za trgovinu i proizvodnju, Lovreć 0, 21256 Lovreć zastupanog po punomoćniku Krešimir Biočić; SPLIĆANKA-OBUĆA d.o.o., Šestanovac, 21250 Šestanovac</izvorni_sadrzaj>
    <derivirana_varijabla naziv="DomainObject.Predmet.StrankaFormatedWithAdress_1"> KRČINA, d.o.o. za trgovinu i proizvodnju, Lovreć 0, 21256 Lovreć zastupanog po punomoćniku Krešimir Biočić; SPLIĆANKA-OBUĆA d.o.o., Šestanovac, 21250 Šestanovac</derivirana_varijabla>
  </DomainObject.Predmet.StrankaFormatedWithAdress>
  <DomainObject.Predmet.StrankaFormatedWithAdressOIB>
    <izvorni_sadrzaj> KRČINA, d.o.o. za trgovinu i proizvodnju, OIB 54265007001, Lovreć 0, 21256 Lovreć zastupanog po punomoćniku Krešimir Biočić; SPLIĆANKA-OBUĆA d.o.o., OIB 19850227405, Šestanovac, 21250 Šestanovac</izvorni_sadrzaj>
    <derivirana_varijabla naziv="DomainObject.Predmet.StrankaFormatedWithAdressOIB_1"> KRČINA, d.o.o. za trgovinu i proizvodnju, OIB 54265007001, Lovreć 0, 21256 Lovreć zastupanog po punomoćniku Krešimir Biočić; SPLIĆANKA-OBUĆA d.o.o., OIB 19850227405, Šestanovac, 21250 Šestanovac</derivirana_varijabla>
  </DomainObject.Predmet.StrankaFormatedWithAdressOIB>
  <DomainObject.Predmet.StrankaWithAdress>
    <izvorni_sadrzaj>KRČINA, d.o.o. za trgovinu i proizvodnju Lovreć 0,21256 Lovreć,SPLIĆANKA-OBUĆA d.o.o. Šestanovac,21250 Šestanovac</izvorni_sadrzaj>
    <derivirana_varijabla naziv="DomainObject.Predmet.StrankaWithAdress_1">KRČINA, d.o.o. za trgovinu i proizvodnju Lovreć 0,21256 Lovreć,SPLIĆANKA-OBUĆA d.o.o. Šestanovac,21250 Šestanovac</derivirana_varijabla>
  </DomainObject.Predmet.StrankaWithAdress>
  <DomainObject.Predmet.StrankaWithAdressOIB>
    <izvorni_sadrzaj>KRČINA, d.o.o. za trgovinu i proizvodnju, OIB 54265007001, Lovreć 0,21256 Lovreć,SPLIĆANKA-OBUĆA d.o.o., OIB 19850227405, Šestanovac,21250 Šestanovac</izvorni_sadrzaj>
    <derivirana_varijabla naziv="DomainObject.Predmet.StrankaWithAdressOIB_1">KRČINA, d.o.o. za trgovinu i proizvodnju, OIB 54265007001, Lovreć 0,21256 Lovreć,SPLIĆANKA-OBUĆA d.o.o., OIB 19850227405, Šestanovac,21250 Šestanovac</derivirana_varijabla>
  </DomainObject.Predmet.StrankaWithAdressOIB>
  <DomainObject.Predmet.StrankaNazivFormated>
    <izvorni_sadrzaj>KRČINA, d.o.o. za trgovinu i proizvodnju,SPLIĆANKA-OBUĆA d.o.o.</izvorni_sadrzaj>
    <derivirana_varijabla naziv="DomainObject.Predmet.StrankaNazivFormated_1">KRČINA, d.o.o. za trgovinu i proizvodnju,SPLIĆANKA-OBUĆA d.o.o.</derivirana_varijabla>
  </DomainObject.Predmet.StrankaNazivFormated>
  <DomainObject.Predmet.StrankaNazivFormatedOIB>
    <izvorni_sadrzaj>KRČINA, d.o.o. za trgovinu i proizvodnju, OIB 54265007001,SPLIĆANKA-OBUĆA d.o.o., OIB 19850227405</izvorni_sadrzaj>
    <derivirana_varijabla naziv="DomainObject.Predmet.StrankaNazivFormatedOIB_1">KRČINA, d.o.o. za trgovinu i proizvodnju, OIB 54265007001,SPLIĆANKA-OBUĆA d.o.o., OIB 19850227405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KRČINA, d.o.o. za trgovinu i proizvodnju zastupanog po punomoćniku Krešimir Biočić</item>
      <item>SPLIĆANKA-OBUĆA d.o.o.</item>
    </izvorni_sadrzaj>
    <derivirana_varijabla naziv="DomainObject.Predmet.StrankaListFormated_1">
      <item>KRČINA, d.o.o. za trgovinu i proizvodnju zastupanog po punomoćniku Krešimir Biočić</item>
      <item>SPLIĆANKA-OBUĆA d.o.o.</item>
    </derivirana_varijabla>
  </DomainObject.Predmet.StrankaListFormated>
  <DomainObject.Predmet.StrankaListFormatedOIB>
    <izvorni_sadrzaj>
      <item>KRČINA, d.o.o. za trgovinu i proizvodnju, OIB 54265007001 zastupanog po punomoćniku Krešimir Biočić</item>
      <item>SPLIĆANKA-OBUĆA d.o.o., OIB 19850227405</item>
    </izvorni_sadrzaj>
    <derivirana_varijabla naziv="DomainObject.Predmet.StrankaListFormatedOIB_1">
      <item>KRČINA, d.o.o. za trgovinu i proizvodnju, OIB 54265007001 zastupanog po punomoćniku Krešimir Biočić</item>
      <item>SPLIĆANKA-OBUĆA d.o.o., OIB 19850227405</item>
    </derivirana_varijabla>
  </DomainObject.Predmet.StrankaListFormatedOIB>
  <DomainObject.Predmet.StrankaListFormatedWithAdress>
    <izvorni_sadrzaj>
      <item>KRČINA, d.o.o. za trgovinu i proizvodnju, Lovreć 0, 21256 Lovreć zastupanog po punomoćniku Krešimir Biočić</item>
      <item>SPLIĆANKA-OBUĆA d.o.o., Šestanovac, 21250 Šestanovac</item>
    </izvorni_sadrzaj>
    <derivirana_varijabla naziv="DomainObject.Predmet.StrankaListFormatedWithAdress_1">
      <item>KRČINA, d.o.o. za trgovinu i proizvodnju, Lovreć 0, 21256 Lovreć zastupanog po punomoćniku Krešimir Biočić</item>
      <item>SPLIĆANKA-OBUĆA d.o.o., Šestanovac, 21250 Šestanovac</item>
    </derivirana_varijabla>
  </DomainObject.Predmet.StrankaListFormatedWithAdress>
  <DomainObject.Predmet.StrankaListFormatedWithAdressOIB>
    <izvorni_sadrzaj>
      <item>KRČINA, d.o.o. za trgovinu i proizvodnju, OIB 54265007001, Lovreć 0, 21256 Lovreć zastupanog po punomoćniku Krešimir Biočić</item>
      <item>SPLIĆANKA-OBUĆA d.o.o., OIB 19850227405, Šestanovac, 21250 Šestanovac</item>
    </izvorni_sadrzaj>
    <derivirana_varijabla naziv="DomainObject.Predmet.StrankaListFormatedWithAdressOIB_1">
      <item>KRČINA, d.o.o. za trgovinu i proizvodnju, OIB 54265007001, Lovreć 0, 21256 Lovreć zastupanog po punomoćniku Krešimir Biočić</item>
      <item>SPLIĆANKA-OBUĆA d.o.o., OIB 19850227405, Šestanovac, 21250 Šestanovac</item>
    </derivirana_varijabla>
  </DomainObject.Predmet.StrankaListFormatedWithAdressOIB>
  <DomainObject.Predmet.StrankaListNazivFormated>
    <izvorni_sadrzaj>
      <item>KRČINA, d.o.o. za trgovinu i proizvodnju</item>
      <item>SPLIĆANKA-OBUĆA d.o.o.</item>
    </izvorni_sadrzaj>
    <derivirana_varijabla naziv="DomainObject.Predmet.StrankaListNazivFormated_1">
      <item>KRČINA, d.o.o. za trgovinu i proizvodnju</item>
      <item>SPLIĆANKA-OBUĆA d.o.o.</item>
    </derivirana_varijabla>
  </DomainObject.Predmet.StrankaListNazivFormated>
  <DomainObject.Predmet.StrankaListNazivFormatedOIB>
    <izvorni_sadrzaj>
      <item>KRČINA, d.o.o. za trgovinu i proizvodnju, OIB 54265007001</item>
      <item>SPLIĆANKA-OBUĆA d.o.o., OIB 19850227405</item>
    </izvorni_sadrzaj>
    <derivirana_varijabla naziv="DomainObject.Predmet.StrankaListNazivFormatedOIB_1">
      <item>KRČINA, d.o.o. za trgovinu i proizvodnju, OIB 54265007001</item>
      <item>SPLIĆANKA-OBUĆA d.o.o., OIB 19850227405</item>
    </derivirana_varijabla>
  </DomainObject.Predmet.StrankaListNazivFormatedOIB>
  <DomainObject.Predmet.ProtuStrankaListFormated>
    <izvorni_sadrzaj>
      <item>KRAJINA poljoprivredna zadruga u stečaju</item>
    </izvorni_sadrzaj>
    <derivirana_varijabla naziv="DomainObject.Predmet.ProtuStrankaListFormated_1">
      <item>KRAJINA poljoprivredna zadruga u stečaju</item>
    </derivirana_varijabla>
  </DomainObject.Predmet.ProtuStrankaListFormated>
  <DomainObject.Predmet.ProtuStrankaListFormatedOIB>
    <izvorni_sadrzaj>
      <item>KRAJINA poljoprivredna zadruga u stečaju, OIB 22476830200</item>
    </izvorni_sadrzaj>
    <derivirana_varijabla naziv="DomainObject.Predmet.ProtuStrankaListFormatedOIB_1">
      <item>KRAJINA poljoprivredna zadruga u stečaju, OIB 22476830200</item>
    </derivirana_varijabla>
  </DomainObject.Predmet.ProtuStrankaListFormatedOIB>
  <DomainObject.Predmet.ProtuStrankaListFormatedWithAdress>
    <izvorni_sadrzaj>
      <item>KRAJINA poljoprivredna zadruga u stečaju, Dr. Franje Tuđmana 1, 21250 Šestanovac</item>
    </izvorni_sadrzaj>
    <derivirana_varijabla naziv="DomainObject.Predmet.ProtuStrankaListFormatedWithAdress_1">
      <item>KRAJINA poljoprivredna zadruga u stečaju, Dr. Franje Tuđmana 1, 21250 Šestanovac</item>
    </derivirana_varijabla>
  </DomainObject.Predmet.ProtuStrankaListFormatedWithAdress>
  <DomainObject.Predmet.ProtuStrankaListFormatedWithAdressOIB>
    <izvorni_sadrzaj>
      <item>KRAJINA poljoprivredna zadruga u stečaju, OIB 22476830200, Dr. Franje Tuđmana 1, 21250 Šestanovac</item>
    </izvorni_sadrzaj>
    <derivirana_varijabla naziv="DomainObject.Predmet.ProtuStrankaListFormatedWithAdressOIB_1">
      <item>KRAJINA poljoprivredna zadruga u stečaju, OIB 22476830200, Dr. Franje Tuđmana 1, 21250 Šestanovac</item>
    </derivirana_varijabla>
  </DomainObject.Predmet.ProtuStrankaListFormatedWithAdressOIB>
  <DomainObject.Predmet.ProtuStrankaListNazivFormated>
    <izvorni_sadrzaj>
      <item>KRAJINA poljoprivredna zadruga u stečaju</item>
    </izvorni_sadrzaj>
    <derivirana_varijabla naziv="DomainObject.Predmet.ProtuStrankaListNazivFormated_1">
      <item>KRAJINA poljoprivredna zadruga u stečaju</item>
    </derivirana_varijabla>
  </DomainObject.Predmet.ProtuStrankaListNazivFormated>
  <DomainObject.Predmet.ProtuStrankaListNazivFormatedOIB>
    <izvorni_sadrzaj>
      <item>KRAJINA poljoprivredna zadruga u stečaju, OIB 22476830200</item>
    </izvorni_sadrzaj>
    <derivirana_varijabla naziv="DomainObject.Predmet.ProtuStrankaListNazivFormatedOIB_1">
      <item>KRAJINA poljoprivredna zadruga u stečaju, OIB 22476830200</item>
    </derivirana_varijabla>
  </DomainObject.Predmet.ProtuStrankaListNazivFormatedOIB>
  <DomainObject.Predmet.OstaliListFormated>
    <izvorni_sadrzaj>
      <item>Krešimir Biočić punomoćnik sudionika u postupku KRČINA, d.o.o. za trgovinu i proizvodnju</item>
      <item>Ivan Sunara</item>
    </izvorni_sadrzaj>
    <derivirana_varijabla naziv="DomainObject.Predmet.OstaliListFormated_1">
      <item>Krešimir Biočić punomoćnik sudionika u postupku KRČINA, d.o.o. za trgovinu i proizvodnju</item>
      <item>Ivan Sunara</item>
    </derivirana_varijabla>
  </DomainObject.Predmet.OstaliListFormated>
  <DomainObject.Predmet.OstaliListFormatedOIB>
    <izvorni_sadrzaj>
      <item>Krešimir Biočić, OIB 47569422569 punomoćnik sudionika u postupku KRČINA, d.o.o. za trgovinu i proizvodnju</item>
      <item>Ivan Sunara, OIB 17000771045</item>
    </izvorni_sadrzaj>
    <derivirana_varijabla naziv="DomainObject.Predmet.OstaliListFormatedOIB_1">
      <item>Krešimir Biočić, OIB 47569422569 punomoćnik sudionika u postupku KRČINA, d.o.o. za trgovinu i proizvodnju</item>
      <item>Ivan Sunara, OIB 17000771045</item>
    </derivirana_varijabla>
  </DomainObject.Predmet.OstaliListFormatedOIB>
  <DomainObject.Predmet.OstaliListFormatedWithAdress>
    <izvorni_sadrzaj>
      <item>Krešimir Biočić, Brune Bušića 37, 21260 Imotski punomoćnik sudionika u postupku KRČINA, d.o.o. za trgovinu i proizvodnju</item>
      <item>Ivan Sunara, Šimićeva 20, 21000 Split</item>
    </izvorni_sadrzaj>
    <derivirana_varijabla naziv="DomainObject.Predmet.OstaliListFormatedWithAdress_1">
      <item>Krešimir Biočić, Brune Bušića 37, 21260 Imotski punomoćnik sudionika u postupku KRČINA, d.o.o. za trgovinu i proizvodnju</item>
      <item>Ivan Sunara, Šimićeva 20, 21000 Split</item>
    </derivirana_varijabla>
  </DomainObject.Predmet.OstaliListFormatedWithAdress>
  <DomainObject.Predmet.OstaliListFormatedWithAdressOIB>
    <izvorni_sadrzaj>
      <item>Krešimir Biočić, OIB 47569422569, Brune Bušića 37, 21260 Imotski punomoćnik sudionika u postupku KRČINA, d.o.o. za trgovinu i proizvodnju</item>
      <item>Ivan Sunara, OIB 17000771045, Šimićeva 20, 21000 Split</item>
    </izvorni_sadrzaj>
    <derivirana_varijabla naziv="DomainObject.Predmet.OstaliListFormatedWithAdressOIB_1">
      <item>Krešimir Biočić, OIB 47569422569, Brune Bušića 37, 21260 Imotski punomoćnik sudionika u postupku KRČINA, d.o.o. za trgovinu i proizvodnju</item>
      <item>Ivan Sunara, OIB 17000771045, Šimićeva 20, 21000 Split</item>
    </derivirana_varijabla>
  </DomainObject.Predmet.OstaliListFormatedWithAdressOIB>
  <DomainObject.Predmet.OstaliListNazivFormated>
    <izvorni_sadrzaj>
      <item>Krešimir Biočić</item>
      <item>Ivan Sunara</item>
    </izvorni_sadrzaj>
    <derivirana_varijabla naziv="DomainObject.Predmet.OstaliListNazivFormated_1">
      <item>Krešimir Biočić</item>
      <item>Ivan Sunara</item>
    </derivirana_varijabla>
  </DomainObject.Predmet.OstaliListNazivFormated>
  <DomainObject.Predmet.OstaliListNazivFormatedOIB>
    <izvorni_sadrzaj>
      <item>Krešimir Biočić, OIB 47569422569</item>
      <item>Ivan Sunara, OIB 17000771045</item>
    </izvorni_sadrzaj>
    <derivirana_varijabla naziv="DomainObject.Predmet.OstaliListNazivFormatedOIB_1">
      <item>Krešimir Biočić, OIB 47569422569</item>
      <item>Ivan Sunara, OIB 17000771045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St-141/2014-58</izvorni_sadrzaj>
    <derivirana_varijabla naziv="DomainObject.PoslovniBrojDokumenta_1">St-141/2014-58</derivirana_varijabla>
  </DomainObject.PoslovniBrojDokumenta>
  <DomainObject.Predmet.StrankaIDrugi>
    <izvorni_sadrzaj>KRČINA, d.o.o. za trgovinu i proizvodnju i dr.</izvorni_sadrzaj>
    <derivirana_varijabla naziv="DomainObject.Predmet.StrankaIDrugi_1">KRČINA, d.o.o. za trgovinu i proizvodnju i dr.</derivirana_varijabla>
  </DomainObject.Predmet.StrankaIDrugi>
  <DomainObject.Predmet.ProtustrankaIDrugi>
    <izvorni_sadrzaj>KRAJINA poljoprivredna zadruga u stečaju</izvorni_sadrzaj>
    <derivirana_varijabla naziv="DomainObject.Predmet.ProtustrankaIDrugi_1">KRAJINA poljoprivredna zadruga u stečaju</derivirana_varijabla>
  </DomainObject.Predmet.ProtustrankaIDrugi>
  <DomainObject.Predmet.StrankaIDrugiAdressOIB>
    <izvorni_sadrzaj>KRČINA, d.o.o. za trgovinu i proizvodnju, OIB 54265007001, Lovreć 0, 21256 Lovreć i dr.</izvorni_sadrzaj>
    <derivirana_varijabla naziv="DomainObject.Predmet.StrankaIDrugiAdressOIB_1">KRČINA, d.o.o. za trgovinu i proizvodnju, OIB 54265007001, Lovreć 0, 21256 Lovreć i dr.</derivirana_varijabla>
  </DomainObject.Predmet.StrankaIDrugiAdressOIB>
  <DomainObject.Predmet.ProtustrankaIDrugiAdressOIB>
    <izvorni_sadrzaj>KRAJINA poljoprivredna zadruga u stečaju, OIB 22476830200, Dr. Franje Tuđmana 1, 21250 Šestanovac</izvorni_sadrzaj>
    <derivirana_varijabla naziv="DomainObject.Predmet.ProtustrankaIDrugiAdressOIB_1">KRAJINA poljoprivredna zadruga u stečaju, OIB 22476830200, Dr. Franje Tuđmana 1, 21250 Šestanovac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KRČINA, d.o.o. za trgovinu i proizvodnju</item>
      <item>KRAJINA poljoprivredna zadruga u stečaju</item>
      <item>Krešimir Biočić</item>
      <item>Ivan Sunara</item>
      <item>SPLIĆANKA-OBUĆA d.o.o.</item>
    </izvorni_sadrzaj>
    <derivirana_varijabla naziv="DomainObject.Predmet.SudioniciListNaziv_1">
      <item>KRČINA, d.o.o. za trgovinu i proizvodnju</item>
      <item>KRAJINA poljoprivredna zadruga u stečaju</item>
      <item>Krešimir Biočić</item>
      <item>Ivan Sunara</item>
      <item>SPLIĆANKA-OBUĆA d.o.o.</item>
    </derivirana_varijabla>
  </DomainObject.Predmet.SudioniciListNaziv>
  <DomainObject.Predmet.SudioniciListAdressOIB>
    <izvorni_sadrzaj>
      <item>KRČINA, d.o.o. za trgovinu i proizvodnju, OIB 54265007001, Lovreć 0,21256 Lovreć</item>
      <item>KRAJINA poljoprivredna zadruga u stečaju, OIB 22476830200, Dr. Franje Tuđmana 1,21250 Šestanovac</item>
      <item>Krešimir Biočić, OIB 47569422569, Brune Bušića 37,21260 Imotski</item>
      <item>Ivan Sunara, OIB 17000771045, Šimićeva 20,21000 Split</item>
      <item>SPLIĆANKA-OBUĆA d.o.o., OIB 19850227405, Šestanovac,21250 Šestanovac</item>
    </izvorni_sadrzaj>
    <derivirana_varijabla naziv="DomainObject.Predmet.SudioniciListAdressOIB_1">
      <item>KRČINA, d.o.o. za trgovinu i proizvodnju, OIB 54265007001, Lovreć 0,21256 Lovreć</item>
      <item>KRAJINA poljoprivredna zadruga u stečaju, OIB 22476830200, Dr. Franje Tuđmana 1,21250 Šestanovac</item>
      <item>Krešimir Biočić, OIB 47569422569, Brune Bušića 37,21260 Imotski</item>
      <item>Ivan Sunara, OIB 17000771045, Šimićeva 20,21000 Split</item>
      <item>SPLIĆANKA-OBUĆA d.o.o., OIB 19850227405, Šestanovac,21250 Šestanovac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E4AAB6-78E4-4AF4-9E7E-5111420750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981</properties:Words>
  <properties:Characters>5215</properties:Characters>
  <properties:Lines>143</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2016-07-05T11:22:00Z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St-141/2014-58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