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9a4d5b2" w14:paraId="9a4d5b2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C56095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>
              <w:rPr>
                <w:rFonts w:cs="Times New Roman" w:eastAsia="Times New Roman"/>
                <w:lang w:eastAsia="hr-HR"/>
              </w:rPr>
              <w:t>683/16-15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>
        <w:t xml:space="preserve"> DIN STAKLO d.o.o., Križevci, Petra Zrinskog 17, OIB: 87295813737</w:t>
      </w:r>
      <w:r w:rsidR="00817A75">
        <w:t xml:space="preserve">, </w:t>
      </w:r>
      <w:r>
        <w:t>6. prosinca</w:t>
      </w:r>
      <w:r w:rsidR="004E2A90">
        <w:t xml:space="preserve"> 2017.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C56095">
        <w:t xml:space="preserve"> DIN STAKLO d.o.o., Križevci, Petra Zrinskog 17, OIB: 87295813737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C56095">
        <w:rPr>
          <w:rFonts w:cs="Times New Roman"/>
        </w:rPr>
        <w:t xml:space="preserve"> Irena Pikija, Varaždin, Trakošćanska 18, OIB: 10075192446</w:t>
      </w:r>
      <w:r w:rsidR="00817A75">
        <w:rPr>
          <w:rFonts w:cs="Times New Roman"/>
        </w:rPr>
        <w:t>.</w:t>
      </w:r>
      <w:r w:rsidR="00C56095">
        <w:rPr>
          <w:rFonts w:cs="Times New Roman"/>
        </w:rPr>
        <w:t xml:space="preserve"> 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C56095">
        <w:rPr>
          <w:rFonts w:cs="Times New Roman"/>
        </w:rPr>
        <w:t>22. travnja 2016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C56095">
        <w:rPr>
          <w:rFonts w:cs="Times New Roman"/>
        </w:rPr>
        <w:t>1. rujna 2015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636</w:t>
      </w:r>
      <w:r>
        <w:rPr>
          <w:rFonts w:cs="Times New Roman"/>
        </w:rPr>
        <w:t xml:space="preserve"> dana u iznosu od </w:t>
      </w:r>
      <w:r w:rsidR="00C56095">
        <w:rPr>
          <w:rFonts w:cs="Times New Roman"/>
        </w:rPr>
        <w:t>20.170,42</w:t>
      </w:r>
      <w:r>
        <w:rPr>
          <w:rFonts w:cs="Times New Roman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</w:t>
      </w:r>
      <w:r w:rsidR="00C56095">
        <w:rPr>
          <w:rFonts w:cs="Times New Roman"/>
        </w:rPr>
        <w:t>21. ožujka</w:t>
      </w:r>
      <w:r>
        <w:rPr>
          <w:rFonts w:cs="Times New Roman"/>
        </w:rPr>
        <w:t xml:space="preserve"> 2017. na kojem je </w:t>
      </w:r>
      <w:r w:rsidR="00C56095">
        <w:rPr>
          <w:rFonts w:cs="Times New Roman"/>
        </w:rPr>
        <w:t>punomoćnica dužnika izjavila da predlaže da se s obzirom na to da dužnik nema imovine, da je u blokadi i da je prestao s poslovanjem još 2011., ovaj stečajni postupak otvori i zaključi</w:t>
      </w:r>
      <w:r w:rsidR="008757A7">
        <w:rPr>
          <w:rFonts w:cs="Times New Roman"/>
        </w:rPr>
        <w:t xml:space="preserve">. 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Nakon toga sud je rješenjem od </w:t>
      </w:r>
      <w:r w:rsidR="00C56095">
        <w:rPr>
          <w:rFonts w:cs="Times New Roman"/>
        </w:rPr>
        <w:t>30. ožujka</w:t>
      </w:r>
      <w:r>
        <w:rPr>
          <w:rFonts w:cs="Times New Roman"/>
        </w:rPr>
        <w:t xml:space="preserve"> 2017., poslovni broj St-</w:t>
      </w:r>
      <w:r w:rsidR="00C56095">
        <w:rPr>
          <w:rFonts w:cs="Times New Roman"/>
        </w:rPr>
        <w:t>683/16-11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Varaždin, </w:t>
      </w:r>
      <w:r w:rsidR="00C56095">
        <w:rPr>
          <w:rFonts w:cs="Times New Roman"/>
        </w:rPr>
        <w:t>6. prosinca</w:t>
      </w:r>
      <w:r>
        <w:rPr>
          <w:rFonts w:cs="Times New Roman"/>
        </w:rPr>
        <w:t xml:space="preserve"> 2017.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 w:rsidRP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Porezna uprava, Područni ured Koprivnica, Ispostava Križevci, I. Z. Dijankovečkog 8,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Dužniku</w:t>
      </w:r>
      <w:r w:rsidR="00C56095">
        <w:rPr>
          <w:rFonts w:cs="Times New Roman"/>
        </w:rPr>
        <w:t xml:space="preserve"> i direktoru dužnika</w:t>
      </w:r>
      <w:r>
        <w:rPr>
          <w:rFonts w:cs="Times New Roman"/>
        </w:rPr>
        <w:t xml:space="preserve">, </w:t>
      </w:r>
      <w:r w:rsidR="00C56095">
        <w:rPr>
          <w:rFonts w:cs="Times New Roman"/>
        </w:rPr>
        <w:t>po punomoćnici Sanji Mihalić, odvjetnici iz Varaždina, A. Stepinca 1,</w:t>
      </w: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Stečajnom upravitelju, </w:t>
      </w:r>
      <w:r w:rsidR="00C56095">
        <w:rPr>
          <w:rFonts w:cs="Times New Roman"/>
        </w:rPr>
        <w:t xml:space="preserve">Ireni Pikija, Varaždin, Trakošćanska 18, 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41F" w:rsidP="004E2A90" w:rsidR="0009441F">
      <w:pPr>
        <w:spacing w:after="0"/>
      </w:pPr>
      <w:r>
        <w:separator/>
      </w:r>
    </w:p>
  </w:endnote>
  <w:endnote w:id="0" w:type="continuationSeparator">
    <w:p w:rsidRDefault="0009441F" w:rsidP="004E2A90" w:rsidR="000944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41F" w:rsidP="004E2A90" w:rsidR="0009441F">
      <w:pPr>
        <w:spacing w:after="0"/>
      </w:pPr>
      <w:r>
        <w:separator/>
      </w:r>
    </w:p>
  </w:footnote>
  <w:footnote w:id="0" w:type="continuationSeparator">
    <w:p w:rsidRDefault="0009441F" w:rsidP="004E2A90" w:rsidR="0009441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59B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C56095">
      <w:t>683/16-15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3170CC"/>
    <w:rsid w:val="00346AE1"/>
    <w:rsid w:val="003A259B"/>
    <w:rsid w:val="004E2A90"/>
    <w:rsid w:val="00817A75"/>
    <w:rsid w:val="00826138"/>
    <w:rsid w:val="008757A7"/>
    <w:rsid w:val="00930D39"/>
    <w:rsid w:val="00954519"/>
    <w:rsid w:val="00B37617"/>
    <w:rsid w:val="00B83CB9"/>
    <w:rsid w:val="00C56095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59B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59B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59B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59B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59B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59B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59B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59B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St-683/2016-15</izvorni_sadrzaj>
    <derivirana_varijabla naziv="DomainObject.Oznaka_1">St-683/2016-15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 STAKLO društvo s ograničenom odgovornošću za proizvodnju, trgovinu i usluge zastupanog po punomoćniku ODVJETNICA SANJA MIHALIĆ</izvorni_sadrzaj>
    <derivirana_varijabla naziv="DomainObject.Predmet.ProtustrankaFormated_1">  DIN STAKLO društvo s ograničenom odgovornošću za proizvodnju, trgovinu i usluge zastupanog po punomoćniku ODVJETNICA SANJA MIHALIĆ</derivirana_varijabla>
  </DomainObject.Predmet.ProtustrankaFormated>
  <DomainObject.Predmet.ProtustrankaFormatedOIB>
    <izvorni_sadrzaj>  DIN STAKLO društvo s ograničenom odgovornošću za proizvodnju, trgovinu i usluge, OIB 87295813737 zastupanog po punomoćniku ODVJETNICA SANJA MIHALIĆ</izvorni_sadrzaj>
    <derivirana_varijabla naziv="DomainObject.Predmet.ProtustrankaFormatedOIB_1">  DIN STAKLO društvo s ograničenom odgovornošću za proizvodnju, trgovinu i usluge, OIB 87295813737 zastupanog po punomoćniku ODVJETNICA SANJA MIHALIĆ</derivirana_varijabla>
  </DomainObject.Predmet.ProtustrankaFormatedOIB>
  <DomainObject.Predmet.ProtustrankaFormatedWithAdress>
    <izvorni_sadrzaj> DIN STAKLO društvo s ograničenom odgovornošću za proizvodnju, trgovinu i usluge, Petra Zrinskog 17, 48260 Križevci zastupanog po punomoćniku ODVJETNICA SANJA MIHALIĆ</izvorni_sadrzaj>
    <derivirana_varijabla naziv="DomainObject.Predmet.ProtustrankaFormatedWithAdress_1"> DIN STAKLO društvo s ograničenom odgovornošću za proizvodnju, trgovinu i usluge, Petra Zrinskog 17, 48260 Križevci zastupanog po punomoćniku ODVJETNICA SANJA MIHALIĆ</derivirana_varijabla>
  </DomainObject.Predmet.ProtustrankaFormatedWithAdress>
  <DomainObject.Predmet.ProtustrankaFormatedWithAdressOIB>
    <izvorni_sadrzaj> DIN STAKLO društvo s ograničenom odgovornošću za proizvodnju, trgovinu i usluge, OIB 87295813737, Petra Zrinskog 17, 48260 Križevci zastupanog po punomoćniku ODVJETNICA SANJA MIHALIĆ</izvorni_sadrzaj>
    <derivirana_varijabla naziv="DomainObject.Predmet.ProtustrankaFormatedWithAdressOIB_1"> DIN STAKLO društvo s ograničenom odgovornošću za proizvodnju, trgovinu i usluge, OIB 87295813737, Petra Zrinskog 17, 48260 Križevci zastupanog po punomoćniku ODVJETNICA SANJA MIHALIĆ</derivirana_varijabla>
  </DomainObject.Predmet.ProtustrankaFormatedWithAdressOIB>
  <DomainObject.Predmet.ProtustrankaWithAdress>
    <izvorni_sadrzaj>DIN STAKLO društvo s ograničenom odgovornošću za proizvodnju, trgovinu i usluge Petra Zrinskog 17, 48260 Križevci</izvorni_sadrzaj>
    <derivirana_varijabla naziv="DomainObject.Predmet.ProtustrankaWithAdress_1">DIN STAKLO društvo s ograničenom odgovornošću za proizvodnju, trgovinu i usluge Petra Zrinskog 17, 48260 Križevci</derivirana_varijabla>
  </DomainObject.Predmet.ProtustrankaWithAdress>
  <DomainObject.Predmet.ProtustrankaWithAdressOIB>
    <izvorni_sadrzaj>DIN STAKLO društvo s ograničenom odgovornošću za proizvodnju, trgovinu i usluge, OIB 87295813737, Petra Zrinskog 17, 48260 Križevci</izvorni_sadrzaj>
    <derivirana_varijabla naziv="DomainObject.Predmet.ProtustrankaWithAdressOIB_1">DIN STAKLO društvo s ograničenom odgovornošću za proizvodnju, trgovinu i usluge, OIB 87295813737, Petra Zrinskog 17, 48260 Križevci</derivirana_varijabla>
  </DomainObject.Predmet.ProtustrankaWithAdressOIB>
  <DomainObject.Predmet.ProtustrankaNazivFormated>
    <izvorni_sadrzaj>DIN STAKLO društvo s ograničenom odgovornošću za proizvodnju, trgovinu i usluge</izvorni_sadrzaj>
    <derivirana_varijabla naziv="DomainObject.Predmet.ProtustrankaNazivFormated_1">DIN STAKLO društvo s ograničenom odgovornošću za proizvodnju, trgovinu i usluge</derivirana_varijabla>
  </DomainObject.Predmet.ProtustrankaNazivFormated>
  <DomainObject.Predmet.ProtustrankaNazivFormatedOIB>
    <izvorni_sadrzaj>DIN STAKLO društvo s ograničenom odgovornošću za proizvodnju, trgovinu i usluge, OIB 87295813737</izvorni_sadrzaj>
    <derivirana_varijabla naziv="DomainObject.Predmet.ProtustrankaNazivFormatedOIB_1">DIN STAKLO društvo s ograničenom odgovornošću za proizvodnju, trgovinu i usluge, OIB 87295813737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20170.42</izvorni_sadrzaj>
    <derivirana_varijabla naziv="DomainObject.Predmet.TrenutnaVrijednost_1">20170.42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 STAKLO društvo s ograničenom odgovornošću za proizvodnju, trgovinu i usluge zastupanog po punomoćniku ODVJETNICA SANJA MIHALIĆ</item>
    </izvorni_sadrzaj>
    <derivirana_varijabla naziv="DomainObject.Predmet.ProtuStrankaListFormated_1">
      <item>DIN STAKLO društvo s ograničenom odgovornošću za proizvodnju, trgovinu i usluge zastupanog po punomoćniku ODVJETNICA SANJA MIHALIĆ</item>
    </derivirana_varijabla>
  </DomainObject.Predmet.ProtuStrankaListFormated>
  <DomainObject.Predmet.ProtuStrankaListFormatedOIB>
    <izvorni_sadrzaj>
      <item>DIN STAKLO društvo s ograničenom odgovornošću za proizvodnju, trgovinu i usluge, OIB 87295813737 zastupanog po punomoćniku ODVJETNICA SANJA MIHALIĆ</item>
    </izvorni_sadrzaj>
    <derivirana_varijabla naziv="DomainObject.Predmet.ProtuStrankaListFormatedOIB_1">
      <item>DIN STAKLO društvo s ograničenom odgovornošću za proizvodnju, trgovinu i usluge, OIB 87295813737 zastupanog po punomoćniku ODVJETNICA SANJA MIHALIĆ</item>
    </derivirana_varijabla>
  </DomainObject.Predmet.ProtuStrankaListFormatedOIB>
  <DomainObject.Predmet.ProtuStrankaListFormatedWithAdress>
    <izvorni_sadrzaj>
      <item>DIN STAKLO društvo s ograničenom odgovornošću za proizvodnju, trgovinu i usluge, Petra Zrinskog 17, 48260 Križevci zastupanog po punomoćniku ODVJETNICA SANJA MIHALIĆ</item>
    </izvorni_sadrzaj>
    <derivirana_varijabla naziv="DomainObject.Predmet.ProtuStrankaListFormatedWithAdress_1">
      <item>DIN STAKLO društvo s ograničenom odgovornošću za proizvodnju, trgovinu i usluge, Petra Zrinskog 17, 48260 Križevci zastupanog po punomoćniku ODVJETNICA SANJA MIHALIĆ</item>
    </derivirana_varijabla>
  </DomainObject.Predmet.ProtuStrankaListFormatedWithAdress>
  <DomainObject.Predmet.ProtuStrankaListFormatedWithAdressOIB>
    <izvorni_sadrzaj>
      <item>DIN STAKLO društvo s ograničenom odgovornošću za proizvodnju, trgovinu i usluge, OIB 87295813737, Petra Zrinskog 17, 48260 Križevci zastupanog po punomoćniku ODVJETNICA SANJA MIHALIĆ</item>
    </izvorni_sadrzaj>
    <derivirana_varijabla naziv="DomainObject.Predmet.ProtuStrankaListFormatedWithAdressOIB_1">
      <item>DIN STAKLO društvo s ograničenom odgovornošću za proizvodnju, trgovinu i usluge, OIB 87295813737, Petra Zrinskog 17, 48260 Križevci zastupanog po punomoćniku ODVJETNICA SANJA MIHALIĆ</item>
    </derivirana_varijabla>
  </DomainObject.Predmet.ProtuStrankaListFormatedWithAdressOIB>
  <DomainObject.Predmet.ProtuStrankaListNazivFormated>
    <izvorni_sadrzaj>
      <item>DIN STAKLO društvo s ograničenom odgovornošću za proizvodnju, trgovinu i usluge</item>
    </izvorni_sadrzaj>
    <derivirana_varijabla naziv="DomainObject.Predmet.ProtuStrankaListNazivFormated_1">
      <item>DIN STAKLO društvo s ograničenom odgovornošću za proizvodnju, trgovinu i usluge</item>
    </derivirana_varijabla>
  </DomainObject.Predmet.ProtuStrankaListNazivFormated>
  <DomainObject.Predmet.ProtuStrankaListNazivFormatedOIB>
    <izvorni_sadrzaj>
      <item>DIN STAKLO društvo s ograničenom odgovornošću za proizvodnju, trgovinu i usluge, OIB 87295813737</item>
    </izvorni_sadrzaj>
    <derivirana_varijabla naziv="DomainObject.Predmet.ProtuStrankaListNazivFormatedOIB_1">
      <item>DIN STAKLO društvo s ograničenom odgovornošću za proizvodnju, trgovinu i usluge, OIB 87295813737</item>
    </derivirana_varijabla>
  </DomainObject.Predmet.ProtuStrankaListNazivFormatedOIB>
  <DomainObject.Predmet.OstaliListFormated>
    <izvorni_sadrzaj>
      <item>sudski registar</item>
      <item>ŽDO VARAŽDIN, Građansko-upravni odjel</item>
      <item>JASENKA RUSAN NOVOSEL</item>
      <item>ODVJETNICA SANJA MIHALIĆ punomoćnik sudionika u postupku DIN STAKLO društvo s ograničenom odgovornošću za proizvodnju, trgovinu i usluge</item>
    </izvorni_sadrzaj>
    <derivirana_varijabla naziv="DomainObject.Predmet.OstaliListFormated_1">
      <item>sudski registar</item>
      <item>ŽDO VARAŽDIN, Građansko-upravni odjel</item>
      <item>JASENKA RUSAN NOVOSEL</item>
      <item>ODVJETNICA SANJA MIHALIĆ punomoćnik sudionika u postupku DIN STAKLO društvo s ograničenom odgovornošću za proizvodnju, trgovinu i usluge</item>
    </derivirana_varijabla>
  </DomainObject.Predmet.OstaliListFormated>
  <DomainObject.Predmet.OstaliListFormatedOIB>
    <izvorni_sadrzaj>
      <item>sudski registar</item>
      <item>ŽDO VARAŽDIN, Građansko-upravni odjel</item>
      <item>JASENKA RUSAN NOVOSEL, OIB 24816011265</item>
      <item>ODVJETNICA SANJA MIHALIĆ punomoćnik sudionika u postupku DIN STAKLO društvo s ograničenom odgovornošću za proizvodnju, trgovinu i usluge</item>
    </izvorni_sadrzaj>
    <derivirana_varijabla naziv="DomainObject.Predmet.OstaliListFormatedOIB_1">
      <item>sudski registar</item>
      <item>ŽDO VARAŽDIN, Građansko-upravni odjel</item>
      <item>JASENKA RUSAN NOVOSEL, OIB 24816011265</item>
      <item>ODVJETNICA SANJA MIHALIĆ punomoćnik sudionika u postupku DIN STAKLO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ŽDO VARAŽDIN, Građansko-upravni odjel</item>
      <item>JASENKA RUSAN NOVOSEL</item>
      <item>ODVJETNICA SANJA MIHALIĆ, A. Stepinca 1, 42000 Varaždin punomoćnik sudionika u postupku DIN STAKLO društvo s ograničenom odgovornošću za proizvodnju, trgovinu i usluge</item>
    </izvorni_sadrzaj>
    <derivirana_varijabla naziv="DomainObject.Predmet.OstaliListFormatedWithAdress_1">
      <item>sudski registar</item>
      <item>ŽDO VARAŽDIN, Građansko-upravni odjel</item>
      <item>JASENKA RUSAN NOVOSEL</item>
      <item>ODVJETNICA SANJA MIHALIĆ, A. Stepinca 1, 42000 Varaždin punomoćnik sudionika u postupku DIN STAKLO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ŽDO VARAŽDIN, Građansko-upravni odjel</item>
      <item>JASENKA RUSAN NOVOSEL, OIB 24816011265</item>
      <item>ODVJETNICA SANJA MIHALIĆ, A. Stepinca 1, 42000 Varaždin punomoćnik sudionika u postupku DIN STAKLO društvo s ograničenom odgovornošću za proizvodnju, trgovinu i usluge</item>
    </izvorni_sadrzaj>
    <derivirana_varijabla naziv="DomainObject.Predmet.OstaliListFormatedWithAdressOIB_1">
      <item>sudski registar</item>
      <item>ŽDO VARAŽDIN, Građansko-upravni odjel</item>
      <item>JASENKA RUSAN NOVOSEL, OIB 24816011265</item>
      <item>ODVJETNICA SANJA MIHALIĆ, A. Stepinca 1, 42000 Varaždin punomoćnik sudionika u postupku DIN STAKLO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ŽDO VARAŽDIN, Građansko-upravni odjel</item>
      <item>JASENKA RUSAN NOVOSEL</item>
      <item>ODVJETNICA SANJA MIHALIĆ</item>
    </izvorni_sadrzaj>
    <derivirana_varijabla naziv="DomainObject.Predmet.OstaliListNazivFormated_1">
      <item>sudski registar</item>
      <item>ŽDO VARAŽDIN, Građansko-upravni odjel</item>
      <item>JASENKA RUSAN NOVOSEL</item>
      <item>ODVJETNICA SANJA MIHALIĆ</item>
    </derivirana_varijabla>
  </DomainObject.Predmet.OstaliListNazivFormated>
  <DomainObject.Predmet.OstaliListNazivFormatedOIB>
    <izvorni_sadrzaj>
      <item>sudski registar</item>
      <item>ŽDO VARAŽDIN, Građansko-upravni odjel</item>
      <item>JASENKA RUSAN NOVOSEL, OIB 24816011265</item>
      <item>ODVJETNICA SANJA MIHALIĆ</item>
    </izvorni_sadrzaj>
    <derivirana_varijabla naziv="DomainObject.Predmet.OstaliListNazivFormatedOIB_1">
      <item>sudski registar</item>
      <item>ŽDO VARAŽDIN, Građansko-upravni odjel</item>
      <item>JASENKA RUSAN NOVOSEL, OIB 24816011265</item>
      <item>ODVJETNICA SANJA MIHALIĆ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St-683/2016-15</izvorni_sadrzaj>
    <derivirana_varijabla naziv="DomainObject.PoslovniBrojDokumenta_1">St-683/2016-15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 STAKLO društvo s ograničenom odgovornošću za proizvodnju, trgovinu i usluge</izvorni_sadrzaj>
    <derivirana_varijabla naziv="DomainObject.Predmet.ProtustrankaIDrugi_1">DIN STAKLO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DIN STAKLO društvo s ograničenom odgovornošću za proizvodnju, trgovinu i usluge, OIB 87295813737, Petra Zrinskog 17, 48260 Križevci</izvorni_sadrzaj>
    <derivirana_varijabla naziv="DomainObject.Predmet.ProtustrankaIDrugiAdressOIB_1">DIN STAKLO društvo s ograničenom odgovornošću za proizvodnju, trgovinu i usluge, OIB 87295813737,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 STAKLO društvo s ograničenom odgovornošću za proizvodnju, trgovinu i usluge</item>
      <item>sudski registar</item>
      <item>ŽDO VARAŽDIN, Građansko-upravni odjel</item>
      <item>JASENKA RUSAN NOVOSEL</item>
      <item>ODVJETNICA SANJA MIHALIĆ</item>
    </izvorni_sadrzaj>
    <derivirana_varijabla naziv="DomainObject.Predmet.SudioniciListNaziv_1">
      <item>Financijska agencija</item>
      <item>DIN STAKLO društvo s ograničenom odgovornošću za proizvodnju, trgovinu i usluge</item>
      <item>sudski registar</item>
      <item>ŽDO VARAŽDIN, Građansko-upravni odjel</item>
      <item>JASENKA RUSAN NOVOSEL</item>
      <item>ODVJETNICA SANJA MIHALIĆ</item>
    </derivirana_varijabla>
  </DomainObject.Predmet.SudioniciListNaziv>
  <DomainObject.Predmet.SudioniciListAdressOIB>
    <izvorni_sadrzaj>
      <item>Financijska agencija, OIB 85821130368</item>
      <item>DIN STAKLO društvo s ograničenom odgovornošću za proizvodnju, trgovinu i usluge, OIB 87295813737, Petra Zrinskog 17,48260 Križevci</item>
      <item>sudski registar</item>
      <item>ŽDO VARAŽDIN, Građansko-upravni odjel</item>
      <item>JASENKA RUSAN NOVOSEL, OIB 24816011265</item>
      <item>ODVJETNICA SANJA MIHALIĆ, A. Stepinca 1,42000 Varaždin</item>
    </izvorni_sadrzaj>
    <derivirana_varijabla naziv="DomainObject.Predmet.SudioniciListAdressOIB_1">
      <item>Financijska agencija, OIB 85821130368</item>
      <item>DIN STAKLO društvo s ograničenom odgovornošću za proizvodnju, trgovinu i usluge, OIB 87295813737, Petra Zrinskog 17,48260 Križevci</item>
      <item>sudski registar</item>
      <item>ŽDO VARAŽDIN, Građansko-upravni odjel</item>
      <item>JASENKA RUSAN NOVOSEL, OIB 24816011265</item>
      <item>ODVJETNICA SANJA MIHALIĆ, A.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87295813737</item>
      <item>, OIB null</item>
      <item>, OIB null</item>
      <item>, OIB 24816011265</item>
      <item>, OIB null</item>
    </izvorni_sadrzaj>
    <derivirana_varijabla naziv="DomainObject.Predmet.SudioniciListNazivOIB_1">
      <item>, OIB 85821130368</item>
      <item>, OIB 87295813737</item>
      <item>, OIB null</item>
      <item>, OIB null</item>
      <item>, OIB 24816011265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2884</properties:Characters>
  <properties:Lines>76</properties:Lines>
  <properties:Paragraphs>31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2017-12-06T12:31:00Z</cp:lastPrinted>
  <dcterms:modified xmlns:xsi="http://www.w3.org/2001/XMLSchema-instance" xsi:type="dcterms:W3CDTF">2017-12-06T12:31:00Z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